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page" w:tblpX="4602" w:tblpY="-3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355293" w:rsidRPr="005A6D6B" w:rsidTr="00355293">
        <w:trPr>
          <w:trHeight w:val="8571"/>
        </w:trPr>
        <w:tc>
          <w:tcPr>
            <w:tcW w:w="9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93" w:rsidRPr="005A6D6B" w:rsidRDefault="00355293" w:rsidP="00A275A6">
            <w:pPr>
              <w:pStyle w:val="Titolo"/>
            </w:pPr>
          </w:p>
          <w:p w:rsidR="00355293" w:rsidRPr="005A6D6B" w:rsidRDefault="00DD62FF" w:rsidP="0035529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1704975" cy="1581150"/>
                  <wp:effectExtent l="0" t="0" r="9525" b="0"/>
                  <wp:docPr id="1" name="Immagine 1" descr="logo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5293" w:rsidRPr="005A6D6B" w:rsidRDefault="00355293" w:rsidP="00355293">
            <w:pPr>
              <w:jc w:val="center"/>
              <w:rPr>
                <w:b/>
                <w:bCs/>
                <w:color w:val="0033CC"/>
                <w:sz w:val="32"/>
                <w:szCs w:val="32"/>
              </w:rPr>
            </w:pPr>
          </w:p>
          <w:p w:rsidR="00355293" w:rsidRPr="005A6D6B" w:rsidRDefault="00355293" w:rsidP="00355293">
            <w:pPr>
              <w:spacing w:line="360" w:lineRule="auto"/>
              <w:jc w:val="center"/>
              <w:rPr>
                <w:b/>
                <w:bCs/>
                <w:color w:val="0033CC"/>
                <w:sz w:val="32"/>
                <w:szCs w:val="32"/>
              </w:rPr>
            </w:pPr>
            <w:r w:rsidRPr="005A6D6B">
              <w:rPr>
                <w:b/>
                <w:bCs/>
                <w:color w:val="0033CC"/>
                <w:sz w:val="32"/>
                <w:szCs w:val="32"/>
              </w:rPr>
              <w:t>Istituto Statale Istruzione Secondaria Superiore</w:t>
            </w:r>
          </w:p>
          <w:p w:rsidR="00355293" w:rsidRPr="005A6D6B" w:rsidRDefault="00355293" w:rsidP="00355293">
            <w:pPr>
              <w:spacing w:line="360" w:lineRule="auto"/>
              <w:jc w:val="center"/>
              <w:rPr>
                <w:b/>
                <w:bCs/>
                <w:color w:val="0033CC"/>
                <w:sz w:val="32"/>
                <w:szCs w:val="32"/>
              </w:rPr>
            </w:pPr>
            <w:r w:rsidRPr="005A6D6B">
              <w:rPr>
                <w:b/>
                <w:bCs/>
                <w:color w:val="0033CC"/>
                <w:sz w:val="32"/>
                <w:szCs w:val="32"/>
              </w:rPr>
              <w:t>“G.B. Novelli”</w:t>
            </w:r>
          </w:p>
          <w:p w:rsidR="00355293" w:rsidRPr="005A6D6B" w:rsidRDefault="00355293" w:rsidP="00355293">
            <w:pPr>
              <w:spacing w:line="360" w:lineRule="auto"/>
              <w:jc w:val="center"/>
              <w:rPr>
                <w:b/>
                <w:bCs/>
                <w:color w:val="0033CC"/>
                <w:sz w:val="32"/>
                <w:szCs w:val="32"/>
              </w:rPr>
            </w:pPr>
            <w:r w:rsidRPr="005A6D6B">
              <w:rPr>
                <w:b/>
                <w:bCs/>
                <w:color w:val="0033CC"/>
                <w:sz w:val="32"/>
                <w:szCs w:val="32"/>
              </w:rPr>
              <w:t xml:space="preserve">PROGRAMMAZIONE - DIPARTIMENTO </w:t>
            </w:r>
          </w:p>
          <w:p w:rsidR="00355293" w:rsidRPr="005A6D6B" w:rsidRDefault="00355293" w:rsidP="00355293">
            <w:pPr>
              <w:spacing w:line="360" w:lineRule="auto"/>
              <w:jc w:val="center"/>
              <w:rPr>
                <w:b/>
                <w:bCs/>
                <w:color w:val="0033CC"/>
                <w:sz w:val="32"/>
                <w:szCs w:val="32"/>
              </w:rPr>
            </w:pPr>
            <w:r w:rsidRPr="005A6D6B">
              <w:rPr>
                <w:b/>
                <w:bCs/>
                <w:color w:val="0033CC"/>
                <w:sz w:val="32"/>
                <w:szCs w:val="32"/>
              </w:rPr>
              <w:t xml:space="preserve">ASSE </w:t>
            </w:r>
            <w:r w:rsidR="00BA1B98">
              <w:rPr>
                <w:b/>
                <w:bCs/>
                <w:color w:val="0033CC"/>
                <w:sz w:val="32"/>
                <w:szCs w:val="32"/>
              </w:rPr>
              <w:t>DEI LINGUAGGI</w:t>
            </w:r>
          </w:p>
          <w:p w:rsidR="00355293" w:rsidRPr="005A6D6B" w:rsidRDefault="00BA1B98" w:rsidP="005A6D6B">
            <w:pPr>
              <w:spacing w:line="360" w:lineRule="auto"/>
              <w:jc w:val="center"/>
              <w:rPr>
                <w:b/>
                <w:color w:val="0033CC"/>
                <w:sz w:val="32"/>
                <w:szCs w:val="32"/>
              </w:rPr>
            </w:pPr>
            <w:r>
              <w:rPr>
                <w:b/>
                <w:color w:val="0033CC"/>
                <w:sz w:val="32"/>
                <w:szCs w:val="32"/>
              </w:rPr>
              <w:t>Italiano , Inglese</w:t>
            </w:r>
          </w:p>
          <w:p w:rsidR="00355293" w:rsidRPr="005A6D6B" w:rsidRDefault="00355293" w:rsidP="00355293">
            <w:pPr>
              <w:jc w:val="center"/>
              <w:rPr>
                <w:b/>
                <w:bCs/>
                <w:color w:val="0033CC"/>
                <w:sz w:val="32"/>
                <w:szCs w:val="32"/>
              </w:rPr>
            </w:pPr>
            <w:r w:rsidRPr="005A6D6B">
              <w:rPr>
                <w:b/>
                <w:bCs/>
                <w:color w:val="0033CC"/>
                <w:sz w:val="32"/>
                <w:szCs w:val="32"/>
              </w:rPr>
              <w:t>- PROFESSIONALI-</w:t>
            </w:r>
          </w:p>
          <w:p w:rsidR="00355293" w:rsidRPr="005A6D6B" w:rsidRDefault="00355293" w:rsidP="00355293">
            <w:pPr>
              <w:jc w:val="center"/>
              <w:rPr>
                <w:b/>
                <w:bCs/>
                <w:color w:val="0033CC"/>
                <w:sz w:val="32"/>
                <w:szCs w:val="32"/>
              </w:rPr>
            </w:pPr>
          </w:p>
          <w:p w:rsidR="00355293" w:rsidRPr="005A6D6B" w:rsidRDefault="000C0C9E" w:rsidP="00355293">
            <w:pPr>
              <w:jc w:val="center"/>
              <w:rPr>
                <w:b/>
                <w:bCs/>
                <w:color w:val="0033CC"/>
                <w:sz w:val="32"/>
                <w:szCs w:val="32"/>
              </w:rPr>
            </w:pPr>
            <w:r>
              <w:rPr>
                <w:b/>
                <w:bCs/>
                <w:color w:val="0033CC"/>
                <w:sz w:val="32"/>
                <w:szCs w:val="32"/>
              </w:rPr>
              <w:t>PRIMO BIENNIO</w:t>
            </w:r>
          </w:p>
          <w:p w:rsidR="00355293" w:rsidRPr="005A6D6B" w:rsidRDefault="00355293" w:rsidP="00355293">
            <w:pPr>
              <w:rPr>
                <w:b/>
                <w:bCs/>
                <w:color w:val="0033CC"/>
                <w:sz w:val="32"/>
                <w:szCs w:val="32"/>
              </w:rPr>
            </w:pPr>
            <w:r w:rsidRPr="005A6D6B">
              <w:rPr>
                <w:b/>
                <w:bCs/>
                <w:color w:val="0033CC"/>
                <w:sz w:val="32"/>
                <w:szCs w:val="32"/>
              </w:rPr>
              <w:t xml:space="preserve">                               </w:t>
            </w:r>
          </w:p>
          <w:p w:rsidR="00355293" w:rsidRPr="005A6D6B" w:rsidRDefault="000272B3" w:rsidP="007D2F25">
            <w:pPr>
              <w:jc w:val="center"/>
              <w:rPr>
                <w:b/>
                <w:bCs/>
                <w:color w:val="0033CC"/>
                <w:sz w:val="32"/>
                <w:szCs w:val="32"/>
              </w:rPr>
            </w:pPr>
            <w:r>
              <w:rPr>
                <w:b/>
                <w:bCs/>
                <w:color w:val="0033CC"/>
                <w:sz w:val="32"/>
                <w:szCs w:val="32"/>
              </w:rPr>
              <w:t>A.S.202</w:t>
            </w:r>
            <w:r w:rsidR="00A275A6">
              <w:rPr>
                <w:b/>
                <w:bCs/>
                <w:color w:val="0033CC"/>
                <w:sz w:val="32"/>
                <w:szCs w:val="32"/>
              </w:rPr>
              <w:t>3</w:t>
            </w:r>
            <w:r>
              <w:rPr>
                <w:b/>
                <w:bCs/>
                <w:color w:val="0033CC"/>
                <w:sz w:val="32"/>
                <w:szCs w:val="32"/>
              </w:rPr>
              <w:t>/202</w:t>
            </w:r>
            <w:r w:rsidR="00A275A6">
              <w:rPr>
                <w:b/>
                <w:bCs/>
                <w:color w:val="0033CC"/>
                <w:sz w:val="32"/>
                <w:szCs w:val="32"/>
              </w:rPr>
              <w:t>4</w:t>
            </w:r>
            <w:bookmarkStart w:id="0" w:name="_GoBack"/>
            <w:bookmarkEnd w:id="0"/>
          </w:p>
          <w:p w:rsidR="00355293" w:rsidRPr="005A6D6B" w:rsidRDefault="00355293" w:rsidP="00355293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0514F9" w:rsidRPr="005A6D6B" w:rsidRDefault="000514F9">
      <w:pPr>
        <w:rPr>
          <w:color w:val="000000"/>
          <w:sz w:val="20"/>
          <w:szCs w:val="20"/>
        </w:rPr>
      </w:pPr>
    </w:p>
    <w:p w:rsidR="002E2301" w:rsidRPr="005A6D6B" w:rsidRDefault="002E2301">
      <w:pPr>
        <w:rPr>
          <w:color w:val="000000"/>
          <w:sz w:val="20"/>
          <w:szCs w:val="20"/>
        </w:rPr>
      </w:pPr>
    </w:p>
    <w:p w:rsidR="002E2301" w:rsidRPr="005A6D6B" w:rsidRDefault="002E2301">
      <w:pPr>
        <w:rPr>
          <w:color w:val="000000"/>
          <w:sz w:val="20"/>
          <w:szCs w:val="20"/>
        </w:rPr>
      </w:pPr>
    </w:p>
    <w:p w:rsidR="002E2301" w:rsidRPr="005A6D6B" w:rsidRDefault="002E2301">
      <w:pPr>
        <w:rPr>
          <w:color w:val="000000"/>
          <w:sz w:val="20"/>
          <w:szCs w:val="20"/>
        </w:rPr>
      </w:pPr>
    </w:p>
    <w:p w:rsidR="002E2301" w:rsidRPr="005A6D6B" w:rsidRDefault="002E2301">
      <w:pPr>
        <w:rPr>
          <w:color w:val="000000"/>
          <w:sz w:val="20"/>
          <w:szCs w:val="20"/>
        </w:rPr>
      </w:pPr>
    </w:p>
    <w:p w:rsidR="002E2301" w:rsidRPr="005A6D6B" w:rsidRDefault="002E2301">
      <w:pPr>
        <w:rPr>
          <w:color w:val="000000"/>
          <w:sz w:val="20"/>
          <w:szCs w:val="20"/>
        </w:rPr>
      </w:pPr>
    </w:p>
    <w:p w:rsidR="002E2301" w:rsidRPr="005A6D6B" w:rsidRDefault="002E2301">
      <w:pPr>
        <w:rPr>
          <w:color w:val="000000"/>
          <w:sz w:val="20"/>
          <w:szCs w:val="20"/>
        </w:rPr>
      </w:pPr>
    </w:p>
    <w:p w:rsidR="002E2301" w:rsidRPr="005A6D6B" w:rsidRDefault="002E2301">
      <w:pPr>
        <w:rPr>
          <w:color w:val="000000"/>
          <w:sz w:val="20"/>
          <w:szCs w:val="20"/>
        </w:rPr>
      </w:pPr>
    </w:p>
    <w:p w:rsidR="002E2301" w:rsidRPr="005A6D6B" w:rsidRDefault="002E2301">
      <w:pPr>
        <w:rPr>
          <w:color w:val="000000"/>
          <w:sz w:val="20"/>
          <w:szCs w:val="20"/>
        </w:rPr>
      </w:pPr>
    </w:p>
    <w:p w:rsidR="002E2301" w:rsidRPr="005A6D6B" w:rsidRDefault="002E2301">
      <w:pPr>
        <w:rPr>
          <w:color w:val="000000"/>
          <w:sz w:val="20"/>
          <w:szCs w:val="20"/>
        </w:rPr>
      </w:pPr>
    </w:p>
    <w:p w:rsidR="002E2301" w:rsidRPr="005A6D6B" w:rsidRDefault="002E2301">
      <w:pPr>
        <w:rPr>
          <w:color w:val="000000"/>
          <w:sz w:val="20"/>
          <w:szCs w:val="20"/>
        </w:rPr>
      </w:pPr>
    </w:p>
    <w:p w:rsidR="002E2301" w:rsidRPr="005A6D6B" w:rsidRDefault="002E2301">
      <w:pPr>
        <w:rPr>
          <w:color w:val="000000"/>
          <w:sz w:val="20"/>
          <w:szCs w:val="20"/>
        </w:rPr>
      </w:pPr>
    </w:p>
    <w:p w:rsidR="002E2301" w:rsidRPr="005A6D6B" w:rsidRDefault="002E2301">
      <w:pPr>
        <w:rPr>
          <w:color w:val="000000"/>
          <w:sz w:val="20"/>
          <w:szCs w:val="20"/>
        </w:rPr>
      </w:pPr>
    </w:p>
    <w:p w:rsidR="002E2301" w:rsidRPr="005A6D6B" w:rsidRDefault="002E2301">
      <w:pPr>
        <w:rPr>
          <w:color w:val="000000"/>
          <w:sz w:val="20"/>
          <w:szCs w:val="20"/>
        </w:rPr>
      </w:pPr>
    </w:p>
    <w:p w:rsidR="002E2301" w:rsidRPr="005A6D6B" w:rsidRDefault="002E2301">
      <w:pPr>
        <w:rPr>
          <w:color w:val="000000"/>
          <w:sz w:val="20"/>
          <w:szCs w:val="20"/>
        </w:rPr>
      </w:pPr>
    </w:p>
    <w:p w:rsidR="002E2301" w:rsidRPr="005A6D6B" w:rsidRDefault="002E2301">
      <w:pPr>
        <w:rPr>
          <w:color w:val="000000"/>
          <w:sz w:val="20"/>
          <w:szCs w:val="20"/>
        </w:rPr>
      </w:pPr>
    </w:p>
    <w:p w:rsidR="002E2301" w:rsidRPr="005A6D6B" w:rsidRDefault="002E2301">
      <w:pPr>
        <w:rPr>
          <w:color w:val="000000"/>
          <w:sz w:val="20"/>
          <w:szCs w:val="20"/>
        </w:rPr>
      </w:pPr>
    </w:p>
    <w:p w:rsidR="002E2301" w:rsidRPr="005A6D6B" w:rsidRDefault="002E2301">
      <w:pPr>
        <w:rPr>
          <w:color w:val="000000"/>
          <w:sz w:val="20"/>
          <w:szCs w:val="20"/>
        </w:rPr>
      </w:pPr>
    </w:p>
    <w:p w:rsidR="002E2301" w:rsidRPr="005A6D6B" w:rsidRDefault="002E2301">
      <w:pPr>
        <w:rPr>
          <w:color w:val="000000"/>
          <w:sz w:val="20"/>
          <w:szCs w:val="20"/>
        </w:rPr>
      </w:pPr>
    </w:p>
    <w:p w:rsidR="002E2301" w:rsidRPr="005A6D6B" w:rsidRDefault="002E2301">
      <w:pPr>
        <w:rPr>
          <w:color w:val="000000"/>
          <w:sz w:val="20"/>
          <w:szCs w:val="20"/>
        </w:rPr>
      </w:pPr>
    </w:p>
    <w:p w:rsidR="002E2301" w:rsidRPr="005A6D6B" w:rsidRDefault="002E2301">
      <w:pPr>
        <w:rPr>
          <w:color w:val="000000"/>
          <w:sz w:val="20"/>
          <w:szCs w:val="20"/>
        </w:rPr>
      </w:pPr>
    </w:p>
    <w:p w:rsidR="002E2301" w:rsidRPr="005A6D6B" w:rsidRDefault="002E2301">
      <w:pPr>
        <w:rPr>
          <w:color w:val="000000"/>
          <w:sz w:val="20"/>
          <w:szCs w:val="20"/>
        </w:rPr>
      </w:pPr>
    </w:p>
    <w:p w:rsidR="002E2301" w:rsidRPr="005A6D6B" w:rsidRDefault="002E2301">
      <w:pPr>
        <w:rPr>
          <w:color w:val="000000"/>
          <w:sz w:val="20"/>
          <w:szCs w:val="20"/>
        </w:rPr>
      </w:pPr>
    </w:p>
    <w:p w:rsidR="002E2301" w:rsidRPr="005A6D6B" w:rsidRDefault="002E2301">
      <w:pPr>
        <w:rPr>
          <w:color w:val="000000"/>
          <w:sz w:val="20"/>
          <w:szCs w:val="20"/>
        </w:rPr>
      </w:pPr>
    </w:p>
    <w:p w:rsidR="002E2301" w:rsidRPr="005A6D6B" w:rsidRDefault="002E2301">
      <w:pPr>
        <w:rPr>
          <w:color w:val="000000"/>
          <w:sz w:val="20"/>
          <w:szCs w:val="20"/>
        </w:rPr>
      </w:pPr>
    </w:p>
    <w:p w:rsidR="002E2301" w:rsidRPr="005A6D6B" w:rsidRDefault="002E2301">
      <w:pPr>
        <w:rPr>
          <w:color w:val="000000"/>
          <w:sz w:val="20"/>
          <w:szCs w:val="20"/>
        </w:rPr>
      </w:pPr>
    </w:p>
    <w:p w:rsidR="002E2301" w:rsidRPr="005A6D6B" w:rsidRDefault="002E2301">
      <w:pPr>
        <w:rPr>
          <w:color w:val="000000"/>
          <w:sz w:val="20"/>
          <w:szCs w:val="20"/>
        </w:rPr>
      </w:pPr>
    </w:p>
    <w:p w:rsidR="002E2301" w:rsidRPr="005A6D6B" w:rsidRDefault="002E2301">
      <w:pPr>
        <w:rPr>
          <w:color w:val="000000"/>
          <w:sz w:val="20"/>
          <w:szCs w:val="20"/>
        </w:rPr>
      </w:pPr>
    </w:p>
    <w:p w:rsidR="002E2301" w:rsidRPr="005A6D6B" w:rsidRDefault="002E2301">
      <w:pPr>
        <w:rPr>
          <w:color w:val="000000"/>
          <w:sz w:val="20"/>
          <w:szCs w:val="20"/>
        </w:rPr>
      </w:pPr>
    </w:p>
    <w:p w:rsidR="002E2301" w:rsidRPr="005A6D6B" w:rsidRDefault="002E2301">
      <w:pPr>
        <w:rPr>
          <w:color w:val="000000"/>
          <w:sz w:val="20"/>
          <w:szCs w:val="20"/>
        </w:rPr>
      </w:pPr>
    </w:p>
    <w:p w:rsidR="002E2301" w:rsidRPr="005A6D6B" w:rsidRDefault="002E2301">
      <w:pPr>
        <w:rPr>
          <w:color w:val="000000"/>
          <w:sz w:val="20"/>
          <w:szCs w:val="20"/>
        </w:rPr>
      </w:pPr>
    </w:p>
    <w:p w:rsidR="002E2301" w:rsidRPr="005A6D6B" w:rsidRDefault="002E2301">
      <w:pPr>
        <w:rPr>
          <w:color w:val="000000"/>
          <w:sz w:val="20"/>
          <w:szCs w:val="20"/>
        </w:rPr>
      </w:pPr>
    </w:p>
    <w:tbl>
      <w:tblPr>
        <w:tblpPr w:leftFromText="141" w:rightFromText="141" w:vertAnchor="text" w:horzAnchor="margin" w:tblpY="-27"/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2"/>
        <w:gridCol w:w="1490"/>
        <w:gridCol w:w="1476"/>
        <w:gridCol w:w="1477"/>
        <w:gridCol w:w="1476"/>
        <w:gridCol w:w="1477"/>
        <w:gridCol w:w="10"/>
      </w:tblGrid>
      <w:tr w:rsidR="002E2301" w:rsidRPr="005A6D6B" w:rsidTr="002E2301">
        <w:tc>
          <w:tcPr>
            <w:tcW w:w="14688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ABF8F"/>
            <w:vAlign w:val="center"/>
          </w:tcPr>
          <w:p w:rsidR="002E2301" w:rsidRPr="005A6D6B" w:rsidRDefault="0063116B" w:rsidP="002E23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A6D6B">
              <w:rPr>
                <w:b/>
                <w:color w:val="000000"/>
                <w:sz w:val="20"/>
                <w:szCs w:val="20"/>
              </w:rPr>
              <w:lastRenderedPageBreak/>
              <w:t>A. S. 20</w:t>
            </w:r>
            <w:r w:rsidR="00B03A7B">
              <w:rPr>
                <w:b/>
                <w:color w:val="000000"/>
                <w:sz w:val="20"/>
                <w:szCs w:val="20"/>
              </w:rPr>
              <w:t>22/2023</w:t>
            </w:r>
          </w:p>
          <w:p w:rsidR="002E2301" w:rsidRPr="005A6D6B" w:rsidRDefault="002E2301" w:rsidP="002E23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A6D6B">
              <w:rPr>
                <w:b/>
                <w:color w:val="000000"/>
                <w:sz w:val="20"/>
                <w:szCs w:val="20"/>
              </w:rPr>
              <w:t xml:space="preserve">PROGRAMMAZIONE ASSE </w:t>
            </w:r>
            <w:r w:rsidR="00BA1B98">
              <w:rPr>
                <w:b/>
                <w:color w:val="000000"/>
                <w:sz w:val="20"/>
                <w:szCs w:val="20"/>
              </w:rPr>
              <w:t>DEI LINGUAGGI -PROFESSIONALI</w:t>
            </w:r>
          </w:p>
          <w:p w:rsidR="002E2301" w:rsidRPr="005A6D6B" w:rsidRDefault="002E2301" w:rsidP="002E230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2E2301" w:rsidRPr="005A6D6B" w:rsidTr="002E2301">
        <w:trPr>
          <w:gridAfter w:val="1"/>
          <w:wAfter w:w="10" w:type="dxa"/>
        </w:trPr>
        <w:tc>
          <w:tcPr>
            <w:tcW w:w="1467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BFD5EF"/>
            <w:vAlign w:val="center"/>
          </w:tcPr>
          <w:p w:rsidR="002E2301" w:rsidRPr="005A6D6B" w:rsidRDefault="002E2301" w:rsidP="002E2301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5A6D6B">
              <w:rPr>
                <w:b/>
                <w:color w:val="000000"/>
                <w:sz w:val="20"/>
                <w:szCs w:val="20"/>
              </w:rPr>
              <w:t>Indirizzo</w:t>
            </w:r>
          </w:p>
        </w:tc>
      </w:tr>
      <w:tr w:rsidR="002E2301" w:rsidRPr="005A6D6B" w:rsidTr="002E2301">
        <w:trPr>
          <w:gridAfter w:val="1"/>
          <w:wAfter w:w="10" w:type="dxa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2E2301" w:rsidRPr="005A6D6B" w:rsidRDefault="002E2301" w:rsidP="002E23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A6D6B">
              <w:rPr>
                <w:b/>
                <w:color w:val="000000"/>
                <w:sz w:val="20"/>
                <w:szCs w:val="20"/>
              </w:rPr>
              <w:t xml:space="preserve">PROFESSIONALE </w:t>
            </w:r>
            <w:r w:rsidR="00060E4F">
              <w:t xml:space="preserve"> </w:t>
            </w:r>
            <w:r w:rsidR="00060E4F" w:rsidRPr="00060E4F">
              <w:rPr>
                <w:b/>
                <w:color w:val="000000"/>
                <w:sz w:val="20"/>
                <w:szCs w:val="20"/>
              </w:rPr>
              <w:t>SERVIZI PER LA SANITÀ E L’ASSISTENZA SOCIALE</w:t>
            </w:r>
          </w:p>
        </w:tc>
        <w:tc>
          <w:tcPr>
            <w:tcW w:w="7396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2E2301" w:rsidRPr="005A6D6B" w:rsidRDefault="002E2301" w:rsidP="002E23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5A6D6B">
              <w:rPr>
                <w:b/>
                <w:smallCaps/>
                <w:color w:val="000000"/>
                <w:sz w:val="20"/>
                <w:szCs w:val="20"/>
              </w:rPr>
              <w:t>Monte ore settimanale</w:t>
            </w:r>
          </w:p>
          <w:p w:rsidR="002E2301" w:rsidRPr="005A6D6B" w:rsidRDefault="002E2301" w:rsidP="002E2301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2E2301" w:rsidRPr="005A6D6B" w:rsidTr="002E2301">
        <w:trPr>
          <w:gridAfter w:val="1"/>
          <w:wAfter w:w="10" w:type="dxa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FABF8F"/>
          </w:tcPr>
          <w:p w:rsidR="002E2301" w:rsidRPr="005A6D6B" w:rsidRDefault="002E2301" w:rsidP="002E2301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5A6D6B">
              <w:rPr>
                <w:b/>
                <w:smallCaps/>
                <w:color w:val="000000"/>
                <w:sz w:val="20"/>
                <w:szCs w:val="20"/>
              </w:rPr>
              <w:t>Discipline Dell’Asse</w:t>
            </w: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FABF8F"/>
          </w:tcPr>
          <w:p w:rsidR="002E2301" w:rsidRPr="005A6D6B" w:rsidRDefault="002E2301" w:rsidP="002E2301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5A6D6B">
              <w:rPr>
                <w:b/>
                <w:smallCaps/>
                <w:color w:val="000000"/>
                <w:sz w:val="20"/>
                <w:szCs w:val="20"/>
              </w:rPr>
              <w:t>Classe I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FABF8F"/>
          </w:tcPr>
          <w:p w:rsidR="002E2301" w:rsidRPr="005A6D6B" w:rsidRDefault="002E2301" w:rsidP="002E2301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5A6D6B">
              <w:rPr>
                <w:b/>
                <w:smallCaps/>
                <w:color w:val="000000"/>
                <w:sz w:val="20"/>
                <w:szCs w:val="20"/>
              </w:rPr>
              <w:t>Classe II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FABF8F"/>
          </w:tcPr>
          <w:p w:rsidR="002E2301" w:rsidRPr="005A6D6B" w:rsidRDefault="002E2301" w:rsidP="002E2301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5A6D6B">
              <w:rPr>
                <w:b/>
                <w:smallCaps/>
                <w:color w:val="000000"/>
                <w:sz w:val="20"/>
                <w:szCs w:val="20"/>
              </w:rPr>
              <w:t>Classe III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FABF8F"/>
          </w:tcPr>
          <w:p w:rsidR="002E2301" w:rsidRPr="005A6D6B" w:rsidRDefault="002E2301" w:rsidP="002E2301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5A6D6B">
              <w:rPr>
                <w:b/>
                <w:smallCaps/>
                <w:color w:val="000000"/>
                <w:sz w:val="20"/>
                <w:szCs w:val="20"/>
              </w:rPr>
              <w:t>Classe IV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FABF8F"/>
          </w:tcPr>
          <w:p w:rsidR="002E2301" w:rsidRPr="005A6D6B" w:rsidRDefault="002E2301" w:rsidP="002E2301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5A6D6B">
              <w:rPr>
                <w:b/>
                <w:smallCaps/>
                <w:color w:val="000000"/>
                <w:sz w:val="20"/>
                <w:szCs w:val="20"/>
              </w:rPr>
              <w:t>Classe V</w:t>
            </w:r>
          </w:p>
        </w:tc>
      </w:tr>
      <w:tr w:rsidR="00C65A93" w:rsidRPr="005A6D6B" w:rsidTr="002E2301">
        <w:trPr>
          <w:gridAfter w:val="1"/>
          <w:wAfter w:w="10" w:type="dxa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</w:tcPr>
          <w:p w:rsidR="00C65A93" w:rsidRPr="005A6D6B" w:rsidRDefault="00C65A93" w:rsidP="004C6AF3">
            <w:pPr>
              <w:pStyle w:val="Testonotaapidipagina"/>
              <w:numPr>
                <w:ilvl w:val="0"/>
                <w:numId w:val="1"/>
              </w:num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ITALIANO</w:t>
            </w: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auto"/>
          </w:tcPr>
          <w:p w:rsidR="00C65A93" w:rsidRPr="00D611FE" w:rsidRDefault="00C65A93" w:rsidP="00C65A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4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:rsidR="00C65A93" w:rsidRPr="00D611FE" w:rsidRDefault="00C65A93" w:rsidP="00C65A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4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:rsidR="00C65A93" w:rsidRPr="00D611FE" w:rsidRDefault="00C65A93" w:rsidP="00C65A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4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:rsidR="00C65A93" w:rsidRPr="00D611FE" w:rsidRDefault="00C65A93" w:rsidP="00C65A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4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:rsidR="00C65A93" w:rsidRPr="00D611FE" w:rsidRDefault="00C65A93" w:rsidP="00C65A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4</w:t>
            </w:r>
          </w:p>
        </w:tc>
      </w:tr>
      <w:tr w:rsidR="00C65A93" w:rsidRPr="005A6D6B" w:rsidTr="002E2301">
        <w:trPr>
          <w:gridAfter w:val="1"/>
          <w:wAfter w:w="10" w:type="dxa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</w:tcPr>
          <w:p w:rsidR="00C65A93" w:rsidRPr="005A6D6B" w:rsidRDefault="00C65A93" w:rsidP="004C6AF3">
            <w:pPr>
              <w:pStyle w:val="Testonotaapidipagina"/>
              <w:numPr>
                <w:ilvl w:val="0"/>
                <w:numId w:val="1"/>
              </w:num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INGLESE</w:t>
            </w: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auto"/>
          </w:tcPr>
          <w:p w:rsidR="00C65A93" w:rsidRPr="00D611FE" w:rsidRDefault="00C65A93" w:rsidP="00C65A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3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:rsidR="00C65A93" w:rsidRPr="00D611FE" w:rsidRDefault="00C65A93" w:rsidP="00C65A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3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:rsidR="00C65A93" w:rsidRPr="00D611FE" w:rsidRDefault="001051AE" w:rsidP="00C65A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2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:rsidR="00C65A93" w:rsidRPr="00D611FE" w:rsidRDefault="001051AE" w:rsidP="00C65A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2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:rsidR="00C65A93" w:rsidRPr="00D611FE" w:rsidRDefault="001051AE" w:rsidP="00C65A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2</w:t>
            </w:r>
          </w:p>
        </w:tc>
      </w:tr>
    </w:tbl>
    <w:p w:rsidR="002E2301" w:rsidRPr="005A6D6B" w:rsidRDefault="002E2301">
      <w:pPr>
        <w:rPr>
          <w:color w:val="00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2"/>
        <w:gridCol w:w="1490"/>
        <w:gridCol w:w="1476"/>
        <w:gridCol w:w="1477"/>
        <w:gridCol w:w="1476"/>
        <w:gridCol w:w="1477"/>
      </w:tblGrid>
      <w:tr w:rsidR="000514F9" w:rsidRPr="005A6D6B" w:rsidTr="00842182">
        <w:trPr>
          <w:jc w:val="center"/>
        </w:trPr>
        <w:tc>
          <w:tcPr>
            <w:tcW w:w="1467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BFD5EF"/>
            <w:vAlign w:val="center"/>
          </w:tcPr>
          <w:p w:rsidR="000514F9" w:rsidRPr="005A6D6B" w:rsidRDefault="000514F9" w:rsidP="00842182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5A6D6B">
              <w:rPr>
                <w:b/>
                <w:color w:val="000000"/>
                <w:sz w:val="20"/>
                <w:szCs w:val="20"/>
              </w:rPr>
              <w:t>Indirizzo</w:t>
            </w:r>
          </w:p>
        </w:tc>
      </w:tr>
      <w:tr w:rsidR="000514F9" w:rsidRPr="005A6D6B" w:rsidTr="00842182">
        <w:trPr>
          <w:jc w:val="center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514F9" w:rsidRPr="005A6D6B" w:rsidRDefault="000514F9" w:rsidP="0084218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A6D6B">
              <w:rPr>
                <w:b/>
                <w:color w:val="000000"/>
                <w:sz w:val="20"/>
                <w:szCs w:val="20"/>
              </w:rPr>
              <w:t xml:space="preserve">PROFESSIONALE </w:t>
            </w:r>
            <w:r w:rsidR="00F34082" w:rsidRPr="00F34082">
              <w:rPr>
                <w:b/>
                <w:color w:val="000000"/>
                <w:sz w:val="20"/>
                <w:szCs w:val="20"/>
              </w:rPr>
              <w:t>ENOGASTRONOMIA E OSPITALITÀ ALBERGHIERA</w:t>
            </w:r>
          </w:p>
        </w:tc>
        <w:tc>
          <w:tcPr>
            <w:tcW w:w="7396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514F9" w:rsidRPr="005A6D6B" w:rsidRDefault="000514F9" w:rsidP="0084218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5A6D6B">
              <w:rPr>
                <w:b/>
                <w:smallCaps/>
                <w:color w:val="000000"/>
                <w:sz w:val="20"/>
                <w:szCs w:val="20"/>
              </w:rPr>
              <w:t>Monte ore settimanale</w:t>
            </w:r>
          </w:p>
          <w:p w:rsidR="000514F9" w:rsidRPr="005A6D6B" w:rsidRDefault="000514F9" w:rsidP="00842182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0514F9" w:rsidRPr="005A6D6B" w:rsidTr="00842182">
        <w:trPr>
          <w:jc w:val="center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FABF8F"/>
          </w:tcPr>
          <w:p w:rsidR="000514F9" w:rsidRPr="005A6D6B" w:rsidRDefault="000514F9" w:rsidP="00842182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5A6D6B">
              <w:rPr>
                <w:b/>
                <w:smallCaps/>
                <w:color w:val="000000"/>
                <w:sz w:val="20"/>
                <w:szCs w:val="20"/>
              </w:rPr>
              <w:t>Discipline Dell’Asse</w:t>
            </w: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FABF8F"/>
          </w:tcPr>
          <w:p w:rsidR="000514F9" w:rsidRPr="005A6D6B" w:rsidRDefault="000514F9" w:rsidP="00842182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5A6D6B">
              <w:rPr>
                <w:b/>
                <w:smallCaps/>
                <w:color w:val="000000"/>
                <w:sz w:val="20"/>
                <w:szCs w:val="20"/>
              </w:rPr>
              <w:t>Classe I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FABF8F"/>
          </w:tcPr>
          <w:p w:rsidR="000514F9" w:rsidRPr="005A6D6B" w:rsidRDefault="000514F9" w:rsidP="00842182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5A6D6B">
              <w:rPr>
                <w:b/>
                <w:smallCaps/>
                <w:color w:val="000000"/>
                <w:sz w:val="20"/>
                <w:szCs w:val="20"/>
              </w:rPr>
              <w:t>Classe II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FABF8F"/>
          </w:tcPr>
          <w:p w:rsidR="000514F9" w:rsidRPr="005A6D6B" w:rsidRDefault="000514F9" w:rsidP="00842182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5A6D6B">
              <w:rPr>
                <w:b/>
                <w:smallCaps/>
                <w:color w:val="000000"/>
                <w:sz w:val="20"/>
                <w:szCs w:val="20"/>
              </w:rPr>
              <w:t>Classe III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FABF8F"/>
          </w:tcPr>
          <w:p w:rsidR="000514F9" w:rsidRPr="005A6D6B" w:rsidRDefault="000514F9" w:rsidP="00842182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5A6D6B">
              <w:rPr>
                <w:b/>
                <w:smallCaps/>
                <w:color w:val="000000"/>
                <w:sz w:val="20"/>
                <w:szCs w:val="20"/>
              </w:rPr>
              <w:t>Classe IV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FABF8F"/>
          </w:tcPr>
          <w:p w:rsidR="000514F9" w:rsidRPr="005A6D6B" w:rsidRDefault="000514F9" w:rsidP="00842182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5A6D6B">
              <w:rPr>
                <w:b/>
                <w:smallCaps/>
                <w:color w:val="000000"/>
                <w:sz w:val="20"/>
                <w:szCs w:val="20"/>
              </w:rPr>
              <w:t>Classe V</w:t>
            </w:r>
          </w:p>
        </w:tc>
      </w:tr>
      <w:tr w:rsidR="00C65A93" w:rsidRPr="005A6D6B" w:rsidTr="00EA06FA">
        <w:trPr>
          <w:jc w:val="center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</w:tcPr>
          <w:p w:rsidR="00C65A93" w:rsidRPr="005A6D6B" w:rsidRDefault="00C65A93" w:rsidP="00EA06FA">
            <w:pPr>
              <w:pStyle w:val="Testonotaapidipagina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   ITALIANO</w:t>
            </w: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auto"/>
          </w:tcPr>
          <w:p w:rsidR="00C65A93" w:rsidRPr="00D611FE" w:rsidRDefault="00C65A93" w:rsidP="00C65A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4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:rsidR="00C65A93" w:rsidRPr="00D611FE" w:rsidRDefault="00C65A93" w:rsidP="00C65A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4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:rsidR="00C65A93" w:rsidRPr="00D611FE" w:rsidRDefault="00C65A93" w:rsidP="00C65A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4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:rsidR="00C65A93" w:rsidRPr="00D611FE" w:rsidRDefault="00C65A93" w:rsidP="00C65A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4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:rsidR="00C65A93" w:rsidRPr="00D611FE" w:rsidRDefault="00C65A93" w:rsidP="00C65A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4</w:t>
            </w:r>
          </w:p>
        </w:tc>
      </w:tr>
      <w:tr w:rsidR="00C65A93" w:rsidRPr="005A6D6B" w:rsidTr="00EA06FA">
        <w:trPr>
          <w:jc w:val="center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</w:tcPr>
          <w:p w:rsidR="00C65A93" w:rsidRPr="005A6D6B" w:rsidRDefault="00C65A93" w:rsidP="00EA06FA">
            <w:pPr>
              <w:pStyle w:val="Testonotaapidipagina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   INGLESE</w:t>
            </w: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auto"/>
          </w:tcPr>
          <w:p w:rsidR="00C65A93" w:rsidRPr="00D611FE" w:rsidRDefault="00C65A93" w:rsidP="00C65A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3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:rsidR="00C65A93" w:rsidRPr="00D611FE" w:rsidRDefault="00C65A93" w:rsidP="00C65A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3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:rsidR="00C65A93" w:rsidRPr="00D611FE" w:rsidRDefault="001051AE" w:rsidP="00C65A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2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:rsidR="00C65A93" w:rsidRPr="00D611FE" w:rsidRDefault="001051AE" w:rsidP="00C65A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2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:rsidR="00C65A93" w:rsidRPr="00D611FE" w:rsidRDefault="001051AE" w:rsidP="00C65A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2</w:t>
            </w:r>
          </w:p>
        </w:tc>
      </w:tr>
    </w:tbl>
    <w:p w:rsidR="002E2301" w:rsidRPr="005A6D6B" w:rsidRDefault="002E2301" w:rsidP="000514F9">
      <w:pPr>
        <w:rPr>
          <w:color w:val="00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2"/>
        <w:gridCol w:w="1490"/>
        <w:gridCol w:w="1476"/>
        <w:gridCol w:w="1477"/>
        <w:gridCol w:w="1476"/>
        <w:gridCol w:w="1477"/>
      </w:tblGrid>
      <w:tr w:rsidR="000514F9" w:rsidRPr="005A6D6B" w:rsidTr="00842182">
        <w:trPr>
          <w:jc w:val="center"/>
        </w:trPr>
        <w:tc>
          <w:tcPr>
            <w:tcW w:w="1467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BFD5EF"/>
            <w:vAlign w:val="center"/>
          </w:tcPr>
          <w:p w:rsidR="000514F9" w:rsidRPr="005A6D6B" w:rsidRDefault="000514F9" w:rsidP="00842182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5A6D6B">
              <w:rPr>
                <w:b/>
                <w:color w:val="000000"/>
                <w:sz w:val="20"/>
                <w:szCs w:val="20"/>
              </w:rPr>
              <w:t>Indirizzo</w:t>
            </w:r>
          </w:p>
        </w:tc>
      </w:tr>
      <w:tr w:rsidR="000514F9" w:rsidRPr="005A6D6B" w:rsidTr="00842182">
        <w:trPr>
          <w:jc w:val="center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514F9" w:rsidRPr="005A6D6B" w:rsidRDefault="00F34082" w:rsidP="0084218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E1B5C">
              <w:rPr>
                <w:b/>
                <w:color w:val="000000"/>
                <w:sz w:val="20"/>
                <w:szCs w:val="20"/>
              </w:rPr>
              <w:t xml:space="preserve">PROFESSIONALE INDUSTRIA E ARTIGIANATO </w:t>
            </w:r>
            <w:r>
              <w:rPr>
                <w:b/>
                <w:color w:val="000000"/>
                <w:sz w:val="20"/>
                <w:szCs w:val="20"/>
              </w:rPr>
              <w:t>PER IL MADE IN ITALY</w:t>
            </w:r>
          </w:p>
        </w:tc>
        <w:tc>
          <w:tcPr>
            <w:tcW w:w="7396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514F9" w:rsidRPr="005A6D6B" w:rsidRDefault="000514F9" w:rsidP="0084218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5A6D6B">
              <w:rPr>
                <w:b/>
                <w:smallCaps/>
                <w:color w:val="000000"/>
                <w:sz w:val="20"/>
                <w:szCs w:val="20"/>
              </w:rPr>
              <w:t>Monte ore settimanale</w:t>
            </w:r>
          </w:p>
          <w:p w:rsidR="000514F9" w:rsidRPr="005A6D6B" w:rsidRDefault="000514F9" w:rsidP="00842182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0514F9" w:rsidRPr="005A6D6B" w:rsidTr="00842182">
        <w:trPr>
          <w:jc w:val="center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FABF8F"/>
          </w:tcPr>
          <w:p w:rsidR="000514F9" w:rsidRPr="005A6D6B" w:rsidRDefault="000514F9" w:rsidP="00842182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5A6D6B">
              <w:rPr>
                <w:b/>
                <w:smallCaps/>
                <w:color w:val="000000"/>
                <w:sz w:val="20"/>
                <w:szCs w:val="20"/>
              </w:rPr>
              <w:t>Discipline  Dell’Asse</w:t>
            </w: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FABF8F"/>
          </w:tcPr>
          <w:p w:rsidR="000514F9" w:rsidRPr="005A6D6B" w:rsidRDefault="000514F9" w:rsidP="00842182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5A6D6B">
              <w:rPr>
                <w:b/>
                <w:smallCaps/>
                <w:color w:val="000000"/>
                <w:sz w:val="20"/>
                <w:szCs w:val="20"/>
              </w:rPr>
              <w:t>Classe I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FABF8F"/>
          </w:tcPr>
          <w:p w:rsidR="000514F9" w:rsidRPr="005A6D6B" w:rsidRDefault="000514F9" w:rsidP="00842182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5A6D6B">
              <w:rPr>
                <w:b/>
                <w:smallCaps/>
                <w:color w:val="000000"/>
                <w:sz w:val="20"/>
                <w:szCs w:val="20"/>
              </w:rPr>
              <w:t>Classe II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FABF8F"/>
          </w:tcPr>
          <w:p w:rsidR="000514F9" w:rsidRPr="005A6D6B" w:rsidRDefault="000514F9" w:rsidP="00842182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5A6D6B">
              <w:rPr>
                <w:b/>
                <w:smallCaps/>
                <w:color w:val="000000"/>
                <w:sz w:val="20"/>
                <w:szCs w:val="20"/>
              </w:rPr>
              <w:t>Classe III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FABF8F"/>
          </w:tcPr>
          <w:p w:rsidR="000514F9" w:rsidRPr="005A6D6B" w:rsidRDefault="000514F9" w:rsidP="00842182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5A6D6B">
              <w:rPr>
                <w:b/>
                <w:smallCaps/>
                <w:color w:val="000000"/>
                <w:sz w:val="20"/>
                <w:szCs w:val="20"/>
              </w:rPr>
              <w:t>Classe IV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FABF8F"/>
          </w:tcPr>
          <w:p w:rsidR="000514F9" w:rsidRPr="005A6D6B" w:rsidRDefault="000514F9" w:rsidP="00842182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5A6D6B">
              <w:rPr>
                <w:b/>
                <w:smallCaps/>
                <w:color w:val="000000"/>
                <w:sz w:val="20"/>
                <w:szCs w:val="20"/>
              </w:rPr>
              <w:t>Classe V</w:t>
            </w:r>
          </w:p>
        </w:tc>
      </w:tr>
      <w:tr w:rsidR="00C65A93" w:rsidRPr="005A6D6B" w:rsidTr="00842182">
        <w:trPr>
          <w:jc w:val="center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</w:tcPr>
          <w:p w:rsidR="00C65A93" w:rsidRPr="005A6D6B" w:rsidRDefault="00C65A93" w:rsidP="004C6AF3">
            <w:pPr>
              <w:pStyle w:val="Testonotaapidipagina"/>
              <w:numPr>
                <w:ilvl w:val="0"/>
                <w:numId w:val="2"/>
              </w:num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ITALIANO</w:t>
            </w: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auto"/>
          </w:tcPr>
          <w:p w:rsidR="00C65A93" w:rsidRPr="00D611FE" w:rsidRDefault="00C65A93" w:rsidP="00C65A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4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:rsidR="00C65A93" w:rsidRPr="00D611FE" w:rsidRDefault="00C65A93" w:rsidP="00C65A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4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:rsidR="00C65A93" w:rsidRPr="00D611FE" w:rsidRDefault="00C65A93" w:rsidP="00C65A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4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:rsidR="00C65A93" w:rsidRPr="00D611FE" w:rsidRDefault="00C65A93" w:rsidP="00C65A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4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:rsidR="00C65A93" w:rsidRPr="00D611FE" w:rsidRDefault="00C65A93" w:rsidP="00C65A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4</w:t>
            </w:r>
          </w:p>
        </w:tc>
      </w:tr>
      <w:tr w:rsidR="00C65A93" w:rsidRPr="005A6D6B" w:rsidTr="00842182">
        <w:trPr>
          <w:jc w:val="center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</w:tcPr>
          <w:p w:rsidR="00C65A93" w:rsidRPr="005A6D6B" w:rsidRDefault="00C65A93" w:rsidP="004C6AF3">
            <w:pPr>
              <w:pStyle w:val="Testonotaapidipagina"/>
              <w:numPr>
                <w:ilvl w:val="0"/>
                <w:numId w:val="2"/>
              </w:num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INGLESE</w:t>
            </w: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auto"/>
          </w:tcPr>
          <w:p w:rsidR="00C65A93" w:rsidRPr="00D611FE" w:rsidRDefault="00C65A93" w:rsidP="00C65A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3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:rsidR="00C65A93" w:rsidRPr="00D611FE" w:rsidRDefault="00C65A93" w:rsidP="00C65A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3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:rsidR="00C65A93" w:rsidRPr="00D611FE" w:rsidRDefault="001051AE" w:rsidP="00C65A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2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:rsidR="00C65A93" w:rsidRPr="00D611FE" w:rsidRDefault="001051AE" w:rsidP="00C65A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2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:rsidR="00C65A93" w:rsidRPr="00D611FE" w:rsidRDefault="001051AE" w:rsidP="00C65A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2</w:t>
            </w:r>
          </w:p>
        </w:tc>
      </w:tr>
    </w:tbl>
    <w:p w:rsidR="002E2301" w:rsidRPr="005A6D6B" w:rsidRDefault="002E2301">
      <w:pPr>
        <w:rPr>
          <w:color w:val="000000"/>
          <w:sz w:val="20"/>
          <w:szCs w:val="20"/>
        </w:rPr>
      </w:pPr>
    </w:p>
    <w:tbl>
      <w:tblPr>
        <w:tblW w:w="14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3"/>
        <w:gridCol w:w="7557"/>
      </w:tblGrid>
      <w:tr w:rsidR="000E7E7E" w:rsidTr="000E7E7E">
        <w:trPr>
          <w:trHeight w:val="343"/>
          <w:jc w:val="center"/>
        </w:trPr>
        <w:tc>
          <w:tcPr>
            <w:tcW w:w="147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  <w:vAlign w:val="center"/>
            <w:hideMark/>
          </w:tcPr>
          <w:p w:rsidR="000E7E7E" w:rsidRDefault="000E7E7E">
            <w:pPr>
              <w:jc w:val="center"/>
              <w:rPr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Elenco dei docenti</w:t>
            </w:r>
          </w:p>
        </w:tc>
      </w:tr>
      <w:tr w:rsidR="000E7E7E" w:rsidTr="000E7E7E">
        <w:trPr>
          <w:trHeight w:val="431"/>
          <w:jc w:val="center"/>
        </w:trPr>
        <w:tc>
          <w:tcPr>
            <w:tcW w:w="716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7E7E" w:rsidRPr="00C72BAE" w:rsidRDefault="00E41D48" w:rsidP="004C6AF3">
            <w:pPr>
              <w:pStyle w:val="Testonotaapidipagina"/>
              <w:numPr>
                <w:ilvl w:val="0"/>
                <w:numId w:val="3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LETIZIA ANGELA</w:t>
            </w:r>
          </w:p>
        </w:tc>
        <w:tc>
          <w:tcPr>
            <w:tcW w:w="75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7E7E" w:rsidRPr="00C72BAE" w:rsidRDefault="00E41D48">
            <w:pPr>
              <w:pStyle w:val="Paragrafoelenco"/>
              <w:ind w:left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</w:t>
            </w:r>
            <w:r w:rsidR="001942B2" w:rsidRPr="00C72BAE">
              <w:rPr>
                <w:color w:val="000000"/>
                <w:sz w:val="24"/>
              </w:rPr>
              <w:t>. RICCIO ANGELA</w:t>
            </w:r>
          </w:p>
        </w:tc>
      </w:tr>
      <w:tr w:rsidR="000E7E7E" w:rsidTr="000E7E7E">
        <w:trPr>
          <w:trHeight w:val="395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7E7E" w:rsidRPr="00C72BAE" w:rsidRDefault="001942B2" w:rsidP="004C6AF3">
            <w:pPr>
              <w:pStyle w:val="Testonotaapidipagina"/>
              <w:numPr>
                <w:ilvl w:val="0"/>
                <w:numId w:val="3"/>
              </w:numPr>
              <w:jc w:val="left"/>
              <w:rPr>
                <w:szCs w:val="24"/>
              </w:rPr>
            </w:pPr>
            <w:r w:rsidRPr="00C72BAE">
              <w:rPr>
                <w:szCs w:val="24"/>
              </w:rPr>
              <w:t>GAGLIANO GIUSEPPINA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E7E7E" w:rsidRPr="00C72BAE" w:rsidRDefault="00E41D48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12. MOCCIA FILOMENA</w:t>
            </w:r>
          </w:p>
        </w:tc>
      </w:tr>
      <w:tr w:rsidR="000E7E7E" w:rsidTr="000E7E7E">
        <w:trPr>
          <w:trHeight w:val="324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E7E" w:rsidRPr="00C72BAE" w:rsidRDefault="001942B2" w:rsidP="004C6AF3">
            <w:pPr>
              <w:pStyle w:val="Testonotaapidipagina"/>
              <w:numPr>
                <w:ilvl w:val="0"/>
                <w:numId w:val="3"/>
              </w:numPr>
              <w:jc w:val="left"/>
              <w:rPr>
                <w:szCs w:val="24"/>
              </w:rPr>
            </w:pPr>
            <w:r w:rsidRPr="00C72BAE">
              <w:rPr>
                <w:szCs w:val="24"/>
              </w:rPr>
              <w:t>GALLO MARIA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7E7E" w:rsidRPr="00C72BAE" w:rsidRDefault="00E41D48">
            <w:pPr>
              <w:pStyle w:val="Paragrafoelenco"/>
              <w:ind w:left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</w:t>
            </w:r>
            <w:r w:rsidR="001942B2" w:rsidRPr="00C72BAE">
              <w:rPr>
                <w:color w:val="000000"/>
                <w:sz w:val="24"/>
              </w:rPr>
              <w:t>. D’AIELLO MARIA ROSARIA</w:t>
            </w:r>
          </w:p>
        </w:tc>
      </w:tr>
      <w:tr w:rsidR="000E7E7E" w:rsidTr="000E7E7E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E7E" w:rsidRPr="00C72BAE" w:rsidRDefault="001942B2" w:rsidP="004C6AF3">
            <w:pPr>
              <w:pStyle w:val="Testonotaapidipagina"/>
              <w:numPr>
                <w:ilvl w:val="0"/>
                <w:numId w:val="3"/>
              </w:numPr>
              <w:jc w:val="left"/>
              <w:rPr>
                <w:szCs w:val="24"/>
              </w:rPr>
            </w:pPr>
            <w:r w:rsidRPr="00C72BAE">
              <w:rPr>
                <w:szCs w:val="24"/>
              </w:rPr>
              <w:t>VENDEMIA EMANUELA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E7E7E" w:rsidRPr="00C72BAE" w:rsidRDefault="00E41D48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</w:t>
            </w:r>
            <w:r w:rsidR="001942B2" w:rsidRPr="00C72BAE">
              <w:rPr>
                <w:color w:val="000000"/>
                <w:sz w:val="24"/>
              </w:rPr>
              <w:t>. TEDESCO AUGUSTO</w:t>
            </w:r>
          </w:p>
        </w:tc>
      </w:tr>
      <w:tr w:rsidR="000E7E7E" w:rsidTr="000E7E7E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E7E" w:rsidRPr="00C72BAE" w:rsidRDefault="001942B2" w:rsidP="004C6AF3">
            <w:pPr>
              <w:pStyle w:val="Testonotaapidipagina"/>
              <w:numPr>
                <w:ilvl w:val="0"/>
                <w:numId w:val="3"/>
              </w:numPr>
              <w:jc w:val="left"/>
              <w:rPr>
                <w:szCs w:val="24"/>
              </w:rPr>
            </w:pPr>
            <w:r w:rsidRPr="00C72BAE">
              <w:rPr>
                <w:szCs w:val="24"/>
              </w:rPr>
              <w:t>MERCANTILE TIZIANA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E7E7E" w:rsidRPr="00C72BAE" w:rsidRDefault="00E41D48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</w:t>
            </w:r>
            <w:r w:rsidR="001942B2" w:rsidRPr="00C72BAE">
              <w:rPr>
                <w:color w:val="000000"/>
                <w:sz w:val="24"/>
              </w:rPr>
              <w:t>. LUSI ELENROSA</w:t>
            </w:r>
          </w:p>
        </w:tc>
      </w:tr>
      <w:tr w:rsidR="000E7E7E" w:rsidTr="000E7E7E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E7E" w:rsidRPr="00C72BAE" w:rsidRDefault="00E41D48" w:rsidP="004C6AF3">
            <w:pPr>
              <w:pStyle w:val="Testonotaapidipagina"/>
              <w:numPr>
                <w:ilvl w:val="0"/>
                <w:numId w:val="3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D’ALESSIO ANNUNZIATA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E7E7E" w:rsidRPr="00C72BAE" w:rsidRDefault="00E41D48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</w:t>
            </w:r>
            <w:r w:rsidR="001942B2" w:rsidRPr="00C72BAE">
              <w:rPr>
                <w:color w:val="000000"/>
                <w:sz w:val="24"/>
              </w:rPr>
              <w:t>. RICCIOTTI MARIA LUCREZIA</w:t>
            </w:r>
          </w:p>
        </w:tc>
      </w:tr>
      <w:tr w:rsidR="001942B2" w:rsidTr="000E7E7E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2B2" w:rsidRPr="00C72BAE" w:rsidRDefault="001942B2" w:rsidP="004C6AF3">
            <w:pPr>
              <w:pStyle w:val="Testonotaapidipagina"/>
              <w:numPr>
                <w:ilvl w:val="0"/>
                <w:numId w:val="3"/>
              </w:numPr>
              <w:jc w:val="left"/>
              <w:rPr>
                <w:szCs w:val="24"/>
              </w:rPr>
            </w:pPr>
            <w:r w:rsidRPr="00C72BAE">
              <w:rPr>
                <w:szCs w:val="24"/>
              </w:rPr>
              <w:lastRenderedPageBreak/>
              <w:t>OMMENIELLO LAURA RITA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42B2" w:rsidRPr="00C72BAE" w:rsidRDefault="00E41D48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</w:t>
            </w:r>
            <w:r w:rsidR="001942B2" w:rsidRPr="00C72BAE">
              <w:rPr>
                <w:color w:val="000000"/>
                <w:sz w:val="24"/>
              </w:rPr>
              <w:t>. ASCIONE MARIA</w:t>
            </w:r>
          </w:p>
        </w:tc>
      </w:tr>
      <w:tr w:rsidR="001942B2" w:rsidTr="000E7E7E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2B2" w:rsidRPr="00C72BAE" w:rsidRDefault="001942B2" w:rsidP="004C6AF3">
            <w:pPr>
              <w:pStyle w:val="Testonotaapidipagina"/>
              <w:numPr>
                <w:ilvl w:val="0"/>
                <w:numId w:val="3"/>
              </w:numPr>
              <w:jc w:val="left"/>
              <w:rPr>
                <w:szCs w:val="24"/>
              </w:rPr>
            </w:pPr>
            <w:r w:rsidRPr="00C72BAE">
              <w:rPr>
                <w:szCs w:val="24"/>
              </w:rPr>
              <w:t>MATALUNA PASQUALINA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42B2" w:rsidRPr="00C72BAE" w:rsidRDefault="00E41D48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</w:t>
            </w:r>
            <w:r w:rsidRPr="00C72BAE">
              <w:t xml:space="preserve"> </w:t>
            </w:r>
            <w:r w:rsidRPr="00A13152">
              <w:rPr>
                <w:sz w:val="24"/>
              </w:rPr>
              <w:t>SCIALLA MARIA</w:t>
            </w:r>
            <w:r>
              <w:rPr>
                <w:color w:val="000000"/>
                <w:sz w:val="24"/>
              </w:rPr>
              <w:t xml:space="preserve">. </w:t>
            </w:r>
          </w:p>
        </w:tc>
      </w:tr>
      <w:tr w:rsidR="00E41D48" w:rsidTr="000E7E7E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48" w:rsidRPr="00C72BAE" w:rsidRDefault="00E41D48" w:rsidP="004C6AF3">
            <w:pPr>
              <w:pStyle w:val="Testonotaapidipagina"/>
              <w:numPr>
                <w:ilvl w:val="0"/>
                <w:numId w:val="3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D’ABROSCA NOEMI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1D48" w:rsidRDefault="00E41D48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19.STEFANELLI MARIA GRAZIA</w:t>
            </w:r>
          </w:p>
        </w:tc>
      </w:tr>
      <w:tr w:rsidR="00E41D48" w:rsidTr="000E7E7E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D48" w:rsidRPr="00C72BAE" w:rsidRDefault="00E41D48" w:rsidP="004C6AF3">
            <w:pPr>
              <w:pStyle w:val="Testonotaapidipagina"/>
              <w:numPr>
                <w:ilvl w:val="0"/>
                <w:numId w:val="3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MANCUSO LUCREZIA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1D48" w:rsidRDefault="00E41D48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 IMBRIANO MATRONA</w:t>
            </w:r>
          </w:p>
        </w:tc>
      </w:tr>
    </w:tbl>
    <w:p w:rsidR="000E7E7E" w:rsidRDefault="000E7E7E" w:rsidP="000E7E7E">
      <w:pPr>
        <w:rPr>
          <w:sz w:val="24"/>
        </w:rPr>
      </w:pPr>
    </w:p>
    <w:p w:rsidR="00CD4623" w:rsidRDefault="00CD4623" w:rsidP="00235A51">
      <w:pPr>
        <w:widowControl w:val="0"/>
        <w:autoSpaceDE w:val="0"/>
        <w:autoSpaceDN w:val="0"/>
        <w:adjustRightInd w:val="0"/>
        <w:jc w:val="left"/>
        <w:rPr>
          <w:b/>
          <w:color w:val="000000"/>
          <w:szCs w:val="28"/>
        </w:rPr>
      </w:pPr>
    </w:p>
    <w:p w:rsidR="00CD4623" w:rsidRPr="00E97267" w:rsidRDefault="00CD4623" w:rsidP="00CD4623">
      <w:pPr>
        <w:pStyle w:val="Paragrafoelenco"/>
        <w:pBdr>
          <w:top w:val="single" w:sz="12" w:space="22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ABF8F"/>
        <w:ind w:left="0"/>
        <w:rPr>
          <w:rFonts w:ascii="Calibri" w:hAnsi="Calibri" w:cs="Calibri"/>
          <w:b/>
          <w:caps/>
          <w:color w:val="000000"/>
          <w:sz w:val="24"/>
        </w:rPr>
      </w:pPr>
      <w:r>
        <w:rPr>
          <w:rFonts w:ascii="Calibri" w:hAnsi="Calibri" w:cs="Calibri"/>
          <w:b/>
          <w:color w:val="000000"/>
          <w:sz w:val="36"/>
        </w:rPr>
        <w:t>PROGETTAZIONE</w:t>
      </w:r>
    </w:p>
    <w:p w:rsidR="00CD4623" w:rsidRDefault="00CD4623" w:rsidP="00235A51">
      <w:pPr>
        <w:widowControl w:val="0"/>
        <w:autoSpaceDE w:val="0"/>
        <w:autoSpaceDN w:val="0"/>
        <w:adjustRightInd w:val="0"/>
        <w:jc w:val="left"/>
        <w:rPr>
          <w:b/>
          <w:color w:val="000000"/>
          <w:szCs w:val="28"/>
        </w:rPr>
      </w:pPr>
    </w:p>
    <w:p w:rsidR="00CD4623" w:rsidRDefault="00CD4623" w:rsidP="00235A51">
      <w:pPr>
        <w:widowControl w:val="0"/>
        <w:autoSpaceDE w:val="0"/>
        <w:autoSpaceDN w:val="0"/>
        <w:adjustRightInd w:val="0"/>
        <w:jc w:val="left"/>
        <w:rPr>
          <w:b/>
          <w:color w:val="000000"/>
          <w:szCs w:val="28"/>
        </w:rPr>
      </w:pPr>
    </w:p>
    <w:p w:rsidR="00BD061F" w:rsidRDefault="00CA5326" w:rsidP="00235A51">
      <w:pPr>
        <w:widowControl w:val="0"/>
        <w:autoSpaceDE w:val="0"/>
        <w:autoSpaceDN w:val="0"/>
        <w:adjustRightInd w:val="0"/>
        <w:jc w:val="left"/>
        <w:rPr>
          <w:b/>
          <w:color w:val="000000"/>
          <w:szCs w:val="28"/>
        </w:rPr>
      </w:pPr>
      <w:r w:rsidRPr="00CA5326">
        <w:rPr>
          <w:b/>
          <w:color w:val="000000"/>
          <w:szCs w:val="28"/>
        </w:rPr>
        <w:t xml:space="preserve">PROFESSIONALE </w:t>
      </w:r>
      <w:r w:rsidRPr="00CA5326">
        <w:rPr>
          <w:szCs w:val="28"/>
        </w:rPr>
        <w:t xml:space="preserve"> </w:t>
      </w:r>
      <w:r w:rsidRPr="00CA5326">
        <w:rPr>
          <w:b/>
          <w:color w:val="000000"/>
          <w:szCs w:val="28"/>
        </w:rPr>
        <w:t>SERVIZI PER LA SANITÀ E L’ASSISTENZA SOCIALE</w:t>
      </w:r>
    </w:p>
    <w:p w:rsidR="00CD4623" w:rsidRPr="00CA5326" w:rsidRDefault="00CD4623" w:rsidP="00235A51">
      <w:pPr>
        <w:widowControl w:val="0"/>
        <w:autoSpaceDE w:val="0"/>
        <w:autoSpaceDN w:val="0"/>
        <w:adjustRightInd w:val="0"/>
        <w:jc w:val="left"/>
        <w:rPr>
          <w:color w:val="000000"/>
          <w:szCs w:val="28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6"/>
        <w:gridCol w:w="422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C72BAE" w:rsidRPr="009765E9" w:rsidTr="00742DCA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C72BAE" w:rsidRPr="009765E9" w:rsidRDefault="00C72BAE" w:rsidP="00742DCA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</w:p>
          <w:p w:rsidR="00C72BAE" w:rsidRPr="009765E9" w:rsidRDefault="00C72BAE" w:rsidP="00742DCA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C72BAE" w:rsidRPr="009765E9" w:rsidTr="00742DCA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BAE" w:rsidRPr="009765E9" w:rsidRDefault="00C72BAE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Serv.per la sanità e l’assistenza sociale</w:t>
            </w:r>
          </w:p>
        </w:tc>
      </w:tr>
      <w:tr w:rsidR="00C72BAE" w:rsidRPr="009765E9" w:rsidTr="00742DCA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C72BAE" w:rsidRPr="009765E9" w:rsidRDefault="00C72BAE" w:rsidP="00742DCA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C72BAE" w:rsidRPr="009765E9" w:rsidRDefault="00C72BAE" w:rsidP="00742DCA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C72BAE" w:rsidRPr="009765E9" w:rsidRDefault="00C72BAE" w:rsidP="00742DCA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Italiano</w:t>
            </w:r>
          </w:p>
        </w:tc>
      </w:tr>
      <w:tr w:rsidR="00C72BAE" w:rsidRPr="009765E9" w:rsidTr="00742DCA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AE" w:rsidRPr="009765E9" w:rsidRDefault="00C72BAE" w:rsidP="00742DCA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</w:tr>
      <w:tr w:rsidR="00C72BAE" w:rsidRPr="009765E9" w:rsidTr="00742DCA">
        <w:tc>
          <w:tcPr>
            <w:tcW w:w="14283" w:type="dxa"/>
            <w:gridSpan w:val="15"/>
            <w:shd w:val="clear" w:color="auto" w:fill="DBE5F1"/>
          </w:tcPr>
          <w:p w:rsidR="00C72BAE" w:rsidRPr="009765E9" w:rsidRDefault="00C72BAE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C72BAE" w:rsidRPr="009765E9" w:rsidTr="00742DCA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C72BAE" w:rsidRPr="00121FA7" w:rsidRDefault="00C72BAE" w:rsidP="00742DC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C72BAE" w:rsidRPr="00121FA7" w:rsidRDefault="00C72BAE" w:rsidP="00742DC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21FA7">
              <w:rPr>
                <w:rFonts w:ascii="Calibri" w:hAnsi="Calibri" w:cs="Calibri"/>
                <w:color w:val="000000"/>
                <w:sz w:val="20"/>
                <w:szCs w:val="20"/>
              </w:rPr>
              <w:t>Padroneggiare gli strumenti espressivi ed argomentativi indispensabili per gestire l’interazione comunicativa verbale in vari contesti</w:t>
            </w:r>
          </w:p>
        </w:tc>
      </w:tr>
      <w:tr w:rsidR="00C72BAE" w:rsidRPr="009765E9" w:rsidTr="00742DCA">
        <w:tc>
          <w:tcPr>
            <w:tcW w:w="3639" w:type="dxa"/>
            <w:gridSpan w:val="2"/>
            <w:shd w:val="clear" w:color="auto" w:fill="auto"/>
          </w:tcPr>
          <w:p w:rsidR="00C72BAE" w:rsidRPr="009765E9" w:rsidRDefault="00C72BAE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C72BAE" w:rsidRPr="009765E9" w:rsidRDefault="00C72BAE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C72BAE" w:rsidRPr="00121FA7" w:rsidRDefault="00C72BAE" w:rsidP="00742DCA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121FA7">
              <w:rPr>
                <w:rFonts w:ascii="Calibri" w:eastAsia="Calibri" w:hAnsi="Calibri" w:cs="Calibri"/>
                <w:sz w:val="20"/>
                <w:szCs w:val="20"/>
              </w:rPr>
              <w:t>Gestire l’interazione comunicativa, orale e scritta, in relazione agli interlocutori e al contesto. Comprendere i punti principali</w:t>
            </w:r>
          </w:p>
          <w:p w:rsidR="00C72BAE" w:rsidRPr="00121FA7" w:rsidRDefault="00C72BAE" w:rsidP="00742DCA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121FA7">
              <w:rPr>
                <w:rFonts w:ascii="Calibri" w:eastAsia="Calibri" w:hAnsi="Calibri" w:cs="Calibri"/>
                <w:sz w:val="20"/>
                <w:szCs w:val="20"/>
              </w:rPr>
              <w:t>di testi orali e scritti di varia tipologia, provenienti</w:t>
            </w:r>
          </w:p>
          <w:p w:rsidR="00C72BAE" w:rsidRPr="00121FA7" w:rsidRDefault="00C72BAE" w:rsidP="00742DCA">
            <w:pPr>
              <w:rPr>
                <w:rFonts w:ascii="Calibri" w:hAnsi="Calibri" w:cs="Calibri"/>
                <w:sz w:val="20"/>
                <w:szCs w:val="20"/>
              </w:rPr>
            </w:pPr>
            <w:r w:rsidRPr="00121FA7">
              <w:rPr>
                <w:rFonts w:ascii="Calibri" w:eastAsia="Calibri" w:hAnsi="Calibri" w:cs="Calibri"/>
                <w:sz w:val="20"/>
                <w:szCs w:val="20"/>
              </w:rPr>
              <w:t>da fonti diverse, anche digitali.</w:t>
            </w:r>
          </w:p>
        </w:tc>
      </w:tr>
      <w:tr w:rsidR="00C72BAE" w:rsidRPr="009765E9" w:rsidTr="00742DCA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di cui al decreto n.766 del 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C72BAE" w:rsidRPr="00121FA7" w:rsidRDefault="00C72BAE" w:rsidP="00742DC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21FA7">
              <w:rPr>
                <w:rFonts w:ascii="Calibri" w:eastAsia="Calibri" w:hAnsi="Calibri" w:cs="Calibri"/>
                <w:bCs/>
                <w:sz w:val="20"/>
                <w:szCs w:val="20"/>
              </w:rPr>
              <w:lastRenderedPageBreak/>
              <w:t>Predisporre e presentare semplici testi e materiali divulgativi inerenti i servizi presenti sul territorio.</w:t>
            </w:r>
          </w:p>
        </w:tc>
      </w:tr>
      <w:tr w:rsidR="00C72BAE" w:rsidRPr="009765E9" w:rsidTr="00742DCA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22</w:t>
            </w:r>
          </w:p>
        </w:tc>
      </w:tr>
      <w:tr w:rsidR="00C72BAE" w:rsidRPr="009765E9" w:rsidTr="00742DCA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C72BAE" w:rsidRPr="009765E9" w:rsidTr="00742DCA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C72BAE" w:rsidRPr="009765E9" w:rsidTr="00742DCA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C72BAE" w:rsidRPr="009765E9" w:rsidTr="00742DCA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C72BAE" w:rsidRPr="009765E9" w:rsidRDefault="00C72BAE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C72BAE" w:rsidRPr="009765E9" w:rsidRDefault="00C72BAE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C72BAE" w:rsidRPr="009765E9" w:rsidRDefault="00C72BAE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C72BAE" w:rsidRPr="009765E9" w:rsidTr="00742DCA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C72BAE" w:rsidRPr="00127800" w:rsidRDefault="00C72BAE" w:rsidP="00742DC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127800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Comprendere il messaggio contenuto in un testo orale</w:t>
            </w:r>
          </w:p>
          <w:p w:rsidR="00C72BAE" w:rsidRDefault="00C72BAE" w:rsidP="00742DCA">
            <w:pPr>
              <w:jc w:val="left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127800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Cogliere le relazioni logiche tra le varie componenti di un testo  orale</w:t>
            </w:r>
          </w:p>
          <w:p w:rsidR="00C72BAE" w:rsidRPr="0051742B" w:rsidRDefault="00C72BAE" w:rsidP="00742DCA">
            <w:pPr>
              <w:rPr>
                <w:sz w:val="20"/>
                <w:szCs w:val="20"/>
              </w:rPr>
            </w:pPr>
            <w:r w:rsidRPr="0051742B">
              <w:rPr>
                <w:sz w:val="20"/>
                <w:szCs w:val="20"/>
              </w:rPr>
              <w:t>Ascoltare, applicando tecniche di</w:t>
            </w:r>
            <w:r>
              <w:rPr>
                <w:sz w:val="20"/>
                <w:szCs w:val="20"/>
              </w:rPr>
              <w:t xml:space="preserve"> </w:t>
            </w:r>
            <w:r w:rsidRPr="0051742B">
              <w:rPr>
                <w:sz w:val="20"/>
                <w:szCs w:val="20"/>
              </w:rPr>
              <w:t>supporto alla comprensione, testi</w:t>
            </w:r>
            <w:r>
              <w:rPr>
                <w:sz w:val="20"/>
                <w:szCs w:val="20"/>
              </w:rPr>
              <w:t xml:space="preserve"> </w:t>
            </w:r>
            <w:r w:rsidRPr="0051742B">
              <w:rPr>
                <w:sz w:val="20"/>
                <w:szCs w:val="20"/>
              </w:rPr>
              <w:t>prodotti da una pluralità di canali</w:t>
            </w:r>
          </w:p>
          <w:p w:rsidR="00C72BAE" w:rsidRPr="0051742B" w:rsidRDefault="00C72BAE" w:rsidP="00742DCA">
            <w:pPr>
              <w:rPr>
                <w:sz w:val="20"/>
                <w:szCs w:val="20"/>
              </w:rPr>
            </w:pPr>
            <w:r w:rsidRPr="0051742B">
              <w:rPr>
                <w:sz w:val="20"/>
                <w:szCs w:val="20"/>
              </w:rPr>
              <w:t>comunicativi, cogliendone i diversi</w:t>
            </w:r>
            <w:r>
              <w:rPr>
                <w:sz w:val="20"/>
                <w:szCs w:val="20"/>
              </w:rPr>
              <w:t xml:space="preserve"> </w:t>
            </w:r>
            <w:r w:rsidRPr="0051742B">
              <w:rPr>
                <w:sz w:val="20"/>
                <w:szCs w:val="20"/>
              </w:rPr>
              <w:t>punti di vista e le diverse</w:t>
            </w:r>
            <w:r>
              <w:rPr>
                <w:sz w:val="20"/>
                <w:szCs w:val="20"/>
              </w:rPr>
              <w:t xml:space="preserve"> </w:t>
            </w:r>
            <w:r w:rsidRPr="0051742B">
              <w:rPr>
                <w:sz w:val="20"/>
                <w:szCs w:val="20"/>
              </w:rPr>
              <w:t>argomentazioni e riconoscendone la</w:t>
            </w:r>
            <w:r>
              <w:rPr>
                <w:sz w:val="20"/>
                <w:szCs w:val="20"/>
              </w:rPr>
              <w:t xml:space="preserve"> </w:t>
            </w:r>
            <w:r w:rsidRPr="0051742B">
              <w:rPr>
                <w:sz w:val="20"/>
                <w:szCs w:val="20"/>
              </w:rPr>
              <w:t>tipologia testuale, la fonte, lo scopo,</w:t>
            </w:r>
            <w:r>
              <w:rPr>
                <w:sz w:val="20"/>
                <w:szCs w:val="20"/>
              </w:rPr>
              <w:t xml:space="preserve"> </w:t>
            </w:r>
            <w:r w:rsidRPr="0051742B">
              <w:rPr>
                <w:sz w:val="20"/>
                <w:szCs w:val="20"/>
              </w:rPr>
              <w:t>l’argomento, le informazioni.</w:t>
            </w:r>
          </w:p>
          <w:p w:rsidR="00C72BAE" w:rsidRPr="0051742B" w:rsidRDefault="00C72BAE" w:rsidP="00742DCA">
            <w:pPr>
              <w:jc w:val="left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51742B">
              <w:rPr>
                <w:sz w:val="20"/>
                <w:szCs w:val="20"/>
              </w:rPr>
              <w:t>Cogliere in una conversazione o in una discussione i diversi punti di vista e le diverse argomentazioni per poter intervenire con pertinenza e coerenza.</w:t>
            </w:r>
          </w:p>
          <w:p w:rsidR="00C72BAE" w:rsidRPr="0051742B" w:rsidRDefault="00C72BAE" w:rsidP="00742DCA">
            <w:pPr>
              <w:rPr>
                <w:bCs/>
                <w:sz w:val="20"/>
                <w:szCs w:val="20"/>
              </w:rPr>
            </w:pPr>
            <w:r w:rsidRPr="0051742B">
              <w:rPr>
                <w:bCs/>
                <w:sz w:val="20"/>
                <w:szCs w:val="20"/>
              </w:rPr>
              <w:t>Individuare modalità di presentazione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51742B">
              <w:rPr>
                <w:bCs/>
                <w:sz w:val="20"/>
                <w:szCs w:val="20"/>
              </w:rPr>
              <w:t>dei servizi ai fini informativi e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51742B">
              <w:rPr>
                <w:bCs/>
                <w:sz w:val="20"/>
                <w:szCs w:val="20"/>
              </w:rPr>
              <w:t>divulgativi.</w:t>
            </w: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:rsidR="00C72BAE" w:rsidRPr="00127800" w:rsidRDefault="00C72BAE" w:rsidP="00742DC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127800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Principali strutture grammaticali della lingua italiana</w:t>
            </w:r>
          </w:p>
          <w:p w:rsidR="00C72BAE" w:rsidRPr="00127800" w:rsidRDefault="00C72BAE" w:rsidP="00742DC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127800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Elementi di base della funzione della lingua</w:t>
            </w:r>
          </w:p>
          <w:p w:rsidR="00C72BAE" w:rsidRPr="00127800" w:rsidRDefault="00C72BAE" w:rsidP="00742DC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127800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Lessico fondamentale per la   gestione di semplici</w:t>
            </w:r>
          </w:p>
          <w:p w:rsidR="00C72BAE" w:rsidRDefault="00C72BAE" w:rsidP="00742DCA">
            <w:pPr>
              <w:pStyle w:val="Corpotesto"/>
              <w:spacing w:after="0"/>
              <w:jc w:val="left"/>
              <w:rPr>
                <w:rFonts w:ascii="Calibri" w:eastAsia="Calibri" w:hAnsi="Calibri" w:cs="Calibri"/>
                <w:bCs/>
                <w:sz w:val="20"/>
                <w:szCs w:val="20"/>
                <w:lang w:val="it-IT"/>
              </w:rPr>
            </w:pPr>
            <w:r w:rsidRPr="00127800">
              <w:rPr>
                <w:rFonts w:ascii="Calibri" w:eastAsia="Calibri" w:hAnsi="Calibri" w:cs="Calibri"/>
                <w:bCs/>
                <w:sz w:val="20"/>
                <w:szCs w:val="20"/>
              </w:rPr>
              <w:t>comunicazioni orali in contesti formali e informali</w:t>
            </w:r>
          </w:p>
          <w:p w:rsidR="00C72BAE" w:rsidRPr="0051742B" w:rsidRDefault="00C72BAE" w:rsidP="00742DCA">
            <w:pPr>
              <w:rPr>
                <w:sz w:val="20"/>
                <w:szCs w:val="20"/>
              </w:rPr>
            </w:pPr>
            <w:r w:rsidRPr="0051742B">
              <w:rPr>
                <w:sz w:val="20"/>
                <w:szCs w:val="20"/>
              </w:rPr>
              <w:t>Il sistema e le strutture fondamentali della</w:t>
            </w:r>
          </w:p>
          <w:p w:rsidR="00C72BAE" w:rsidRPr="0051742B" w:rsidRDefault="00C72BAE" w:rsidP="00742DCA">
            <w:pPr>
              <w:rPr>
                <w:sz w:val="20"/>
                <w:szCs w:val="20"/>
              </w:rPr>
            </w:pPr>
            <w:r w:rsidRPr="0051742B">
              <w:rPr>
                <w:sz w:val="20"/>
                <w:szCs w:val="20"/>
              </w:rPr>
              <w:t>lingua italiana ai diversi livelli: fonologia, ortografia, morfologia, sintassi del verbo e della</w:t>
            </w:r>
          </w:p>
          <w:p w:rsidR="00C72BAE" w:rsidRPr="0051742B" w:rsidRDefault="00C72BAE" w:rsidP="00742DCA">
            <w:pPr>
              <w:rPr>
                <w:sz w:val="20"/>
                <w:szCs w:val="20"/>
              </w:rPr>
            </w:pPr>
            <w:r w:rsidRPr="0051742B">
              <w:rPr>
                <w:sz w:val="20"/>
                <w:szCs w:val="20"/>
              </w:rPr>
              <w:t>frase semplice, frase complessa, lessico. Strumenti e codici della comunicazione e loro</w:t>
            </w:r>
            <w:r>
              <w:rPr>
                <w:sz w:val="20"/>
                <w:szCs w:val="20"/>
              </w:rPr>
              <w:t xml:space="preserve"> </w:t>
            </w:r>
            <w:r w:rsidRPr="0051742B">
              <w:rPr>
                <w:sz w:val="20"/>
                <w:szCs w:val="20"/>
              </w:rPr>
              <w:t>connessioni in contesti formali, organizzativi e</w:t>
            </w:r>
            <w:r>
              <w:rPr>
                <w:sz w:val="20"/>
                <w:szCs w:val="20"/>
              </w:rPr>
              <w:t xml:space="preserve"> </w:t>
            </w:r>
            <w:r w:rsidRPr="0051742B">
              <w:rPr>
                <w:sz w:val="20"/>
                <w:szCs w:val="20"/>
              </w:rPr>
              <w:t>professionali.</w:t>
            </w:r>
          </w:p>
          <w:p w:rsidR="00C72BAE" w:rsidRPr="0051742B" w:rsidRDefault="00C72BAE" w:rsidP="00742DCA">
            <w:pPr>
              <w:rPr>
                <w:bCs/>
                <w:sz w:val="20"/>
                <w:szCs w:val="20"/>
              </w:rPr>
            </w:pPr>
            <w:r w:rsidRPr="0051742B">
              <w:rPr>
                <w:bCs/>
                <w:sz w:val="20"/>
                <w:szCs w:val="20"/>
              </w:rPr>
              <w:t>Modalità di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51742B">
              <w:rPr>
                <w:bCs/>
                <w:sz w:val="20"/>
                <w:szCs w:val="20"/>
              </w:rPr>
              <w:t>presentazione e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51742B">
              <w:rPr>
                <w:bCs/>
                <w:sz w:val="20"/>
                <w:szCs w:val="20"/>
              </w:rPr>
              <w:t>diffusione delle</w:t>
            </w:r>
          </w:p>
          <w:p w:rsidR="00C72BAE" w:rsidRPr="00A35F79" w:rsidRDefault="00C72BAE" w:rsidP="00742DCA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val="it-IT" w:eastAsia="it-IT"/>
              </w:rPr>
            </w:pPr>
            <w:r>
              <w:rPr>
                <w:bCs/>
                <w:sz w:val="20"/>
                <w:szCs w:val="20"/>
              </w:rPr>
              <w:t>informazion</w:t>
            </w:r>
            <w:r>
              <w:rPr>
                <w:bCs/>
                <w:sz w:val="20"/>
                <w:szCs w:val="20"/>
                <w:lang w:val="it-IT"/>
              </w:rPr>
              <w:t>i</w:t>
            </w:r>
            <w:r w:rsidRPr="0051742B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C72BAE" w:rsidRPr="00127800" w:rsidRDefault="00C72BAE" w:rsidP="00742DCA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27800">
              <w:rPr>
                <w:rFonts w:ascii="Calibri" w:hAnsi="Calibri" w:cs="Calibri"/>
                <w:color w:val="000000"/>
                <w:sz w:val="20"/>
                <w:szCs w:val="20"/>
              </w:rPr>
              <w:t>FONOLOGIA, ORTOGRAFIA, LESSICO.</w:t>
            </w:r>
          </w:p>
          <w:p w:rsidR="00C72BAE" w:rsidRPr="00127800" w:rsidRDefault="00C72BAE" w:rsidP="00742DCA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27800">
              <w:rPr>
                <w:rFonts w:ascii="Calibri" w:hAnsi="Calibri" w:cs="Calibri"/>
                <w:sz w:val="20"/>
                <w:szCs w:val="20"/>
              </w:rPr>
              <w:t>La morfologia: le parti del discorso</w:t>
            </w:r>
          </w:p>
          <w:p w:rsidR="00C72BAE" w:rsidRPr="00127800" w:rsidRDefault="00C72BAE" w:rsidP="00742DCA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val="it-IT" w:eastAsia="it-IT"/>
              </w:rPr>
            </w:pPr>
          </w:p>
        </w:tc>
      </w:tr>
      <w:tr w:rsidR="00C72BAE" w:rsidRPr="009765E9" w:rsidTr="00742DCA">
        <w:tc>
          <w:tcPr>
            <w:tcW w:w="14283" w:type="dxa"/>
            <w:gridSpan w:val="15"/>
            <w:shd w:val="clear" w:color="auto" w:fill="FABF8F"/>
          </w:tcPr>
          <w:p w:rsidR="00C72BAE" w:rsidRPr="009765E9" w:rsidRDefault="00C72BAE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C72BAE" w:rsidRPr="009765E9" w:rsidTr="00742DCA">
        <w:tc>
          <w:tcPr>
            <w:tcW w:w="14283" w:type="dxa"/>
            <w:gridSpan w:val="15"/>
            <w:shd w:val="clear" w:color="auto" w:fill="auto"/>
          </w:tcPr>
          <w:p w:rsidR="00C72BAE" w:rsidRPr="003D308F" w:rsidRDefault="00C72BAE" w:rsidP="00742DCA">
            <w:pPr>
              <w:spacing w:after="120"/>
              <w:rPr>
                <w:rFonts w:ascii="Calibri" w:hAnsi="Calibri" w:cs="Calibri"/>
                <w:color w:val="000000"/>
                <w:sz w:val="24"/>
              </w:rPr>
            </w:pPr>
            <w:r w:rsidRPr="00153A20">
              <w:rPr>
                <w:rFonts w:ascii="Calibri" w:hAnsi="Calibri" w:cs="Calibri"/>
                <w:color w:val="000000"/>
                <w:sz w:val="24"/>
              </w:rPr>
              <w:t>Esercizi di individuazione, riconoscimento e analisi delle strutture della lingua presenti in un testo</w:t>
            </w:r>
          </w:p>
        </w:tc>
      </w:tr>
    </w:tbl>
    <w:p w:rsidR="000C0C9E" w:rsidRDefault="000C0C9E" w:rsidP="000C0C9E">
      <w:pPr>
        <w:rPr>
          <w:b/>
          <w:sz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6"/>
        <w:gridCol w:w="422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C72BAE" w:rsidRPr="009765E9" w:rsidTr="00742DCA">
        <w:trPr>
          <w:trHeight w:val="603"/>
        </w:trPr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C72BAE" w:rsidRPr="009765E9" w:rsidRDefault="00C72BAE" w:rsidP="00742DCA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</w:t>
            </w:r>
          </w:p>
          <w:p w:rsidR="00C72BAE" w:rsidRPr="009765E9" w:rsidRDefault="00C72BAE" w:rsidP="00742DCA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C72BAE" w:rsidRPr="009765E9" w:rsidTr="00742DCA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BAE" w:rsidRPr="009765E9" w:rsidRDefault="00C72BAE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Ser.per la sanità e l’assistenza sociale</w:t>
            </w:r>
          </w:p>
        </w:tc>
      </w:tr>
      <w:tr w:rsidR="00C72BAE" w:rsidRPr="009765E9" w:rsidTr="00742DCA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C72BAE" w:rsidRPr="009765E9" w:rsidRDefault="00C72BAE" w:rsidP="00742DCA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C72BAE" w:rsidRPr="009765E9" w:rsidRDefault="00C72BAE" w:rsidP="00742DCA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C72BAE" w:rsidRPr="009765E9" w:rsidRDefault="00C72BAE" w:rsidP="00742DCA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Italiano</w:t>
            </w:r>
          </w:p>
        </w:tc>
      </w:tr>
      <w:tr w:rsidR="00C72BAE" w:rsidRPr="009765E9" w:rsidTr="00742DCA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AE" w:rsidRPr="009765E9" w:rsidRDefault="00C72BAE" w:rsidP="00742DCA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</w:tr>
      <w:tr w:rsidR="00C72BAE" w:rsidRPr="009765E9" w:rsidTr="00742DCA">
        <w:tc>
          <w:tcPr>
            <w:tcW w:w="14283" w:type="dxa"/>
            <w:gridSpan w:val="15"/>
            <w:shd w:val="clear" w:color="auto" w:fill="DBE5F1"/>
          </w:tcPr>
          <w:p w:rsidR="00C72BAE" w:rsidRPr="009765E9" w:rsidRDefault="00C72BAE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C72BAE" w:rsidRPr="009765E9" w:rsidTr="00742DCA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 xml:space="preserve">Competenze disciplinari dell’ASSE CULTURALE </w:t>
            </w:r>
          </w:p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C72BAE" w:rsidRPr="00A2204E" w:rsidRDefault="00C72BAE" w:rsidP="00742DCA">
            <w:pPr>
              <w:rPr>
                <w:rFonts w:ascii="Constantia" w:eastAsia="Calibri" w:hAnsi="Constantia"/>
                <w:bCs/>
                <w:sz w:val="20"/>
                <w:szCs w:val="20"/>
              </w:rPr>
            </w:pPr>
            <w:r w:rsidRPr="007C720E">
              <w:rPr>
                <w:rFonts w:ascii="Constantia" w:eastAsia="Calibri" w:hAnsi="Constantia"/>
                <w:bCs/>
                <w:sz w:val="20"/>
                <w:szCs w:val="20"/>
              </w:rPr>
              <w:t>Leggere,</w:t>
            </w:r>
            <w:r>
              <w:rPr>
                <w:rFonts w:ascii="Constantia" w:eastAsia="Calibri" w:hAnsi="Constantia"/>
                <w:bCs/>
                <w:sz w:val="20"/>
                <w:szCs w:val="20"/>
              </w:rPr>
              <w:t xml:space="preserve"> </w:t>
            </w:r>
            <w:r w:rsidRPr="007C720E">
              <w:rPr>
                <w:rFonts w:ascii="Constantia" w:eastAsia="Calibri" w:hAnsi="Constantia"/>
                <w:bCs/>
                <w:sz w:val="20"/>
                <w:szCs w:val="20"/>
              </w:rPr>
              <w:t>comprendere</w:t>
            </w:r>
            <w:r>
              <w:rPr>
                <w:rFonts w:ascii="Constantia" w:eastAsia="Calibri" w:hAnsi="Constantia"/>
                <w:bCs/>
                <w:sz w:val="20"/>
                <w:szCs w:val="20"/>
              </w:rPr>
              <w:t xml:space="preserve"> </w:t>
            </w:r>
            <w:r w:rsidRPr="007C720E">
              <w:rPr>
                <w:rFonts w:ascii="Constantia" w:eastAsia="Calibri" w:hAnsi="Constantia"/>
                <w:bCs/>
                <w:sz w:val="20"/>
                <w:szCs w:val="20"/>
              </w:rPr>
              <w:t>ed interpretare</w:t>
            </w:r>
            <w:r>
              <w:rPr>
                <w:rFonts w:ascii="Constantia" w:eastAsia="Calibri" w:hAnsi="Constantia"/>
                <w:bCs/>
                <w:sz w:val="20"/>
                <w:szCs w:val="20"/>
              </w:rPr>
              <w:t xml:space="preserve"> </w:t>
            </w:r>
            <w:r w:rsidRPr="007C720E">
              <w:rPr>
                <w:rFonts w:ascii="Constantia" w:eastAsia="Calibri" w:hAnsi="Constantia"/>
                <w:bCs/>
                <w:sz w:val="20"/>
                <w:szCs w:val="20"/>
              </w:rPr>
              <w:t>testi scritti di</w:t>
            </w:r>
            <w:r>
              <w:rPr>
                <w:rFonts w:ascii="Constantia" w:eastAsia="Calibri" w:hAnsi="Constantia"/>
                <w:bCs/>
                <w:sz w:val="20"/>
                <w:szCs w:val="20"/>
              </w:rPr>
              <w:t xml:space="preserve"> </w:t>
            </w:r>
            <w:r w:rsidRPr="007C720E">
              <w:rPr>
                <w:rFonts w:ascii="Constantia" w:eastAsia="Calibri" w:hAnsi="Constantia"/>
                <w:bCs/>
                <w:sz w:val="20"/>
                <w:szCs w:val="20"/>
              </w:rPr>
              <w:t>vario tipo</w:t>
            </w:r>
          </w:p>
        </w:tc>
      </w:tr>
      <w:tr w:rsidR="00C72BAE" w:rsidRPr="009765E9" w:rsidTr="00742DCA">
        <w:tc>
          <w:tcPr>
            <w:tcW w:w="3639" w:type="dxa"/>
            <w:gridSpan w:val="2"/>
            <w:shd w:val="clear" w:color="auto" w:fill="auto"/>
          </w:tcPr>
          <w:p w:rsidR="00C72BAE" w:rsidRPr="009765E9" w:rsidRDefault="00C72BAE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C72BAE" w:rsidRPr="009765E9" w:rsidRDefault="00C72BAE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C72BAE" w:rsidRPr="006C3940" w:rsidRDefault="00C72BAE" w:rsidP="00742DCA">
            <w:pPr>
              <w:rPr>
                <w:rFonts w:ascii="Constantia" w:eastAsia="Calibri" w:hAnsi="Constantia"/>
                <w:sz w:val="18"/>
                <w:szCs w:val="18"/>
              </w:rPr>
            </w:pPr>
            <w:r w:rsidRPr="006C3940">
              <w:rPr>
                <w:rFonts w:ascii="Constantia" w:eastAsia="Calibri" w:hAnsi="Constantia"/>
                <w:sz w:val="18"/>
                <w:szCs w:val="18"/>
              </w:rPr>
              <w:t>Elaborare testi funzionali, orali e scritti, di varie tipologie, per descrivere esperienze, spiegare fenomeni e concetti, raccontare eventi, con un uso corretto del lessico di base e un uso appropriato delle competenze espressive.</w:t>
            </w:r>
          </w:p>
        </w:tc>
      </w:tr>
      <w:tr w:rsidR="00C72BAE" w:rsidRPr="009765E9" w:rsidTr="00742DCA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B0E09">
              <w:rPr>
                <w:rFonts w:ascii="Constantia" w:eastAsia="Calibri" w:hAnsi="Constantia"/>
                <w:bCs/>
                <w:sz w:val="20"/>
                <w:szCs w:val="20"/>
              </w:rPr>
              <w:t>Partecipare e cooperare nei gruppi di</w:t>
            </w:r>
            <w:r>
              <w:rPr>
                <w:rFonts w:ascii="Constantia" w:eastAsia="Calibri" w:hAnsi="Constantia"/>
                <w:bCs/>
                <w:sz w:val="20"/>
                <w:szCs w:val="20"/>
              </w:rPr>
              <w:t xml:space="preserve"> </w:t>
            </w:r>
            <w:r w:rsidRPr="00BB0E09">
              <w:rPr>
                <w:rFonts w:ascii="Constantia" w:eastAsia="Calibri" w:hAnsi="Constantia"/>
                <w:bCs/>
                <w:sz w:val="20"/>
                <w:szCs w:val="20"/>
              </w:rPr>
              <w:t>lavoro in ambito scolastico.</w:t>
            </w:r>
          </w:p>
        </w:tc>
      </w:tr>
      <w:tr w:rsidR="00C72BAE" w:rsidRPr="009765E9" w:rsidTr="00742DCA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22</w:t>
            </w:r>
          </w:p>
        </w:tc>
      </w:tr>
      <w:tr w:rsidR="00C72BAE" w:rsidRPr="009765E9" w:rsidTr="00742DCA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C72BAE" w:rsidRPr="009765E9" w:rsidTr="00742DCA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C72BAE" w:rsidRPr="009765E9" w:rsidTr="00742DCA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C72BAE" w:rsidRPr="009765E9" w:rsidRDefault="00C72BAE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C72BAE" w:rsidRPr="009765E9" w:rsidTr="00742DCA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C72BAE" w:rsidRPr="009765E9" w:rsidRDefault="00C72BAE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C72BAE" w:rsidRPr="009765E9" w:rsidRDefault="00C72BAE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C72BAE" w:rsidRPr="009765E9" w:rsidRDefault="00C72BAE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C72BAE" w:rsidRPr="009765E9" w:rsidTr="00742DCA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C72BAE" w:rsidRPr="005914F4" w:rsidRDefault="00C72BAE" w:rsidP="00742DCA">
            <w:pPr>
              <w:jc w:val="left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5914F4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Padroneggiare le strutture della lingua presenti nei testi</w:t>
            </w:r>
          </w:p>
          <w:p w:rsidR="00C72BAE" w:rsidRPr="005914F4" w:rsidRDefault="00C72BAE" w:rsidP="00742DC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5914F4">
              <w:rPr>
                <w:rFonts w:ascii="Calibri" w:eastAsia="Calibri" w:hAnsi="Calibri" w:cs="Calibri"/>
                <w:bCs/>
                <w:sz w:val="20"/>
                <w:szCs w:val="20"/>
              </w:rPr>
              <w:t>Esporre le proprie idee all’interno di un gruppo di lavoro osservando le regole dello scambio comunicativo</w:t>
            </w:r>
          </w:p>
          <w:p w:rsidR="00C72BAE" w:rsidRDefault="00C72BAE" w:rsidP="00742DCA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914F4">
              <w:rPr>
                <w:rFonts w:ascii="Calibri" w:eastAsia="Calibri" w:hAnsi="Calibri" w:cs="Calibri"/>
                <w:sz w:val="20"/>
                <w:szCs w:val="20"/>
              </w:rPr>
              <w:t>Scrivere testi di tipo diverso (narrativo, descrittivo, espositivo, regolativo, argomentativo) anche in formato digitale, corretti sul piano morfosintattico e ortografico, con scelte lessicali appropriate, coerenti e coesi, adeguati allo scopo e al destinatario, curati nell’impaginazione, con lo sviluppo chiaro di un’idea di fondo e con riferimenti/citazioni funzionali al discorso</w:t>
            </w:r>
          </w:p>
          <w:p w:rsidR="00C72BAE" w:rsidRPr="004F54D8" w:rsidRDefault="00C72BAE" w:rsidP="00742DCA">
            <w:pPr>
              <w:rPr>
                <w:rFonts w:ascii="Constantia" w:eastAsia="Calibri" w:hAnsi="Constantia"/>
                <w:sz w:val="18"/>
                <w:szCs w:val="18"/>
              </w:rPr>
            </w:pP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:rsidR="00C72BAE" w:rsidRPr="005914F4" w:rsidRDefault="00C72BAE" w:rsidP="00742DC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5914F4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Strutture essenziali dei testi narrativi, espositivi, argomentativi</w:t>
            </w:r>
          </w:p>
          <w:p w:rsidR="00C72BAE" w:rsidRPr="005914F4" w:rsidRDefault="00C72BAE" w:rsidP="00742DC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5914F4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Principali connettivi logici</w:t>
            </w:r>
          </w:p>
          <w:p w:rsidR="00C72BAE" w:rsidRPr="005914F4" w:rsidRDefault="00C72BAE" w:rsidP="00742DC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5914F4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Varietà lessicali in rapporto ad ambiti e contesti diversi</w:t>
            </w:r>
          </w:p>
          <w:p w:rsidR="00C72BAE" w:rsidRPr="005914F4" w:rsidRDefault="00C72BAE" w:rsidP="00742DCA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5914F4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Gli aspetti emotivo dell’essere umano: le emozioni e le loro manifestazioni motivazionali</w:t>
            </w:r>
          </w:p>
          <w:p w:rsidR="00C72BAE" w:rsidRPr="005914F4" w:rsidRDefault="00C72BAE" w:rsidP="00742DCA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5914F4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Modi, forme e funzioni della comunicazione </w:t>
            </w:r>
          </w:p>
          <w:p w:rsidR="00C72BAE" w:rsidRPr="005914F4" w:rsidRDefault="00C72BAE" w:rsidP="00742DCA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914F4">
              <w:rPr>
                <w:rFonts w:ascii="Calibri" w:eastAsia="Calibri" w:hAnsi="Calibri" w:cs="Calibri"/>
                <w:sz w:val="20"/>
                <w:szCs w:val="20"/>
              </w:rPr>
              <w:t>Strutture essenziali dei testi funzionali:</w:t>
            </w:r>
          </w:p>
          <w:p w:rsidR="00C72BAE" w:rsidRPr="005914F4" w:rsidRDefault="00C72BAE" w:rsidP="00742DCA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5914F4">
              <w:rPr>
                <w:rFonts w:ascii="Calibri" w:eastAsia="Calibri" w:hAnsi="Calibri" w:cs="Calibri"/>
                <w:sz w:val="20"/>
                <w:szCs w:val="20"/>
              </w:rPr>
              <w:t>descrittivi, espositivi, espressivi, valutativo interpretativi,</w:t>
            </w:r>
          </w:p>
          <w:p w:rsidR="00C72BAE" w:rsidRDefault="00C72BAE" w:rsidP="00742DCA">
            <w:pPr>
              <w:pStyle w:val="Corpotesto"/>
              <w:spacing w:after="0"/>
              <w:jc w:val="left"/>
              <w:rPr>
                <w:rFonts w:ascii="Constantia" w:eastAsia="Calibri" w:hAnsi="Constantia"/>
                <w:sz w:val="18"/>
                <w:szCs w:val="18"/>
                <w:lang w:val="it-IT"/>
              </w:rPr>
            </w:pPr>
            <w:r w:rsidRPr="006C3940">
              <w:rPr>
                <w:rFonts w:ascii="Constantia" w:eastAsia="Calibri" w:hAnsi="Constantia"/>
                <w:sz w:val="18"/>
                <w:szCs w:val="18"/>
              </w:rPr>
              <w:t>argomentativi, regolativi.</w:t>
            </w:r>
          </w:p>
          <w:p w:rsidR="00C72BAE" w:rsidRPr="00A35F79" w:rsidRDefault="00C72BAE" w:rsidP="00742DCA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C72BAE" w:rsidRPr="005914F4" w:rsidRDefault="00C72BAE" w:rsidP="00742DCA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914F4">
              <w:rPr>
                <w:rFonts w:ascii="Calibri" w:hAnsi="Calibri" w:cs="Calibri"/>
                <w:color w:val="000000"/>
                <w:sz w:val="20"/>
                <w:szCs w:val="20"/>
                <w:lang w:val="it-IT"/>
              </w:rPr>
              <w:t>Il testo narrativo e le sue strutture</w:t>
            </w:r>
          </w:p>
          <w:p w:rsidR="00C72BAE" w:rsidRPr="009765E9" w:rsidRDefault="00C72BAE" w:rsidP="00742DCA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 w:rsidRPr="005914F4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C72BAE" w:rsidRPr="009765E9" w:rsidTr="00742DCA">
        <w:tc>
          <w:tcPr>
            <w:tcW w:w="14283" w:type="dxa"/>
            <w:gridSpan w:val="15"/>
            <w:shd w:val="clear" w:color="auto" w:fill="FABF8F"/>
          </w:tcPr>
          <w:p w:rsidR="00C72BAE" w:rsidRPr="009765E9" w:rsidRDefault="00C72BAE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C72BAE" w:rsidRPr="009765E9" w:rsidTr="00742DCA">
        <w:tc>
          <w:tcPr>
            <w:tcW w:w="14283" w:type="dxa"/>
            <w:gridSpan w:val="15"/>
            <w:shd w:val="clear" w:color="auto" w:fill="auto"/>
          </w:tcPr>
          <w:p w:rsidR="00C72BAE" w:rsidRPr="005914F4" w:rsidRDefault="00C72BAE" w:rsidP="00742DCA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val="it-IT" w:eastAsia="it-IT"/>
              </w:rPr>
            </w:pPr>
            <w:r w:rsidRPr="005914F4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Produrre testi di vario tipo in relazione ai differenti scopi comunicativi</w:t>
            </w:r>
          </w:p>
        </w:tc>
      </w:tr>
    </w:tbl>
    <w:p w:rsidR="00C72BAE" w:rsidRDefault="00C72BAE" w:rsidP="000C0C9E">
      <w:pPr>
        <w:rPr>
          <w:b/>
          <w:sz w:val="24"/>
        </w:rPr>
      </w:pPr>
    </w:p>
    <w:p w:rsidR="00742DCA" w:rsidRDefault="00742DCA" w:rsidP="000C0C9E">
      <w:pPr>
        <w:rPr>
          <w:b/>
          <w:sz w:val="24"/>
        </w:rPr>
      </w:pPr>
    </w:p>
    <w:p w:rsidR="00742DCA" w:rsidRDefault="00742DCA" w:rsidP="000C0C9E">
      <w:pPr>
        <w:rPr>
          <w:b/>
          <w:sz w:val="24"/>
        </w:rPr>
      </w:pPr>
    </w:p>
    <w:p w:rsidR="00742DCA" w:rsidRDefault="00742DCA" w:rsidP="000C0C9E">
      <w:pPr>
        <w:rPr>
          <w:b/>
          <w:sz w:val="24"/>
        </w:rPr>
      </w:pPr>
    </w:p>
    <w:p w:rsidR="00742DCA" w:rsidRDefault="00742DCA" w:rsidP="000C0C9E">
      <w:pPr>
        <w:rPr>
          <w:b/>
          <w:sz w:val="24"/>
        </w:rPr>
      </w:pPr>
    </w:p>
    <w:p w:rsidR="00742DCA" w:rsidRDefault="00742DCA" w:rsidP="000C0C9E">
      <w:pPr>
        <w:rPr>
          <w:b/>
          <w:sz w:val="24"/>
        </w:rPr>
      </w:pPr>
    </w:p>
    <w:p w:rsidR="00742DCA" w:rsidRDefault="00742DCA" w:rsidP="000C0C9E">
      <w:pPr>
        <w:rPr>
          <w:b/>
          <w:sz w:val="24"/>
        </w:rPr>
      </w:pPr>
    </w:p>
    <w:p w:rsidR="00742DCA" w:rsidRDefault="00742DCA" w:rsidP="000C0C9E">
      <w:pPr>
        <w:rPr>
          <w:b/>
          <w:sz w:val="24"/>
        </w:rPr>
      </w:pPr>
    </w:p>
    <w:p w:rsidR="00742DCA" w:rsidRDefault="00742DCA" w:rsidP="000C0C9E">
      <w:pPr>
        <w:rPr>
          <w:b/>
          <w:sz w:val="24"/>
        </w:rPr>
      </w:pPr>
    </w:p>
    <w:tbl>
      <w:tblPr>
        <w:tblpPr w:leftFromText="141" w:rightFromText="141" w:vertAnchor="page" w:horzAnchor="page" w:tblpX="1139" w:tblpY="3216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936"/>
        <w:gridCol w:w="420"/>
        <w:gridCol w:w="845"/>
        <w:gridCol w:w="1102"/>
        <w:gridCol w:w="1255"/>
        <w:gridCol w:w="351"/>
        <w:gridCol w:w="1361"/>
        <w:gridCol w:w="610"/>
        <w:gridCol w:w="663"/>
        <w:gridCol w:w="598"/>
        <w:gridCol w:w="419"/>
        <w:gridCol w:w="2206"/>
        <w:gridCol w:w="280"/>
        <w:gridCol w:w="1117"/>
      </w:tblGrid>
      <w:tr w:rsidR="00742DCA" w:rsidRPr="009765E9" w:rsidTr="00742DCA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742DCA" w:rsidRPr="009765E9" w:rsidRDefault="00742DCA" w:rsidP="00742DCA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n.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3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</w:p>
          <w:p w:rsidR="00742DCA" w:rsidRPr="009765E9" w:rsidRDefault="00742DCA" w:rsidP="00742DCA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742DCA" w:rsidRPr="009765E9" w:rsidTr="00742DCA"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Classe:</w:t>
            </w:r>
          </w:p>
        </w:tc>
        <w:tc>
          <w:tcPr>
            <w:tcW w:w="43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86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Ser.per la sanità e l’assistenza sociale</w:t>
            </w:r>
          </w:p>
        </w:tc>
      </w:tr>
      <w:tr w:rsidR="00742DCA" w:rsidRPr="009765E9" w:rsidTr="00742DCA">
        <w:tc>
          <w:tcPr>
            <w:tcW w:w="11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270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3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4620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Italiano</w:t>
            </w:r>
          </w:p>
        </w:tc>
      </w:tr>
      <w:tr w:rsidR="00742DCA" w:rsidRPr="009765E9" w:rsidTr="00742DCA">
        <w:tc>
          <w:tcPr>
            <w:tcW w:w="128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DCA" w:rsidRPr="009765E9" w:rsidRDefault="00742DCA" w:rsidP="00742DCA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</w:tr>
      <w:tr w:rsidR="00742DCA" w:rsidRPr="009765E9" w:rsidTr="00742DCA">
        <w:tc>
          <w:tcPr>
            <w:tcW w:w="14283" w:type="dxa"/>
            <w:gridSpan w:val="15"/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742DCA" w:rsidRPr="009765E9" w:rsidTr="00742DCA">
        <w:tc>
          <w:tcPr>
            <w:tcW w:w="305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1227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742DCA" w:rsidRPr="001A2224" w:rsidRDefault="00742DCA" w:rsidP="00742DCA">
            <w:pPr>
              <w:rPr>
                <w:rFonts w:ascii="Constantia" w:eastAsia="Calibri" w:hAnsi="Constantia"/>
                <w:bCs/>
                <w:sz w:val="20"/>
                <w:szCs w:val="20"/>
              </w:rPr>
            </w:pPr>
            <w:r w:rsidRPr="007C720E">
              <w:rPr>
                <w:rFonts w:ascii="Constantia" w:eastAsia="Calibri" w:hAnsi="Constantia"/>
                <w:bCs/>
                <w:sz w:val="20"/>
                <w:szCs w:val="20"/>
              </w:rPr>
              <w:t>Produrre testi</w:t>
            </w:r>
            <w:r>
              <w:rPr>
                <w:rFonts w:ascii="Constantia" w:eastAsia="Calibri" w:hAnsi="Constantia"/>
                <w:bCs/>
                <w:sz w:val="20"/>
                <w:szCs w:val="20"/>
              </w:rPr>
              <w:t xml:space="preserve"> </w:t>
            </w:r>
            <w:r w:rsidRPr="007C720E">
              <w:rPr>
                <w:rFonts w:ascii="Constantia" w:eastAsia="Calibri" w:hAnsi="Constantia"/>
                <w:bCs/>
                <w:sz w:val="20"/>
                <w:szCs w:val="20"/>
              </w:rPr>
              <w:t>di vario tipo in</w:t>
            </w:r>
            <w:r>
              <w:rPr>
                <w:rFonts w:ascii="Constantia" w:eastAsia="Calibri" w:hAnsi="Constantia"/>
                <w:bCs/>
                <w:sz w:val="20"/>
                <w:szCs w:val="20"/>
              </w:rPr>
              <w:t xml:space="preserve"> </w:t>
            </w:r>
            <w:r w:rsidRPr="007C720E">
              <w:rPr>
                <w:rFonts w:ascii="Constantia" w:eastAsia="Calibri" w:hAnsi="Constantia"/>
                <w:bCs/>
                <w:sz w:val="20"/>
                <w:szCs w:val="20"/>
              </w:rPr>
              <w:t>relazione ai</w:t>
            </w:r>
            <w:r>
              <w:rPr>
                <w:rFonts w:ascii="Constantia" w:eastAsia="Calibri" w:hAnsi="Constantia"/>
                <w:bCs/>
                <w:sz w:val="20"/>
                <w:szCs w:val="20"/>
              </w:rPr>
              <w:t xml:space="preserve"> </w:t>
            </w:r>
            <w:r w:rsidRPr="007C720E">
              <w:rPr>
                <w:rFonts w:ascii="Constantia" w:eastAsia="Calibri" w:hAnsi="Constantia"/>
                <w:bCs/>
                <w:sz w:val="20"/>
                <w:szCs w:val="20"/>
              </w:rPr>
              <w:t>differenti scopi</w:t>
            </w:r>
            <w:r>
              <w:rPr>
                <w:rFonts w:ascii="Constantia" w:eastAsia="Calibri" w:hAnsi="Constantia"/>
                <w:bCs/>
                <w:sz w:val="20"/>
                <w:szCs w:val="20"/>
              </w:rPr>
              <w:t xml:space="preserve"> </w:t>
            </w:r>
            <w:r w:rsidRPr="007C720E">
              <w:rPr>
                <w:rFonts w:ascii="Constantia" w:eastAsia="Calibri" w:hAnsi="Constantia"/>
                <w:bCs/>
                <w:sz w:val="20"/>
                <w:szCs w:val="20"/>
              </w:rPr>
              <w:t>comunicativi</w:t>
            </w:r>
          </w:p>
        </w:tc>
      </w:tr>
      <w:tr w:rsidR="00742DCA" w:rsidRPr="009765E9" w:rsidTr="00742DCA">
        <w:tc>
          <w:tcPr>
            <w:tcW w:w="3056" w:type="dxa"/>
            <w:gridSpan w:val="2"/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1227" w:type="dxa"/>
            <w:gridSpan w:val="13"/>
            <w:shd w:val="clear" w:color="auto" w:fill="auto"/>
          </w:tcPr>
          <w:p w:rsidR="00742DCA" w:rsidRPr="00952A95" w:rsidRDefault="00742DCA" w:rsidP="00742DCA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952A95">
              <w:rPr>
                <w:rFonts w:ascii="Calibri" w:hAnsi="Calibri" w:cs="Calibri"/>
                <w:sz w:val="20"/>
                <w:szCs w:val="20"/>
              </w:rPr>
              <w:t>Elaborare testi funzionali, orali e scritti, di varie tipologie, per descrivere esperienze, spiegare fenomeni e concetti, raccontare eventi, con un uso corretto del lessico di base e un uso appropriato delle competenze espressive.</w:t>
            </w:r>
          </w:p>
        </w:tc>
      </w:tr>
      <w:tr w:rsidR="00742DCA" w:rsidRPr="009765E9" w:rsidTr="00742DCA">
        <w:tc>
          <w:tcPr>
            <w:tcW w:w="30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122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742DCA" w:rsidRPr="001A2224" w:rsidRDefault="00742DCA" w:rsidP="00742DCA">
            <w:pPr>
              <w:rPr>
                <w:rFonts w:ascii="Constantia" w:eastAsia="Calibri" w:hAnsi="Constantia"/>
                <w:bCs/>
                <w:sz w:val="20"/>
                <w:szCs w:val="20"/>
              </w:rPr>
            </w:pPr>
            <w:r w:rsidRPr="00DE0466">
              <w:rPr>
                <w:rFonts w:ascii="Constantia" w:eastAsia="Calibri" w:hAnsi="Constantia"/>
                <w:bCs/>
                <w:sz w:val="20"/>
                <w:szCs w:val="20"/>
              </w:rPr>
              <w:t>Realizzare semplici attività di animazione</w:t>
            </w:r>
            <w:r>
              <w:rPr>
                <w:rFonts w:ascii="Constantia" w:eastAsia="Calibri" w:hAnsi="Constantia"/>
                <w:bCs/>
                <w:sz w:val="20"/>
                <w:szCs w:val="20"/>
              </w:rPr>
              <w:t xml:space="preserve"> </w:t>
            </w:r>
            <w:r w:rsidRPr="00DE0466">
              <w:rPr>
                <w:rFonts w:ascii="Constantia" w:eastAsia="Calibri" w:hAnsi="Constantia"/>
                <w:bCs/>
                <w:sz w:val="20"/>
                <w:szCs w:val="20"/>
              </w:rPr>
              <w:t>ludica e sociale in contesti noti.</w:t>
            </w:r>
          </w:p>
        </w:tc>
      </w:tr>
      <w:tr w:rsidR="00742DCA" w:rsidRPr="009765E9" w:rsidTr="00742DCA">
        <w:tc>
          <w:tcPr>
            <w:tcW w:w="131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22</w:t>
            </w:r>
          </w:p>
        </w:tc>
      </w:tr>
      <w:tr w:rsidR="00742DCA" w:rsidRPr="009765E9" w:rsidTr="00742DCA">
        <w:trPr>
          <w:trHeight w:val="456"/>
        </w:trPr>
        <w:tc>
          <w:tcPr>
            <w:tcW w:w="305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742DCA" w:rsidRPr="009765E9" w:rsidTr="00742DCA">
        <w:trPr>
          <w:trHeight w:val="685"/>
        </w:trPr>
        <w:tc>
          <w:tcPr>
            <w:tcW w:w="305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742DCA" w:rsidRPr="009765E9" w:rsidTr="00742DCA">
        <w:trPr>
          <w:trHeight w:val="782"/>
        </w:trPr>
        <w:tc>
          <w:tcPr>
            <w:tcW w:w="305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742DCA" w:rsidRPr="009765E9" w:rsidTr="00742DCA">
        <w:tc>
          <w:tcPr>
            <w:tcW w:w="4321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679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528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742DCA" w:rsidRPr="009765E9" w:rsidTr="00742DCA">
        <w:trPr>
          <w:trHeight w:val="869"/>
        </w:trPr>
        <w:tc>
          <w:tcPr>
            <w:tcW w:w="4321" w:type="dxa"/>
            <w:gridSpan w:val="4"/>
            <w:shd w:val="clear" w:color="auto" w:fill="auto"/>
          </w:tcPr>
          <w:p w:rsidR="00742DCA" w:rsidRPr="00952A95" w:rsidRDefault="00742DCA" w:rsidP="00742DCA">
            <w:pPr>
              <w:rPr>
                <w:rFonts w:ascii="Calibri" w:hAnsi="Calibri" w:cs="Calibri"/>
                <w:sz w:val="20"/>
                <w:szCs w:val="20"/>
              </w:rPr>
            </w:pPr>
            <w:r w:rsidRPr="00952A95">
              <w:rPr>
                <w:rFonts w:ascii="Calibri" w:hAnsi="Calibri" w:cs="Calibri"/>
                <w:sz w:val="20"/>
                <w:szCs w:val="20"/>
              </w:rPr>
              <w:t xml:space="preserve">Scrivere testi di forma diversa, ad es. istruzioni per l’uso, lettere private e pubbliche (lettera formale, CV europeo, web portfolio), diari personali e di bordo, articoli (di cronaca, recensioni, commenti, argomentazioni) sulla base di modelli, adeguandoli a situazione, argomento, scopo, destinatario, e selezionando il registro più </w:t>
            </w:r>
            <w:r w:rsidRPr="00952A95">
              <w:rPr>
                <w:rFonts w:ascii="Calibri" w:hAnsi="Calibri" w:cs="Calibri"/>
                <w:sz w:val="20"/>
                <w:szCs w:val="20"/>
              </w:rPr>
              <w:lastRenderedPageBreak/>
              <w:t>adeguato.</w:t>
            </w:r>
          </w:p>
          <w:p w:rsidR="00742DCA" w:rsidRDefault="00742DCA" w:rsidP="00742DCA">
            <w:pPr>
              <w:rPr>
                <w:rFonts w:ascii="Constantia" w:eastAsia="Calibri" w:hAnsi="Constantia"/>
                <w:bCs/>
                <w:sz w:val="20"/>
                <w:szCs w:val="20"/>
              </w:rPr>
            </w:pPr>
            <w:r w:rsidRPr="00DE0466">
              <w:rPr>
                <w:rFonts w:ascii="Constantia" w:eastAsia="Calibri" w:hAnsi="Constantia"/>
                <w:bCs/>
                <w:sz w:val="20"/>
                <w:szCs w:val="20"/>
              </w:rPr>
              <w:t>Identificare le principali tecniche di</w:t>
            </w:r>
            <w:r>
              <w:rPr>
                <w:rFonts w:ascii="Constantia" w:eastAsia="Calibri" w:hAnsi="Constantia"/>
                <w:bCs/>
                <w:sz w:val="20"/>
                <w:szCs w:val="20"/>
              </w:rPr>
              <w:t xml:space="preserve"> </w:t>
            </w:r>
            <w:r w:rsidRPr="00DE0466">
              <w:rPr>
                <w:rFonts w:ascii="Constantia" w:eastAsia="Calibri" w:hAnsi="Constantia"/>
                <w:bCs/>
                <w:sz w:val="20"/>
                <w:szCs w:val="20"/>
              </w:rPr>
              <w:t>animazione ludica e sociale.</w:t>
            </w:r>
          </w:p>
          <w:p w:rsidR="00742DCA" w:rsidRPr="000B0BA5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0B0BA5">
              <w:rPr>
                <w:rFonts w:ascii="Calibri" w:hAnsi="Calibri" w:cs="Calibri"/>
                <w:bCs/>
                <w:sz w:val="24"/>
              </w:rPr>
              <w:t xml:space="preserve"> </w:t>
            </w:r>
            <w:r w:rsidRPr="000B0BA5">
              <w:rPr>
                <w:rFonts w:ascii="Calibri" w:hAnsi="Calibri" w:cs="Calibri"/>
                <w:bCs/>
                <w:sz w:val="20"/>
                <w:szCs w:val="20"/>
              </w:rPr>
              <w:t>Produrre testi corretti e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0B0BA5">
              <w:rPr>
                <w:rFonts w:ascii="Calibri" w:hAnsi="Calibri" w:cs="Calibri"/>
                <w:bCs/>
                <w:sz w:val="20"/>
                <w:szCs w:val="20"/>
              </w:rPr>
              <w:t>coerenti adeguati alle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0B0BA5">
              <w:rPr>
                <w:rFonts w:ascii="Calibri" w:hAnsi="Calibri" w:cs="Calibri"/>
                <w:bCs/>
                <w:sz w:val="20"/>
                <w:szCs w:val="20"/>
              </w:rPr>
              <w:t>diverse situazioni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0B0BA5">
              <w:rPr>
                <w:rFonts w:ascii="Calibri" w:hAnsi="Calibri" w:cs="Calibri"/>
                <w:bCs/>
                <w:sz w:val="20"/>
                <w:szCs w:val="20"/>
              </w:rPr>
              <w:t>comunicative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79" w:type="dxa"/>
            <w:gridSpan w:val="5"/>
            <w:shd w:val="clear" w:color="auto" w:fill="auto"/>
          </w:tcPr>
          <w:p w:rsidR="00742DCA" w:rsidRPr="006C3940" w:rsidRDefault="00742DCA" w:rsidP="00742DCA">
            <w:pPr>
              <w:rPr>
                <w:rFonts w:ascii="Constantia" w:eastAsia="Calibri" w:hAnsi="Constantia"/>
                <w:sz w:val="18"/>
                <w:szCs w:val="18"/>
              </w:rPr>
            </w:pPr>
            <w:r w:rsidRPr="006C3940">
              <w:rPr>
                <w:rFonts w:ascii="Constantia" w:eastAsia="Calibri" w:hAnsi="Constantia"/>
                <w:sz w:val="18"/>
                <w:szCs w:val="18"/>
              </w:rPr>
              <w:lastRenderedPageBreak/>
              <w:t>Strutture essenziali dei testi funzionali:</w:t>
            </w:r>
          </w:p>
          <w:p w:rsidR="00742DCA" w:rsidRDefault="00742DCA" w:rsidP="00742DCA">
            <w:pPr>
              <w:rPr>
                <w:rFonts w:ascii="Constantia" w:eastAsia="Calibri" w:hAnsi="Constantia"/>
                <w:sz w:val="18"/>
                <w:szCs w:val="18"/>
              </w:rPr>
            </w:pPr>
            <w:r>
              <w:rPr>
                <w:rFonts w:ascii="Constantia" w:eastAsia="Calibri" w:hAnsi="Constantia"/>
                <w:sz w:val="18"/>
                <w:szCs w:val="18"/>
              </w:rPr>
              <w:t xml:space="preserve">descrittivi, espositivi, </w:t>
            </w:r>
            <w:r w:rsidRPr="006C3940">
              <w:rPr>
                <w:rFonts w:ascii="Constantia" w:eastAsia="Calibri" w:hAnsi="Constantia"/>
                <w:sz w:val="18"/>
                <w:szCs w:val="18"/>
              </w:rPr>
              <w:t xml:space="preserve"> espressivi, valutativo interpretativi,</w:t>
            </w:r>
            <w:r>
              <w:rPr>
                <w:rFonts w:ascii="Constantia" w:eastAsia="Calibri" w:hAnsi="Constantia"/>
                <w:sz w:val="18"/>
                <w:szCs w:val="18"/>
              </w:rPr>
              <w:t xml:space="preserve">  </w:t>
            </w:r>
            <w:r w:rsidRPr="006C3940">
              <w:rPr>
                <w:rFonts w:ascii="Constantia" w:eastAsia="Calibri" w:hAnsi="Constantia"/>
                <w:sz w:val="18"/>
                <w:szCs w:val="18"/>
              </w:rPr>
              <w:t>argomentativi, regolativi.</w:t>
            </w:r>
          </w:p>
          <w:p w:rsidR="00742DCA" w:rsidRDefault="00742DCA" w:rsidP="00742DCA">
            <w:pPr>
              <w:rPr>
                <w:rFonts w:ascii="Constantia" w:eastAsia="Calibri" w:hAnsi="Constantia"/>
                <w:sz w:val="18"/>
                <w:szCs w:val="18"/>
              </w:rPr>
            </w:pPr>
            <w:r w:rsidRPr="00BF6ECA">
              <w:rPr>
                <w:rFonts w:ascii="Constantia" w:eastAsia="Calibri" w:hAnsi="Constantia"/>
                <w:sz w:val="18"/>
                <w:szCs w:val="18"/>
              </w:rPr>
              <w:t>Obiettivi e tecniche</w:t>
            </w:r>
            <w:r>
              <w:rPr>
                <w:rFonts w:ascii="Constantia" w:eastAsia="Calibri" w:hAnsi="Constantia"/>
                <w:sz w:val="18"/>
                <w:szCs w:val="18"/>
              </w:rPr>
              <w:t xml:space="preserve"> </w:t>
            </w:r>
            <w:r w:rsidRPr="00BF6ECA">
              <w:rPr>
                <w:rFonts w:ascii="Constantia" w:eastAsia="Calibri" w:hAnsi="Constantia"/>
                <w:sz w:val="18"/>
                <w:szCs w:val="18"/>
              </w:rPr>
              <w:t>dell’animazione ludica e</w:t>
            </w:r>
            <w:r>
              <w:rPr>
                <w:rFonts w:ascii="Constantia" w:eastAsia="Calibri" w:hAnsi="Constantia"/>
                <w:sz w:val="18"/>
                <w:szCs w:val="18"/>
              </w:rPr>
              <w:t xml:space="preserve"> </w:t>
            </w:r>
            <w:r w:rsidRPr="00BF6ECA">
              <w:rPr>
                <w:rFonts w:ascii="Constantia" w:eastAsia="Calibri" w:hAnsi="Constantia"/>
                <w:sz w:val="18"/>
                <w:szCs w:val="18"/>
              </w:rPr>
              <w:t>sociale anche con</w:t>
            </w:r>
            <w:r>
              <w:rPr>
                <w:rFonts w:ascii="Constantia" w:eastAsia="Calibri" w:hAnsi="Constantia"/>
                <w:sz w:val="18"/>
                <w:szCs w:val="18"/>
              </w:rPr>
              <w:t xml:space="preserve"> </w:t>
            </w:r>
            <w:r w:rsidRPr="00BF6ECA">
              <w:rPr>
                <w:rFonts w:ascii="Constantia" w:eastAsia="Calibri" w:hAnsi="Constantia"/>
                <w:sz w:val="18"/>
                <w:szCs w:val="18"/>
              </w:rPr>
              <w:t>strumenti multimediali.</w:t>
            </w:r>
          </w:p>
          <w:p w:rsidR="00742DCA" w:rsidRDefault="00742DCA" w:rsidP="00742DCA">
            <w:pPr>
              <w:rPr>
                <w:rFonts w:ascii="Constantia" w:eastAsia="Calibri" w:hAnsi="Constantia"/>
                <w:sz w:val="18"/>
                <w:szCs w:val="18"/>
              </w:rPr>
            </w:pPr>
            <w:r>
              <w:rPr>
                <w:rFonts w:ascii="Constantia" w:eastAsia="Calibri" w:hAnsi="Constantia"/>
                <w:sz w:val="18"/>
                <w:szCs w:val="18"/>
              </w:rPr>
              <w:t>Fasi della produzione scritta: pianificazione, stesura e revisione</w:t>
            </w:r>
          </w:p>
          <w:p w:rsidR="00742DCA" w:rsidRDefault="00742DCA" w:rsidP="00742DCA">
            <w:pPr>
              <w:rPr>
                <w:rFonts w:ascii="Constantia" w:eastAsia="Calibri" w:hAnsi="Constantia"/>
                <w:sz w:val="18"/>
                <w:szCs w:val="18"/>
              </w:rPr>
            </w:pPr>
          </w:p>
          <w:p w:rsidR="00742DCA" w:rsidRDefault="00742DCA" w:rsidP="00742DCA">
            <w:pPr>
              <w:rPr>
                <w:rFonts w:ascii="Constantia" w:eastAsia="Calibri" w:hAnsi="Constantia"/>
                <w:sz w:val="18"/>
                <w:szCs w:val="18"/>
              </w:rPr>
            </w:pPr>
          </w:p>
          <w:p w:rsidR="00742DCA" w:rsidRDefault="00742DCA" w:rsidP="00742DCA">
            <w:pPr>
              <w:rPr>
                <w:rFonts w:ascii="Constantia" w:eastAsia="Calibri" w:hAnsi="Constantia"/>
                <w:sz w:val="18"/>
                <w:szCs w:val="18"/>
              </w:rPr>
            </w:pPr>
          </w:p>
          <w:p w:rsidR="00742DCA" w:rsidRPr="006C3940" w:rsidRDefault="00742DCA" w:rsidP="00742DCA">
            <w:pPr>
              <w:rPr>
                <w:rFonts w:ascii="Constantia" w:eastAsia="Calibri" w:hAnsi="Constantia"/>
                <w:sz w:val="18"/>
                <w:szCs w:val="18"/>
              </w:rPr>
            </w:pPr>
          </w:p>
        </w:tc>
        <w:tc>
          <w:tcPr>
            <w:tcW w:w="5283" w:type="dxa"/>
            <w:gridSpan w:val="6"/>
            <w:shd w:val="clear" w:color="auto" w:fill="auto"/>
            <w:vAlign w:val="center"/>
          </w:tcPr>
          <w:p w:rsidR="00742DCA" w:rsidRPr="00637857" w:rsidRDefault="00742DCA" w:rsidP="00742DCA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val="it-IT" w:eastAsia="it-IT"/>
              </w:rPr>
            </w:pPr>
            <w:r w:rsidRPr="00637857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I generi letterari in prosa: il fantasy, l'horror, il giallo, la fantascienza, l'avventura</w:t>
            </w:r>
          </w:p>
        </w:tc>
      </w:tr>
      <w:tr w:rsidR="00742DCA" w:rsidRPr="009765E9" w:rsidTr="00742DCA">
        <w:tc>
          <w:tcPr>
            <w:tcW w:w="14283" w:type="dxa"/>
            <w:gridSpan w:val="15"/>
            <w:shd w:val="clear" w:color="auto" w:fill="FABF8F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742DCA" w:rsidRPr="009765E9" w:rsidTr="00742DCA">
        <w:tc>
          <w:tcPr>
            <w:tcW w:w="14283" w:type="dxa"/>
            <w:gridSpan w:val="15"/>
            <w:shd w:val="clear" w:color="auto" w:fill="FFFFFF"/>
          </w:tcPr>
          <w:p w:rsidR="00742DCA" w:rsidRPr="00637857" w:rsidRDefault="00742DCA" w:rsidP="00742DC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37857">
              <w:rPr>
                <w:rFonts w:ascii="Calibri" w:hAnsi="Calibri" w:cs="Calibri"/>
                <w:color w:val="000000"/>
                <w:sz w:val="20"/>
                <w:szCs w:val="20"/>
              </w:rPr>
              <w:t>COMPRENSIONE E ANALISI DI UN TESTO IN PROSA E CONTESTUALIZZAZIONE STORICA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742DCA" w:rsidRDefault="00742DCA" w:rsidP="000C0C9E">
      <w:pPr>
        <w:rPr>
          <w:b/>
          <w:sz w:val="24"/>
        </w:rPr>
      </w:pPr>
    </w:p>
    <w:p w:rsidR="00742DCA" w:rsidRDefault="00742DCA" w:rsidP="000C0C9E">
      <w:pPr>
        <w:rPr>
          <w:b/>
          <w:sz w:val="24"/>
        </w:rPr>
      </w:pPr>
    </w:p>
    <w:p w:rsidR="00742DCA" w:rsidRDefault="00742DCA" w:rsidP="000C0C9E">
      <w:pPr>
        <w:rPr>
          <w:b/>
          <w:sz w:val="24"/>
        </w:rPr>
      </w:pPr>
    </w:p>
    <w:p w:rsidR="00742DCA" w:rsidRDefault="00742DCA" w:rsidP="000C0C9E">
      <w:pPr>
        <w:rPr>
          <w:b/>
          <w:sz w:val="24"/>
        </w:rPr>
      </w:pPr>
    </w:p>
    <w:p w:rsidR="00742DCA" w:rsidRDefault="00742DCA" w:rsidP="000C0C9E">
      <w:pPr>
        <w:rPr>
          <w:b/>
          <w:sz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6"/>
        <w:gridCol w:w="422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742DCA" w:rsidRPr="009765E9" w:rsidTr="00742DCA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742DCA" w:rsidRPr="009765E9" w:rsidRDefault="00742DCA" w:rsidP="00742DCA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4</w:t>
            </w:r>
          </w:p>
          <w:p w:rsidR="00742DCA" w:rsidRPr="009765E9" w:rsidRDefault="00742DCA" w:rsidP="00742DCA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742DCA" w:rsidRPr="009765E9" w:rsidTr="00742DCA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Servizi per la sanità e l’assistenza sociale</w:t>
            </w:r>
          </w:p>
        </w:tc>
      </w:tr>
      <w:tr w:rsidR="00742DCA" w:rsidRPr="009765E9" w:rsidTr="00742DCA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Italiano</w:t>
            </w:r>
          </w:p>
        </w:tc>
      </w:tr>
      <w:tr w:rsidR="00742DCA" w:rsidRPr="009765E9" w:rsidTr="00742DCA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DCA" w:rsidRPr="009765E9" w:rsidRDefault="00742DCA" w:rsidP="00742DCA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</w:tr>
      <w:tr w:rsidR="00742DCA" w:rsidRPr="009765E9" w:rsidTr="00742DCA">
        <w:tc>
          <w:tcPr>
            <w:tcW w:w="14283" w:type="dxa"/>
            <w:gridSpan w:val="15"/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742DCA" w:rsidRPr="009765E9" w:rsidTr="00742DCA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742DCA" w:rsidRPr="00586A20" w:rsidRDefault="00742DCA" w:rsidP="00742DCA">
            <w:pPr>
              <w:rPr>
                <w:rFonts w:ascii="Constantia" w:eastAsia="Calibri" w:hAnsi="Constantia"/>
                <w:bCs/>
                <w:sz w:val="20"/>
                <w:szCs w:val="20"/>
              </w:rPr>
            </w:pPr>
            <w:r w:rsidRPr="007C720E">
              <w:rPr>
                <w:rFonts w:ascii="Constantia" w:eastAsia="Calibri" w:hAnsi="Constantia"/>
                <w:bCs/>
                <w:sz w:val="20"/>
                <w:szCs w:val="20"/>
              </w:rPr>
              <w:t>Utilizzare e</w:t>
            </w:r>
            <w:r>
              <w:rPr>
                <w:rFonts w:ascii="Constantia" w:eastAsia="Calibri" w:hAnsi="Constantia"/>
                <w:bCs/>
                <w:sz w:val="20"/>
                <w:szCs w:val="20"/>
              </w:rPr>
              <w:t xml:space="preserve"> </w:t>
            </w:r>
            <w:r w:rsidRPr="007C720E">
              <w:rPr>
                <w:rFonts w:ascii="Constantia" w:eastAsia="Calibri" w:hAnsi="Constantia"/>
                <w:bCs/>
                <w:sz w:val="20"/>
                <w:szCs w:val="20"/>
              </w:rPr>
              <w:t>produrre testi</w:t>
            </w:r>
            <w:r>
              <w:rPr>
                <w:rFonts w:ascii="Constantia" w:eastAsia="Calibri" w:hAnsi="Constantia"/>
                <w:bCs/>
                <w:sz w:val="20"/>
                <w:szCs w:val="20"/>
              </w:rPr>
              <w:t xml:space="preserve"> </w:t>
            </w:r>
            <w:r w:rsidRPr="007C720E">
              <w:rPr>
                <w:rFonts w:ascii="Constantia" w:eastAsia="Calibri" w:hAnsi="Constantia"/>
                <w:bCs/>
                <w:sz w:val="20"/>
                <w:szCs w:val="20"/>
              </w:rPr>
              <w:t>multimediali</w:t>
            </w:r>
          </w:p>
        </w:tc>
      </w:tr>
      <w:tr w:rsidR="00742DCA" w:rsidRPr="009765E9" w:rsidTr="00742DCA">
        <w:tc>
          <w:tcPr>
            <w:tcW w:w="3639" w:type="dxa"/>
            <w:gridSpan w:val="2"/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742DCA" w:rsidRPr="00F92EF2" w:rsidRDefault="00742DCA" w:rsidP="00742DCA">
            <w:pPr>
              <w:rPr>
                <w:sz w:val="24"/>
              </w:rPr>
            </w:pPr>
            <w:r w:rsidRPr="00F92EF2">
              <w:rPr>
                <w:sz w:val="24"/>
              </w:rPr>
              <w:t>Acquisire informazioni sulle testimonianze artistiche e sui beni ambientali del territorio di appartenenza utilizzando strumenti e metodi adeguati.</w:t>
            </w:r>
          </w:p>
        </w:tc>
      </w:tr>
      <w:tr w:rsidR="00742DCA" w:rsidRPr="009765E9" w:rsidTr="00742DCA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742DCA" w:rsidRPr="00586A20" w:rsidRDefault="00742DCA" w:rsidP="00742DCA">
            <w:pPr>
              <w:rPr>
                <w:rFonts w:ascii="Constantia" w:eastAsia="Calibri" w:hAnsi="Constantia"/>
                <w:bCs/>
                <w:sz w:val="20"/>
                <w:szCs w:val="20"/>
              </w:rPr>
            </w:pPr>
            <w:r w:rsidRPr="00DE0466">
              <w:rPr>
                <w:rFonts w:ascii="Constantia" w:eastAsia="Calibri" w:hAnsi="Constantia"/>
                <w:bCs/>
                <w:sz w:val="20"/>
                <w:szCs w:val="20"/>
              </w:rPr>
              <w:t>Realizzare semplici attività di animazione</w:t>
            </w:r>
            <w:r>
              <w:rPr>
                <w:rFonts w:ascii="Constantia" w:eastAsia="Calibri" w:hAnsi="Constantia"/>
                <w:bCs/>
                <w:sz w:val="20"/>
                <w:szCs w:val="20"/>
              </w:rPr>
              <w:t xml:space="preserve"> </w:t>
            </w:r>
            <w:r w:rsidRPr="00DE0466">
              <w:rPr>
                <w:rFonts w:ascii="Constantia" w:eastAsia="Calibri" w:hAnsi="Constantia"/>
                <w:bCs/>
                <w:sz w:val="20"/>
                <w:szCs w:val="20"/>
              </w:rPr>
              <w:t>ludica e sociale in contesti noti.</w:t>
            </w:r>
          </w:p>
        </w:tc>
      </w:tr>
      <w:tr w:rsidR="00742DCA" w:rsidRPr="009765E9" w:rsidTr="00742DCA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22</w:t>
            </w:r>
          </w:p>
        </w:tc>
      </w:tr>
      <w:tr w:rsidR="00742DCA" w:rsidRPr="009765E9" w:rsidTr="00742DCA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competenze chiave di cittadinanza di cui al D.M. 139/2007: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742DCA" w:rsidRPr="009765E9" w:rsidTr="00742DCA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742DCA" w:rsidRPr="009765E9" w:rsidTr="00742DCA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742DCA" w:rsidRPr="009765E9" w:rsidTr="00742DCA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742DCA" w:rsidRPr="009765E9" w:rsidTr="00742DCA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742DCA" w:rsidRDefault="00742DCA" w:rsidP="00742DCA">
            <w:pPr>
              <w:rPr>
                <w:rFonts w:ascii="Constantia" w:eastAsia="Calibri" w:hAnsi="Constantia"/>
                <w:bCs/>
                <w:sz w:val="20"/>
                <w:szCs w:val="20"/>
              </w:rPr>
            </w:pPr>
            <w:r>
              <w:rPr>
                <w:rFonts w:ascii="Constantia" w:eastAsia="Calibri" w:hAnsi="Constantia"/>
                <w:bCs/>
                <w:sz w:val="20"/>
                <w:szCs w:val="20"/>
              </w:rPr>
              <w:t>•</w:t>
            </w:r>
            <w:r w:rsidRPr="007C720E">
              <w:rPr>
                <w:rFonts w:ascii="Constantia" w:eastAsia="Calibri" w:hAnsi="Constantia"/>
                <w:bCs/>
                <w:sz w:val="20"/>
                <w:szCs w:val="20"/>
              </w:rPr>
              <w:t>Comprendere i</w:t>
            </w:r>
            <w:r>
              <w:rPr>
                <w:rFonts w:ascii="Constantia" w:eastAsia="Calibri" w:hAnsi="Constantia"/>
                <w:bCs/>
                <w:sz w:val="20"/>
                <w:szCs w:val="20"/>
              </w:rPr>
              <w:t xml:space="preserve"> </w:t>
            </w:r>
            <w:r w:rsidRPr="007C720E">
              <w:rPr>
                <w:rFonts w:ascii="Constantia" w:eastAsia="Calibri" w:hAnsi="Constantia"/>
                <w:bCs/>
                <w:sz w:val="20"/>
                <w:szCs w:val="20"/>
              </w:rPr>
              <w:t>prodotti della</w:t>
            </w:r>
            <w:r>
              <w:rPr>
                <w:rFonts w:ascii="Constantia" w:eastAsia="Calibri" w:hAnsi="Constantia"/>
                <w:bCs/>
                <w:sz w:val="20"/>
                <w:szCs w:val="20"/>
              </w:rPr>
              <w:t xml:space="preserve"> c</w:t>
            </w:r>
            <w:r w:rsidRPr="007C720E">
              <w:rPr>
                <w:rFonts w:ascii="Constantia" w:eastAsia="Calibri" w:hAnsi="Constantia"/>
                <w:bCs/>
                <w:sz w:val="20"/>
                <w:szCs w:val="20"/>
              </w:rPr>
              <w:t>omunicazione</w:t>
            </w:r>
            <w:r>
              <w:rPr>
                <w:rFonts w:ascii="Constantia" w:eastAsia="Calibri" w:hAnsi="Constantia"/>
                <w:bCs/>
                <w:sz w:val="20"/>
                <w:szCs w:val="20"/>
              </w:rPr>
              <w:t xml:space="preserve"> </w:t>
            </w:r>
            <w:r w:rsidRPr="007C720E">
              <w:rPr>
                <w:rFonts w:ascii="Constantia" w:eastAsia="Calibri" w:hAnsi="Constantia"/>
                <w:bCs/>
                <w:sz w:val="20"/>
                <w:szCs w:val="20"/>
              </w:rPr>
              <w:t>audiovisiva</w:t>
            </w:r>
          </w:p>
          <w:p w:rsidR="00742DCA" w:rsidRPr="00A35F79" w:rsidRDefault="00742DCA" w:rsidP="00742DCA">
            <w:pPr>
              <w:rPr>
                <w:sz w:val="20"/>
                <w:szCs w:val="20"/>
              </w:rPr>
            </w:pPr>
            <w:r w:rsidRPr="00A35F79">
              <w:rPr>
                <w:sz w:val="20"/>
                <w:szCs w:val="20"/>
              </w:rPr>
              <w:t>Riconoscere e identificare i principali</w:t>
            </w:r>
          </w:p>
          <w:p w:rsidR="00742DCA" w:rsidRPr="00A35F79" w:rsidRDefault="00742DCA" w:rsidP="00742DCA">
            <w:pPr>
              <w:rPr>
                <w:sz w:val="20"/>
                <w:szCs w:val="20"/>
              </w:rPr>
            </w:pPr>
            <w:r w:rsidRPr="00A35F79">
              <w:rPr>
                <w:sz w:val="20"/>
                <w:szCs w:val="20"/>
              </w:rPr>
              <w:t>periodi e linee di sviluppo della</w:t>
            </w:r>
          </w:p>
          <w:p w:rsidR="00742DCA" w:rsidRPr="00A35F79" w:rsidRDefault="00742DCA" w:rsidP="00742DCA">
            <w:pPr>
              <w:rPr>
                <w:rFonts w:ascii="Constantia" w:eastAsia="Calibri" w:hAnsi="Constantia"/>
                <w:bCs/>
                <w:sz w:val="20"/>
                <w:szCs w:val="20"/>
              </w:rPr>
            </w:pPr>
            <w:r w:rsidRPr="00A35F79">
              <w:rPr>
                <w:sz w:val="20"/>
                <w:szCs w:val="20"/>
              </w:rPr>
              <w:t>cultura artistica italiana e straniera</w:t>
            </w:r>
          </w:p>
          <w:p w:rsidR="00742DCA" w:rsidRDefault="00742DCA" w:rsidP="00742DCA">
            <w:pPr>
              <w:rPr>
                <w:rFonts w:ascii="Constantia" w:eastAsia="Calibri" w:hAnsi="Constantia"/>
                <w:bCs/>
                <w:sz w:val="20"/>
                <w:szCs w:val="20"/>
              </w:rPr>
            </w:pPr>
            <w:r w:rsidRPr="00DE0466">
              <w:rPr>
                <w:rFonts w:ascii="Constantia" w:eastAsia="Calibri" w:hAnsi="Constantia"/>
                <w:bCs/>
                <w:sz w:val="20"/>
                <w:szCs w:val="20"/>
              </w:rPr>
              <w:t xml:space="preserve">Riconoscere i </w:t>
            </w:r>
            <w:r>
              <w:rPr>
                <w:rFonts w:ascii="Constantia" w:eastAsia="Calibri" w:hAnsi="Constantia"/>
                <w:bCs/>
                <w:sz w:val="20"/>
                <w:szCs w:val="20"/>
              </w:rPr>
              <w:t>m</w:t>
            </w:r>
            <w:r w:rsidRPr="00DE0466">
              <w:rPr>
                <w:rFonts w:ascii="Constantia" w:eastAsia="Calibri" w:hAnsi="Constantia"/>
                <w:bCs/>
                <w:sz w:val="20"/>
                <w:szCs w:val="20"/>
              </w:rPr>
              <w:t>ateriali e gli</w:t>
            </w:r>
            <w:r>
              <w:rPr>
                <w:rFonts w:ascii="Constantia" w:eastAsia="Calibri" w:hAnsi="Constantia"/>
                <w:bCs/>
                <w:sz w:val="20"/>
                <w:szCs w:val="20"/>
              </w:rPr>
              <w:t xml:space="preserve"> </w:t>
            </w:r>
            <w:r w:rsidRPr="00DE0466">
              <w:rPr>
                <w:rFonts w:ascii="Constantia" w:eastAsia="Calibri" w:hAnsi="Constantia"/>
                <w:bCs/>
                <w:sz w:val="20"/>
                <w:szCs w:val="20"/>
              </w:rPr>
              <w:t>strumenti utili all’animazione ludica e</w:t>
            </w:r>
            <w:r>
              <w:rPr>
                <w:rFonts w:ascii="Constantia" w:eastAsia="Calibri" w:hAnsi="Constantia"/>
                <w:bCs/>
                <w:sz w:val="20"/>
                <w:szCs w:val="20"/>
              </w:rPr>
              <w:t xml:space="preserve"> </w:t>
            </w:r>
            <w:r w:rsidRPr="00DE0466">
              <w:rPr>
                <w:rFonts w:ascii="Constantia" w:eastAsia="Calibri" w:hAnsi="Constantia"/>
                <w:bCs/>
                <w:sz w:val="20"/>
                <w:szCs w:val="20"/>
              </w:rPr>
              <w:t>sociale.</w:t>
            </w:r>
          </w:p>
          <w:p w:rsidR="00742DCA" w:rsidRPr="00586A20" w:rsidRDefault="00742DCA" w:rsidP="00742DCA">
            <w:pPr>
              <w:rPr>
                <w:rFonts w:ascii="Constantia" w:eastAsia="Calibri" w:hAnsi="Constantia"/>
                <w:bCs/>
                <w:sz w:val="20"/>
                <w:szCs w:val="20"/>
              </w:rPr>
            </w:pP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:rsidR="00742DCA" w:rsidRPr="007C720E" w:rsidRDefault="00742DCA" w:rsidP="00742DCA">
            <w:pPr>
              <w:rPr>
                <w:rFonts w:ascii="Constantia" w:eastAsia="Calibri" w:hAnsi="Constantia"/>
                <w:bCs/>
                <w:sz w:val="20"/>
                <w:szCs w:val="20"/>
              </w:rPr>
            </w:pPr>
            <w:r w:rsidRPr="007C720E">
              <w:rPr>
                <w:rFonts w:ascii="Constantia" w:eastAsia="Calibri" w:hAnsi="Constantia"/>
                <w:bCs/>
                <w:sz w:val="20"/>
                <w:szCs w:val="20"/>
              </w:rPr>
              <w:t xml:space="preserve"> Principali componenti</w:t>
            </w:r>
            <w:r>
              <w:rPr>
                <w:rFonts w:ascii="Constantia" w:eastAsia="Calibri" w:hAnsi="Constantia"/>
                <w:bCs/>
                <w:sz w:val="20"/>
                <w:szCs w:val="20"/>
              </w:rPr>
              <w:t xml:space="preserve"> </w:t>
            </w:r>
            <w:r w:rsidRPr="007C720E">
              <w:rPr>
                <w:rFonts w:ascii="Constantia" w:eastAsia="Calibri" w:hAnsi="Constantia"/>
                <w:bCs/>
                <w:sz w:val="20"/>
                <w:szCs w:val="20"/>
              </w:rPr>
              <w:t>strutturali ed espressive di</w:t>
            </w:r>
          </w:p>
          <w:p w:rsidR="00742DCA" w:rsidRDefault="00742DCA" w:rsidP="00742DCA">
            <w:pPr>
              <w:pStyle w:val="Corpotesto"/>
              <w:spacing w:after="0"/>
              <w:jc w:val="left"/>
              <w:rPr>
                <w:rFonts w:ascii="Constantia" w:eastAsia="Calibri" w:hAnsi="Constantia"/>
                <w:bCs/>
                <w:sz w:val="20"/>
                <w:szCs w:val="20"/>
                <w:lang w:val="it-IT"/>
              </w:rPr>
            </w:pPr>
            <w:r w:rsidRPr="007C720E">
              <w:rPr>
                <w:rFonts w:ascii="Constantia" w:eastAsia="Calibri" w:hAnsi="Constantia"/>
                <w:bCs/>
                <w:sz w:val="20"/>
                <w:szCs w:val="20"/>
              </w:rPr>
              <w:t>un prodotto audiovisivo</w:t>
            </w:r>
          </w:p>
          <w:p w:rsidR="00742DCA" w:rsidRPr="00A35F79" w:rsidRDefault="00742DCA" w:rsidP="00742DCA">
            <w:pPr>
              <w:rPr>
                <w:sz w:val="20"/>
                <w:szCs w:val="20"/>
              </w:rPr>
            </w:pPr>
            <w:r w:rsidRPr="00A35F79">
              <w:rPr>
                <w:sz w:val="20"/>
                <w:szCs w:val="20"/>
              </w:rPr>
              <w:t>I caratteri fondamentali delle più significative</w:t>
            </w:r>
          </w:p>
          <w:p w:rsidR="00742DCA" w:rsidRPr="00A35F79" w:rsidRDefault="00742DCA" w:rsidP="00742DCA">
            <w:pPr>
              <w:rPr>
                <w:sz w:val="20"/>
                <w:szCs w:val="20"/>
              </w:rPr>
            </w:pPr>
            <w:r w:rsidRPr="00A35F79">
              <w:rPr>
                <w:sz w:val="20"/>
                <w:szCs w:val="20"/>
              </w:rPr>
              <w:t>espressioni artistiche (arti figurative,</w:t>
            </w:r>
          </w:p>
          <w:p w:rsidR="00742DCA" w:rsidRPr="00A35F79" w:rsidRDefault="00742DCA" w:rsidP="00742DCA">
            <w:pPr>
              <w:pStyle w:val="Corpotesto"/>
              <w:spacing w:after="0"/>
              <w:jc w:val="left"/>
              <w:rPr>
                <w:rFonts w:ascii="Constantia" w:eastAsia="Calibri" w:hAnsi="Constantia"/>
                <w:bCs/>
                <w:sz w:val="20"/>
                <w:szCs w:val="20"/>
                <w:lang w:val="it-IT"/>
              </w:rPr>
            </w:pPr>
            <w:r w:rsidRPr="00A35F79">
              <w:rPr>
                <w:sz w:val="20"/>
                <w:szCs w:val="20"/>
              </w:rPr>
              <w:t>architettura ecc.) italiane e di altri Paes</w:t>
            </w:r>
            <w:r>
              <w:t>i</w:t>
            </w:r>
          </w:p>
          <w:p w:rsidR="00742DCA" w:rsidRDefault="00742DCA" w:rsidP="00742DCA">
            <w:pPr>
              <w:rPr>
                <w:rFonts w:ascii="Constantia" w:eastAsia="Calibri" w:hAnsi="Constantia"/>
                <w:bCs/>
                <w:sz w:val="20"/>
                <w:szCs w:val="20"/>
              </w:rPr>
            </w:pPr>
            <w:r w:rsidRPr="00DE0466">
              <w:rPr>
                <w:rFonts w:ascii="Constantia" w:eastAsia="Calibri" w:hAnsi="Constantia"/>
                <w:bCs/>
                <w:sz w:val="20"/>
                <w:szCs w:val="20"/>
              </w:rPr>
              <w:t>Obiettivi e tecniche</w:t>
            </w:r>
            <w:r>
              <w:rPr>
                <w:rFonts w:ascii="Constantia" w:eastAsia="Calibri" w:hAnsi="Constantia"/>
                <w:bCs/>
                <w:sz w:val="20"/>
                <w:szCs w:val="20"/>
              </w:rPr>
              <w:t xml:space="preserve"> </w:t>
            </w:r>
            <w:r w:rsidRPr="00DE0466">
              <w:rPr>
                <w:rFonts w:ascii="Constantia" w:eastAsia="Calibri" w:hAnsi="Constantia"/>
                <w:bCs/>
                <w:sz w:val="20"/>
                <w:szCs w:val="20"/>
              </w:rPr>
              <w:t>dell’animazione ludica e</w:t>
            </w:r>
            <w:r>
              <w:rPr>
                <w:rFonts w:ascii="Constantia" w:eastAsia="Calibri" w:hAnsi="Constantia"/>
                <w:bCs/>
                <w:sz w:val="20"/>
                <w:szCs w:val="20"/>
              </w:rPr>
              <w:t xml:space="preserve"> </w:t>
            </w:r>
            <w:r w:rsidRPr="00DE0466">
              <w:rPr>
                <w:rFonts w:ascii="Constantia" w:eastAsia="Calibri" w:hAnsi="Constantia"/>
                <w:bCs/>
                <w:sz w:val="20"/>
                <w:szCs w:val="20"/>
              </w:rPr>
              <w:t>sociale anche con</w:t>
            </w:r>
            <w:r>
              <w:rPr>
                <w:rFonts w:ascii="Constantia" w:eastAsia="Calibri" w:hAnsi="Constantia"/>
                <w:bCs/>
                <w:sz w:val="20"/>
                <w:szCs w:val="20"/>
              </w:rPr>
              <w:t xml:space="preserve"> </w:t>
            </w:r>
            <w:r w:rsidRPr="00DE0466">
              <w:rPr>
                <w:rFonts w:ascii="Constantia" w:eastAsia="Calibri" w:hAnsi="Constantia"/>
                <w:bCs/>
                <w:sz w:val="20"/>
                <w:szCs w:val="20"/>
              </w:rPr>
              <w:t>strumenti multimediali</w:t>
            </w:r>
            <w:r>
              <w:rPr>
                <w:rFonts w:ascii="Constantia" w:eastAsia="Calibri" w:hAnsi="Constantia"/>
                <w:bCs/>
                <w:sz w:val="20"/>
                <w:szCs w:val="20"/>
              </w:rPr>
              <w:t>.</w:t>
            </w:r>
          </w:p>
          <w:p w:rsidR="00742DCA" w:rsidRDefault="00742DCA" w:rsidP="00742DCA">
            <w:pPr>
              <w:rPr>
                <w:rFonts w:ascii="Constantia" w:eastAsia="Calibri" w:hAnsi="Constantia"/>
                <w:bCs/>
                <w:sz w:val="20"/>
                <w:szCs w:val="20"/>
              </w:rPr>
            </w:pPr>
            <w:r>
              <w:t xml:space="preserve"> </w:t>
            </w:r>
          </w:p>
          <w:p w:rsidR="00742DCA" w:rsidRDefault="00742DCA" w:rsidP="00742DCA">
            <w:pPr>
              <w:rPr>
                <w:rFonts w:ascii="Constantia" w:eastAsia="Calibri" w:hAnsi="Constantia"/>
                <w:bCs/>
                <w:sz w:val="20"/>
                <w:szCs w:val="20"/>
              </w:rPr>
            </w:pPr>
          </w:p>
          <w:p w:rsidR="00742DCA" w:rsidRDefault="00742DCA" w:rsidP="00742DCA">
            <w:pPr>
              <w:rPr>
                <w:rFonts w:ascii="Constantia" w:eastAsia="Calibri" w:hAnsi="Constantia"/>
                <w:bCs/>
                <w:sz w:val="20"/>
                <w:szCs w:val="20"/>
              </w:rPr>
            </w:pPr>
          </w:p>
          <w:p w:rsidR="00742DCA" w:rsidRDefault="00742DCA" w:rsidP="00742DCA">
            <w:pPr>
              <w:rPr>
                <w:rFonts w:ascii="Constantia" w:eastAsia="Calibri" w:hAnsi="Constantia"/>
                <w:bCs/>
                <w:sz w:val="20"/>
                <w:szCs w:val="20"/>
              </w:rPr>
            </w:pPr>
          </w:p>
          <w:p w:rsidR="00742DCA" w:rsidRPr="00586A20" w:rsidRDefault="00742DCA" w:rsidP="00742DCA">
            <w:pPr>
              <w:rPr>
                <w:rFonts w:ascii="Constantia" w:eastAsia="Calibri" w:hAnsi="Constantia"/>
                <w:bCs/>
                <w:sz w:val="20"/>
                <w:szCs w:val="20"/>
              </w:rPr>
            </w:pP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742DCA" w:rsidRPr="004A41F1" w:rsidRDefault="00742DCA" w:rsidP="00742DCA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val="it-IT"/>
              </w:rPr>
            </w:pPr>
            <w:r w:rsidRPr="004A41F1">
              <w:rPr>
                <w:rFonts w:ascii="Calibri" w:hAnsi="Calibri" w:cs="Calibri"/>
                <w:color w:val="000000"/>
                <w:sz w:val="20"/>
                <w:szCs w:val="20"/>
                <w:lang w:val="it-IT"/>
              </w:rPr>
              <w:t>Testo narrativo : elementi strutturali e tipologie</w:t>
            </w:r>
          </w:p>
          <w:p w:rsidR="00742DCA" w:rsidRPr="009765E9" w:rsidRDefault="00742DCA" w:rsidP="00742DCA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color w:val="000000"/>
                <w:sz w:val="27"/>
                <w:szCs w:val="27"/>
              </w:rPr>
              <w:t xml:space="preserve"> </w:t>
            </w:r>
          </w:p>
        </w:tc>
      </w:tr>
      <w:tr w:rsidR="00742DCA" w:rsidRPr="009765E9" w:rsidTr="00742DCA">
        <w:tc>
          <w:tcPr>
            <w:tcW w:w="14283" w:type="dxa"/>
            <w:gridSpan w:val="15"/>
            <w:shd w:val="clear" w:color="auto" w:fill="FABF8F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742DCA" w:rsidRPr="009765E9" w:rsidTr="00742DCA">
        <w:tc>
          <w:tcPr>
            <w:tcW w:w="14283" w:type="dxa"/>
            <w:gridSpan w:val="15"/>
            <w:shd w:val="clear" w:color="auto" w:fill="auto"/>
          </w:tcPr>
          <w:p w:rsidR="00742DCA" w:rsidRPr="00611892" w:rsidRDefault="00742DCA" w:rsidP="00742DCA">
            <w:pPr>
              <w:pStyle w:val="NormaleWeb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71022">
              <w:rPr>
                <w:rFonts w:ascii="Calibri" w:hAnsi="Calibri" w:cs="Calibri"/>
                <w:color w:val="000000"/>
                <w:sz w:val="20"/>
                <w:szCs w:val="20"/>
              </w:rPr>
              <w:t>Analisi di un testo narrativo. Colloquio orale</w:t>
            </w:r>
          </w:p>
        </w:tc>
      </w:tr>
    </w:tbl>
    <w:p w:rsidR="00742DCA" w:rsidRPr="000C0C9E" w:rsidRDefault="00742DCA" w:rsidP="000C0C9E">
      <w:pPr>
        <w:rPr>
          <w:b/>
          <w:sz w:val="24"/>
        </w:rPr>
      </w:pPr>
    </w:p>
    <w:p w:rsidR="000C0C9E" w:rsidRDefault="000C0C9E" w:rsidP="000C0C9E">
      <w:pPr>
        <w:rPr>
          <w:b/>
          <w:sz w:val="24"/>
        </w:rPr>
      </w:pPr>
    </w:p>
    <w:p w:rsidR="00742DCA" w:rsidRDefault="00742DCA" w:rsidP="000C0C9E">
      <w:pPr>
        <w:rPr>
          <w:b/>
          <w:sz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6"/>
        <w:gridCol w:w="422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742DCA" w:rsidRPr="009765E9" w:rsidTr="00742DCA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742DCA" w:rsidRPr="009765E9" w:rsidRDefault="00742DCA" w:rsidP="00742DCA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5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 </w:t>
            </w:r>
          </w:p>
          <w:p w:rsidR="00742DCA" w:rsidRPr="009765E9" w:rsidRDefault="00742DCA" w:rsidP="00742DCA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742DCA" w:rsidRPr="009765E9" w:rsidTr="00742DCA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Servizi per la sanità e l’assistenza sociale</w:t>
            </w:r>
          </w:p>
        </w:tc>
      </w:tr>
      <w:tr w:rsidR="00742DCA" w:rsidRPr="009765E9" w:rsidTr="00742DCA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Italiano</w:t>
            </w:r>
          </w:p>
        </w:tc>
      </w:tr>
      <w:tr w:rsidR="00742DCA" w:rsidRPr="009765E9" w:rsidTr="00742DCA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DCA" w:rsidRPr="009765E9" w:rsidRDefault="00742DCA" w:rsidP="00742DCA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</w:tr>
      <w:tr w:rsidR="00742DCA" w:rsidRPr="009765E9" w:rsidTr="00742DCA">
        <w:tc>
          <w:tcPr>
            <w:tcW w:w="14283" w:type="dxa"/>
            <w:gridSpan w:val="15"/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742DCA" w:rsidRPr="009765E9" w:rsidTr="00742DCA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 xml:space="preserve">CULTURALE 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742DCA" w:rsidRPr="0071261A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1261A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 xml:space="preserve"> </w:t>
            </w:r>
            <w:r w:rsidRPr="0071261A">
              <w:rPr>
                <w:rFonts w:ascii="Calibri" w:hAnsi="Calibri" w:cs="Calibri"/>
                <w:bCs/>
                <w:sz w:val="20"/>
                <w:szCs w:val="20"/>
              </w:rPr>
              <w:t>Produrre testi di vario tipo in relazione ai differenti scopi comunicativi</w:t>
            </w:r>
          </w:p>
          <w:p w:rsidR="00742DCA" w:rsidRPr="0071261A" w:rsidRDefault="00742DCA" w:rsidP="00742DC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742DCA" w:rsidRPr="009765E9" w:rsidTr="00742DCA">
        <w:tc>
          <w:tcPr>
            <w:tcW w:w="3639" w:type="dxa"/>
            <w:gridSpan w:val="2"/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 xml:space="preserve">Competenze PECUP generali INTERMEDIE </w:t>
            </w:r>
          </w:p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742DCA" w:rsidRPr="0071261A" w:rsidRDefault="00742DCA" w:rsidP="00742DCA">
            <w:pPr>
              <w:rPr>
                <w:rFonts w:ascii="Calibri" w:hAnsi="Calibri" w:cs="Calibri"/>
                <w:sz w:val="20"/>
                <w:szCs w:val="20"/>
              </w:rPr>
            </w:pPr>
            <w:r w:rsidRPr="0071261A">
              <w:rPr>
                <w:rFonts w:ascii="Calibri" w:hAnsi="Calibri" w:cs="Calibri"/>
                <w:sz w:val="20"/>
                <w:szCs w:val="20"/>
              </w:rPr>
              <w:t>Elaborare testi funzionali, orali e scritti, di varie tipologie, per descrivere esperienze, spiegare fenomeni e concetti, raccontare eventi, con un uso corretto del lessico di base e un uso appropriato delle competenze espressive.</w:t>
            </w:r>
          </w:p>
        </w:tc>
      </w:tr>
      <w:tr w:rsidR="00742DCA" w:rsidRPr="009765E9" w:rsidTr="00742DCA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742DCA" w:rsidRPr="0071261A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1261A">
              <w:rPr>
                <w:rFonts w:ascii="Calibri" w:hAnsi="Calibri" w:cs="Calibri"/>
                <w:bCs/>
                <w:sz w:val="20"/>
                <w:szCs w:val="20"/>
              </w:rPr>
              <w:t>Predisporre e presentare semplici testi e materiali divulgativi inerenti i servizi presenti</w:t>
            </w:r>
          </w:p>
          <w:p w:rsidR="00742DCA" w:rsidRPr="0071261A" w:rsidRDefault="00742DCA" w:rsidP="00742DC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1261A">
              <w:rPr>
                <w:rFonts w:ascii="Calibri" w:hAnsi="Calibri" w:cs="Calibri"/>
                <w:bCs/>
                <w:sz w:val="20"/>
                <w:szCs w:val="20"/>
              </w:rPr>
              <w:t>sul territorio.</w:t>
            </w:r>
          </w:p>
        </w:tc>
      </w:tr>
      <w:tr w:rsidR="00742DCA" w:rsidRPr="009765E9" w:rsidTr="00742DCA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22</w:t>
            </w:r>
          </w:p>
        </w:tc>
      </w:tr>
      <w:tr w:rsidR="00742DCA" w:rsidRPr="009765E9" w:rsidTr="00742DCA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742DCA" w:rsidRPr="009765E9" w:rsidTr="00742DCA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742DCA" w:rsidRPr="009765E9" w:rsidTr="00742DCA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742DCA" w:rsidRPr="009765E9" w:rsidTr="00742DCA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742DCA" w:rsidRPr="0071261A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71261A">
              <w:rPr>
                <w:rFonts w:ascii="Calibri" w:hAnsi="Calibri" w:cs="Calibr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742DCA" w:rsidRPr="009765E9" w:rsidTr="00742DCA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742DCA" w:rsidRPr="0071261A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1261A">
              <w:rPr>
                <w:rFonts w:ascii="Calibri" w:hAnsi="Calibri" w:cs="Calibri"/>
                <w:bCs/>
                <w:sz w:val="20"/>
                <w:szCs w:val="20"/>
              </w:rPr>
              <w:t>Individuare modalità di presentazione</w:t>
            </w:r>
          </w:p>
          <w:p w:rsidR="00742DCA" w:rsidRPr="0071261A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1261A">
              <w:rPr>
                <w:rFonts w:ascii="Calibri" w:hAnsi="Calibri" w:cs="Calibri"/>
                <w:bCs/>
                <w:sz w:val="20"/>
                <w:szCs w:val="20"/>
              </w:rPr>
              <w:t>dei servizi ai fini informativi e</w:t>
            </w:r>
          </w:p>
          <w:p w:rsidR="00742DCA" w:rsidRPr="0071261A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1261A">
              <w:rPr>
                <w:rFonts w:ascii="Calibri" w:hAnsi="Calibri" w:cs="Calibri"/>
                <w:bCs/>
                <w:sz w:val="20"/>
                <w:szCs w:val="20"/>
              </w:rPr>
              <w:t>divulgativi.</w:t>
            </w:r>
          </w:p>
          <w:p w:rsidR="00742DCA" w:rsidRPr="0071261A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1261A">
              <w:rPr>
                <w:rFonts w:ascii="Calibri" w:hAnsi="Calibri" w:cs="Calibri"/>
                <w:bCs/>
                <w:sz w:val="20"/>
                <w:szCs w:val="20"/>
              </w:rPr>
              <w:t xml:space="preserve"> Ricercare , acquisire e selezionare</w:t>
            </w:r>
          </w:p>
          <w:p w:rsidR="00742DCA" w:rsidRPr="0071261A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1261A">
              <w:rPr>
                <w:rFonts w:ascii="Calibri" w:hAnsi="Calibri" w:cs="Calibri"/>
                <w:bCs/>
                <w:sz w:val="20"/>
                <w:szCs w:val="20"/>
              </w:rPr>
              <w:t>informazioni generali e specifiche in funzione della produzione di testi scritti di vario tipo</w:t>
            </w:r>
          </w:p>
          <w:p w:rsidR="00742DCA" w:rsidRPr="0071261A" w:rsidRDefault="00742DCA" w:rsidP="00742DCA">
            <w:pPr>
              <w:rPr>
                <w:rFonts w:ascii="Calibri" w:hAnsi="Calibri" w:cs="Calibri"/>
                <w:b/>
                <w:bCs/>
                <w:sz w:val="24"/>
              </w:rPr>
            </w:pPr>
            <w:r w:rsidRPr="0071261A">
              <w:rPr>
                <w:rFonts w:ascii="Calibri" w:hAnsi="Calibri" w:cs="Calibri"/>
                <w:sz w:val="20"/>
                <w:szCs w:val="20"/>
              </w:rPr>
              <w:t>Scrivere testi di tipo diverso (narrativo, descrittivo, espositivo, regolativo, argomentativo) anche in formato digitale, corretti sul piano morfosintattico e ortografico, con scelte lessicali appropriate, coerenti e coesi, adeguati allo scopo e al destinatario, curati nell’ impaginazione, con lo sviluppo chiaro di un’idea di fondo e con riferimenti/citazioni funzionali al discorso</w:t>
            </w: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:rsidR="00742DCA" w:rsidRPr="0071261A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1261A">
              <w:rPr>
                <w:rFonts w:ascii="Calibri" w:hAnsi="Calibri" w:cs="Calibri"/>
                <w:bCs/>
                <w:sz w:val="20"/>
                <w:szCs w:val="20"/>
              </w:rPr>
              <w:t>Modalità di  presentazione e</w:t>
            </w:r>
          </w:p>
          <w:p w:rsidR="00742DCA" w:rsidRPr="0071261A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1261A">
              <w:rPr>
                <w:rFonts w:ascii="Calibri" w:hAnsi="Calibri" w:cs="Calibri"/>
                <w:bCs/>
                <w:sz w:val="20"/>
                <w:szCs w:val="20"/>
              </w:rPr>
              <w:t>diffusione delle informazione.</w:t>
            </w:r>
          </w:p>
          <w:p w:rsidR="00742DCA" w:rsidRPr="0071261A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1261A">
              <w:rPr>
                <w:rFonts w:ascii="Calibri" w:hAnsi="Calibri" w:cs="Calibri"/>
                <w:bCs/>
                <w:sz w:val="20"/>
                <w:szCs w:val="20"/>
              </w:rPr>
              <w:t>Elementi strutturali di un testo scritto coerente e coeso</w:t>
            </w:r>
          </w:p>
          <w:p w:rsidR="00742DCA" w:rsidRPr="0071261A" w:rsidRDefault="00742DCA" w:rsidP="00742DCA">
            <w:pPr>
              <w:rPr>
                <w:rFonts w:ascii="Calibri" w:hAnsi="Calibri" w:cs="Calibri"/>
                <w:sz w:val="20"/>
                <w:szCs w:val="20"/>
              </w:rPr>
            </w:pPr>
            <w:r w:rsidRPr="0071261A">
              <w:rPr>
                <w:rFonts w:ascii="Calibri" w:hAnsi="Calibri" w:cs="Calibri"/>
                <w:sz w:val="20"/>
                <w:szCs w:val="20"/>
              </w:rPr>
              <w:t>Strutture essenziali dei testi funzionali:</w:t>
            </w:r>
          </w:p>
          <w:p w:rsidR="00742DCA" w:rsidRPr="0071261A" w:rsidRDefault="00742DCA" w:rsidP="00742DCA">
            <w:pPr>
              <w:rPr>
                <w:rFonts w:ascii="Calibri" w:hAnsi="Calibri" w:cs="Calibri"/>
                <w:sz w:val="20"/>
                <w:szCs w:val="20"/>
              </w:rPr>
            </w:pPr>
            <w:r w:rsidRPr="0071261A">
              <w:rPr>
                <w:rFonts w:ascii="Calibri" w:hAnsi="Calibri" w:cs="Calibri"/>
                <w:sz w:val="20"/>
                <w:szCs w:val="20"/>
              </w:rPr>
              <w:t>descrittivi, espositivi, , espressivi, valutativo interpretativi,</w:t>
            </w:r>
          </w:p>
          <w:p w:rsidR="00742DCA" w:rsidRPr="0071261A" w:rsidRDefault="00742DCA" w:rsidP="00742DC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1261A">
              <w:rPr>
                <w:rFonts w:ascii="Calibri" w:hAnsi="Calibri" w:cs="Calibri"/>
                <w:sz w:val="20"/>
                <w:szCs w:val="20"/>
              </w:rPr>
              <w:t>argomentativi, regolativi.</w:t>
            </w:r>
            <w:r w:rsidRPr="0071261A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</w:p>
          <w:p w:rsidR="00742DCA" w:rsidRPr="00B9602D" w:rsidRDefault="00742DCA" w:rsidP="00742DCA">
            <w:pPr>
              <w:rPr>
                <w:b/>
                <w:bCs/>
              </w:rPr>
            </w:pP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742DCA" w:rsidRPr="004142D4" w:rsidRDefault="00742DCA" w:rsidP="00742DCA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val="it-IT" w:eastAsia="it-IT"/>
              </w:rPr>
            </w:pPr>
            <w:r w:rsidRPr="004142D4">
              <w:rPr>
                <w:rFonts w:ascii="Calibri" w:hAnsi="Calibri" w:cs="Calibri"/>
                <w:sz w:val="20"/>
                <w:szCs w:val="20"/>
              </w:rPr>
              <w:t>I generi letterari in prosa: il fantasy, l'horror, il giallo, la fantascienza, l'avventura.</w:t>
            </w:r>
          </w:p>
        </w:tc>
      </w:tr>
      <w:tr w:rsidR="00742DCA" w:rsidRPr="00B9602D" w:rsidTr="00742DCA">
        <w:tc>
          <w:tcPr>
            <w:tcW w:w="14283" w:type="dxa"/>
            <w:gridSpan w:val="15"/>
            <w:shd w:val="clear" w:color="auto" w:fill="FABF8F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742DCA" w:rsidRPr="009765E9" w:rsidTr="00742DCA">
        <w:tc>
          <w:tcPr>
            <w:tcW w:w="14283" w:type="dxa"/>
            <w:gridSpan w:val="15"/>
            <w:shd w:val="clear" w:color="auto" w:fill="auto"/>
          </w:tcPr>
          <w:p w:rsidR="00742DCA" w:rsidRPr="009765E9" w:rsidRDefault="00742DCA" w:rsidP="00742DCA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 w:rsidRPr="00666E52"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lastRenderedPageBreak/>
              <w:t>I generi lette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rari in prosa: Riassunto e analisi testuale</w:t>
            </w:r>
          </w:p>
        </w:tc>
      </w:tr>
    </w:tbl>
    <w:p w:rsidR="00742DCA" w:rsidRDefault="00742DCA" w:rsidP="000C0C9E">
      <w:pPr>
        <w:rPr>
          <w:b/>
          <w:sz w:val="24"/>
        </w:rPr>
      </w:pPr>
    </w:p>
    <w:p w:rsidR="00742DCA" w:rsidRDefault="00742DCA" w:rsidP="000C0C9E">
      <w:pPr>
        <w:rPr>
          <w:b/>
          <w:sz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6"/>
        <w:gridCol w:w="422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742DCA" w:rsidRPr="009765E9" w:rsidTr="00742DCA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742DCA" w:rsidRPr="009765E9" w:rsidRDefault="00742DCA" w:rsidP="00742DCA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6</w:t>
            </w:r>
          </w:p>
          <w:p w:rsidR="00742DCA" w:rsidRPr="009765E9" w:rsidRDefault="00742DCA" w:rsidP="00742DCA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742DCA" w:rsidRPr="009765E9" w:rsidTr="00742DCA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Servizi per la sanità e l’assistenza sociale</w:t>
            </w:r>
          </w:p>
        </w:tc>
      </w:tr>
      <w:tr w:rsidR="00742DCA" w:rsidRPr="009765E9" w:rsidTr="00742DCA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Italiano</w:t>
            </w:r>
          </w:p>
        </w:tc>
      </w:tr>
      <w:tr w:rsidR="00742DCA" w:rsidRPr="009765E9" w:rsidTr="00742DCA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DCA" w:rsidRPr="009765E9" w:rsidRDefault="00742DCA" w:rsidP="00742DCA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</w:tr>
      <w:tr w:rsidR="00742DCA" w:rsidRPr="009765E9" w:rsidTr="00742DCA">
        <w:tc>
          <w:tcPr>
            <w:tcW w:w="14283" w:type="dxa"/>
            <w:gridSpan w:val="15"/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742DCA" w:rsidRPr="009765E9" w:rsidTr="00742DCA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742DCA" w:rsidRPr="00C27843" w:rsidRDefault="00742DCA" w:rsidP="00742DC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742DCA" w:rsidRPr="00C27843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C27843">
              <w:rPr>
                <w:rFonts w:ascii="Calibri" w:hAnsi="Calibri" w:cs="Calibri"/>
                <w:bCs/>
                <w:sz w:val="20"/>
                <w:szCs w:val="20"/>
              </w:rPr>
              <w:t>Produrre testi di vario tipo in relazione ai differenti scopi comunicativi</w:t>
            </w:r>
          </w:p>
        </w:tc>
      </w:tr>
      <w:tr w:rsidR="00742DCA" w:rsidRPr="009765E9" w:rsidTr="00742DCA">
        <w:tc>
          <w:tcPr>
            <w:tcW w:w="3639" w:type="dxa"/>
            <w:gridSpan w:val="2"/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742DCA" w:rsidRPr="00C27843" w:rsidRDefault="00742DCA" w:rsidP="00742DCA">
            <w:pPr>
              <w:rPr>
                <w:rFonts w:ascii="Calibri" w:hAnsi="Calibri" w:cs="Calibri"/>
                <w:sz w:val="20"/>
                <w:szCs w:val="20"/>
              </w:rPr>
            </w:pPr>
            <w:r w:rsidRPr="00C27843">
              <w:rPr>
                <w:rFonts w:ascii="Calibri" w:hAnsi="Calibri" w:cs="Calibri"/>
                <w:sz w:val="20"/>
                <w:szCs w:val="20"/>
              </w:rPr>
              <w:t>Acquisire informazioni sulle testimonianze artistiche e sui beni ambientali del territorio di appartenenza utilizzando strumenti e</w:t>
            </w:r>
          </w:p>
          <w:p w:rsidR="00742DCA" w:rsidRPr="00C27843" w:rsidRDefault="00742DCA" w:rsidP="00742DCA">
            <w:pPr>
              <w:rPr>
                <w:rFonts w:ascii="Calibri" w:hAnsi="Calibri" w:cs="Calibri"/>
                <w:sz w:val="20"/>
                <w:szCs w:val="20"/>
              </w:rPr>
            </w:pPr>
            <w:r w:rsidRPr="00C27843">
              <w:rPr>
                <w:rFonts w:ascii="Calibri" w:hAnsi="Calibri" w:cs="Calibri"/>
                <w:sz w:val="20"/>
                <w:szCs w:val="20"/>
              </w:rPr>
              <w:t>metodi adeguati.</w:t>
            </w:r>
          </w:p>
        </w:tc>
      </w:tr>
      <w:tr w:rsidR="00742DCA" w:rsidRPr="009765E9" w:rsidTr="00742DCA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742DCA" w:rsidRPr="00C27843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C27843">
              <w:rPr>
                <w:rFonts w:ascii="Calibri" w:hAnsi="Calibri" w:cs="Calibri"/>
                <w:bCs/>
                <w:sz w:val="20"/>
                <w:szCs w:val="20"/>
              </w:rPr>
              <w:t>Realizzare semplici attività di animazione ludica e sociale in contesti noti.</w:t>
            </w:r>
          </w:p>
        </w:tc>
      </w:tr>
      <w:tr w:rsidR="00742DCA" w:rsidRPr="009765E9" w:rsidTr="00742DCA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22</w:t>
            </w:r>
          </w:p>
        </w:tc>
      </w:tr>
      <w:tr w:rsidR="00742DCA" w:rsidRPr="009765E9" w:rsidTr="00742DCA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742DCA" w:rsidRPr="009765E9" w:rsidTr="00742DCA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742DCA" w:rsidRPr="009765E9" w:rsidTr="00742DCA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742DCA" w:rsidRPr="009765E9" w:rsidTr="00742DCA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742DCA" w:rsidRPr="009765E9" w:rsidTr="00742DCA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742DCA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C27843">
              <w:rPr>
                <w:rFonts w:ascii="Calibri" w:hAnsi="Calibri" w:cs="Calibri"/>
                <w:bCs/>
                <w:sz w:val="20"/>
                <w:szCs w:val="20"/>
              </w:rPr>
              <w:lastRenderedPageBreak/>
              <w:t xml:space="preserve">Prendere appunti e redigere sintesi e relazioni </w:t>
            </w:r>
          </w:p>
          <w:p w:rsidR="00742DCA" w:rsidRPr="00417B1F" w:rsidRDefault="00742DCA" w:rsidP="00742DCA">
            <w:pPr>
              <w:rPr>
                <w:bCs/>
                <w:sz w:val="20"/>
                <w:szCs w:val="20"/>
              </w:rPr>
            </w:pPr>
            <w:r w:rsidRPr="00417B1F">
              <w:rPr>
                <w:bCs/>
                <w:sz w:val="20"/>
                <w:szCs w:val="20"/>
              </w:rPr>
              <w:t>Rielaborare in forma</w:t>
            </w:r>
          </w:p>
          <w:p w:rsidR="00742DCA" w:rsidRPr="00417B1F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417B1F">
              <w:rPr>
                <w:bCs/>
                <w:sz w:val="20"/>
                <w:szCs w:val="20"/>
              </w:rPr>
              <w:t>chiara le informazioni</w:t>
            </w:r>
          </w:p>
          <w:p w:rsidR="00742DCA" w:rsidRPr="00C27843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C27843">
              <w:rPr>
                <w:rFonts w:ascii="Calibri" w:hAnsi="Calibri" w:cs="Calibri"/>
                <w:bCs/>
                <w:sz w:val="20"/>
                <w:szCs w:val="20"/>
              </w:rPr>
              <w:t>Riconoscere i materiali e gli strumenti utili all’animazione ludica e sociale.</w:t>
            </w:r>
          </w:p>
          <w:p w:rsidR="00742DCA" w:rsidRPr="00C27843" w:rsidRDefault="00742DCA" w:rsidP="00742DCA">
            <w:pPr>
              <w:rPr>
                <w:rFonts w:ascii="Calibri" w:hAnsi="Calibri" w:cs="Calibri"/>
                <w:sz w:val="20"/>
                <w:szCs w:val="20"/>
              </w:rPr>
            </w:pPr>
            <w:r w:rsidRPr="00C27843">
              <w:rPr>
                <w:rFonts w:ascii="Calibri" w:hAnsi="Calibri" w:cs="Calibri"/>
                <w:sz w:val="20"/>
                <w:szCs w:val="20"/>
              </w:rPr>
              <w:t>Riconoscere e identificare i principali periodi e linee di sviluppo della cultura artistica italiana e straniera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:rsidR="00742DCA" w:rsidRPr="00C27843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C27843">
              <w:rPr>
                <w:rFonts w:ascii="Calibri" w:hAnsi="Calibri" w:cs="Calibri"/>
                <w:bCs/>
                <w:sz w:val="20"/>
                <w:szCs w:val="20"/>
              </w:rPr>
              <w:t>Modalità e tecniche delle diverse forme di produzione  scritta: riassunto, lettera, relazioni, ecc</w:t>
            </w:r>
          </w:p>
          <w:p w:rsidR="00742DCA" w:rsidRPr="00C27843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C27843">
              <w:rPr>
                <w:rFonts w:ascii="Calibri" w:hAnsi="Calibri" w:cs="Calibri"/>
                <w:bCs/>
                <w:sz w:val="20"/>
                <w:szCs w:val="20"/>
              </w:rPr>
              <w:t>Obiettivi e tecniche dell’animazione ludica e sociale anche con strumenti multimediali.</w:t>
            </w:r>
          </w:p>
          <w:p w:rsidR="00742DCA" w:rsidRPr="00C27843" w:rsidRDefault="00742DCA" w:rsidP="00742DCA">
            <w:pPr>
              <w:rPr>
                <w:rFonts w:ascii="Calibri" w:hAnsi="Calibri" w:cs="Calibri"/>
                <w:sz w:val="20"/>
                <w:szCs w:val="20"/>
              </w:rPr>
            </w:pPr>
            <w:r w:rsidRPr="00C27843">
              <w:rPr>
                <w:rFonts w:ascii="Calibri" w:hAnsi="Calibri" w:cs="Calibri"/>
                <w:sz w:val="20"/>
                <w:szCs w:val="20"/>
              </w:rPr>
              <w:t>I caratteri fondamentali delle più significative espressioni artistiche (arti figurative, architettura ecc.) italiane e di altri Paesi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742DCA" w:rsidRDefault="00742DCA" w:rsidP="00742DCA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 xml:space="preserve">I temi: </w:t>
            </w:r>
          </w:p>
          <w:p w:rsidR="00742DCA" w:rsidRDefault="00742DCA" w:rsidP="00742DCA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La famiglia</w:t>
            </w:r>
          </w:p>
          <w:p w:rsidR="00742DCA" w:rsidRDefault="00742DCA" w:rsidP="00742DCA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L’amicizia</w:t>
            </w:r>
          </w:p>
          <w:p w:rsidR="00742DCA" w:rsidRDefault="00742DCA" w:rsidP="00742DCA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La giovinezza</w:t>
            </w:r>
          </w:p>
          <w:p w:rsidR="00742DCA" w:rsidRDefault="00742DCA" w:rsidP="00742DCA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La Shoah</w:t>
            </w:r>
          </w:p>
          <w:p w:rsidR="00742DCA" w:rsidRDefault="00742DCA" w:rsidP="00742DCA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742DCA" w:rsidRDefault="00742DCA" w:rsidP="00742DCA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742DCA" w:rsidRPr="009765E9" w:rsidRDefault="00742DCA" w:rsidP="00742DCA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</w:tc>
      </w:tr>
      <w:tr w:rsidR="00742DCA" w:rsidRPr="009765E9" w:rsidTr="00742DCA">
        <w:tc>
          <w:tcPr>
            <w:tcW w:w="14283" w:type="dxa"/>
            <w:gridSpan w:val="15"/>
            <w:shd w:val="clear" w:color="auto" w:fill="FABF8F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742DCA" w:rsidRPr="009765E9" w:rsidTr="00742DCA">
        <w:tc>
          <w:tcPr>
            <w:tcW w:w="14283" w:type="dxa"/>
            <w:gridSpan w:val="15"/>
            <w:shd w:val="clear" w:color="auto" w:fill="auto"/>
          </w:tcPr>
          <w:p w:rsidR="00742DCA" w:rsidRPr="00CA7DCE" w:rsidRDefault="00742DCA" w:rsidP="00742DCA">
            <w:pPr>
              <w:pStyle w:val="Corpodeltesto3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Elaborazione di un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it-IT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testo </w:t>
            </w:r>
            <w:r w:rsidRPr="00CA7DC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it-IT"/>
              </w:rPr>
              <w:t xml:space="preserve">argomentativo </w:t>
            </w:r>
            <w:r w:rsidRPr="00CA7DCE">
              <w:rPr>
                <w:rFonts w:ascii="Calibri" w:hAnsi="Calibri" w:cs="Calibri"/>
                <w:color w:val="000000"/>
                <w:sz w:val="22"/>
                <w:szCs w:val="22"/>
              </w:rPr>
              <w:t>che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illustrino le tematiche </w:t>
            </w:r>
          </w:p>
          <w:p w:rsidR="00742DCA" w:rsidRPr="009765E9" w:rsidRDefault="00742DCA" w:rsidP="00742DCA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 w:rsidRPr="00CA7DCE"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Colloquio orale</w:t>
            </w:r>
          </w:p>
        </w:tc>
      </w:tr>
    </w:tbl>
    <w:p w:rsidR="00742DCA" w:rsidRDefault="00742DCA" w:rsidP="000C0C9E">
      <w:pPr>
        <w:rPr>
          <w:b/>
          <w:sz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7"/>
        <w:gridCol w:w="423"/>
        <w:gridCol w:w="853"/>
        <w:gridCol w:w="1113"/>
        <w:gridCol w:w="1268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742DCA" w:rsidRPr="009765E9" w:rsidTr="00742DCA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742DCA" w:rsidRPr="009765E9" w:rsidRDefault="00742DCA" w:rsidP="00742DCA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</w:p>
          <w:p w:rsidR="00742DCA" w:rsidRDefault="00742DCA" w:rsidP="00742DCA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  <w:p w:rsidR="00742DCA" w:rsidRPr="009765E9" w:rsidRDefault="00742DCA" w:rsidP="00742DCA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742DCA" w:rsidRPr="009765E9" w:rsidTr="00742DCA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Servizi per la sanità e l’assistenza sociale</w:t>
            </w:r>
          </w:p>
        </w:tc>
      </w:tr>
      <w:tr w:rsidR="00742DCA" w:rsidRPr="009765E9" w:rsidTr="00742DCA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Italiano</w:t>
            </w:r>
          </w:p>
        </w:tc>
      </w:tr>
      <w:tr w:rsidR="00742DCA" w:rsidRPr="009765E9" w:rsidTr="00742DCA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DCA" w:rsidRPr="009765E9" w:rsidRDefault="00742DCA" w:rsidP="00742DCA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</w:tr>
      <w:tr w:rsidR="00742DCA" w:rsidRPr="009765E9" w:rsidTr="00742DCA">
        <w:tc>
          <w:tcPr>
            <w:tcW w:w="14283" w:type="dxa"/>
            <w:gridSpan w:val="15"/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742DCA" w:rsidRPr="009765E9" w:rsidTr="00742DCA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DCA" w:rsidRPr="000F1CE2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0F1CE2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742DCA" w:rsidRPr="000F1CE2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0"/>
                <w:szCs w:val="20"/>
              </w:rPr>
            </w:pPr>
            <w:r w:rsidRPr="000F1CE2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742DCA" w:rsidRPr="000F1CE2" w:rsidRDefault="00742DCA" w:rsidP="00742DC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742DCA" w:rsidRPr="000F1CE2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0F1CE2">
              <w:rPr>
                <w:rFonts w:ascii="Calibri" w:hAnsi="Calibri" w:cs="Calibri"/>
                <w:bCs/>
                <w:sz w:val="20"/>
                <w:szCs w:val="20"/>
              </w:rPr>
              <w:t>Padroneggiare gli strumenti espressivi ed argomentativi indispensabili per gestire l’interazione comunicativa verbale in vari contesti</w:t>
            </w:r>
          </w:p>
          <w:p w:rsidR="00742DCA" w:rsidRPr="000F1CE2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0F1CE2">
              <w:rPr>
                <w:rFonts w:ascii="Calibri" w:hAnsi="Calibri" w:cs="Calibri"/>
                <w:bCs/>
                <w:sz w:val="20"/>
                <w:szCs w:val="20"/>
              </w:rPr>
              <w:t>Leggere, comprendere ed interpretare testi scritti di vario tipo</w:t>
            </w:r>
          </w:p>
          <w:p w:rsidR="00742DCA" w:rsidRPr="00887322" w:rsidRDefault="00742DCA" w:rsidP="00742DCA">
            <w:pPr>
              <w:rPr>
                <w:b/>
                <w:bCs/>
              </w:rPr>
            </w:pPr>
          </w:p>
        </w:tc>
      </w:tr>
      <w:tr w:rsidR="00742DCA" w:rsidRPr="009765E9" w:rsidTr="00742DCA">
        <w:tc>
          <w:tcPr>
            <w:tcW w:w="3639" w:type="dxa"/>
            <w:gridSpan w:val="2"/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742DCA" w:rsidRPr="000F1CE2" w:rsidRDefault="00742DCA" w:rsidP="00742DCA">
            <w:pPr>
              <w:rPr>
                <w:rFonts w:ascii="Calibri" w:hAnsi="Calibri" w:cs="Calibri"/>
                <w:sz w:val="20"/>
                <w:szCs w:val="20"/>
              </w:rPr>
            </w:pPr>
            <w:r w:rsidRPr="000F1CE2">
              <w:rPr>
                <w:rFonts w:ascii="Calibri" w:hAnsi="Calibri" w:cs="Calibri"/>
                <w:sz w:val="20"/>
                <w:szCs w:val="20"/>
              </w:rPr>
              <w:t>Gestire l’interazione comunicativa, orale e scritta, in relazione agli interlocutori e al contesto. Comprendere i punti principali</w:t>
            </w:r>
          </w:p>
          <w:p w:rsidR="00742DCA" w:rsidRPr="000F1CE2" w:rsidRDefault="00742DCA" w:rsidP="00742DCA">
            <w:pPr>
              <w:rPr>
                <w:rFonts w:ascii="Calibri" w:hAnsi="Calibri" w:cs="Calibri"/>
                <w:sz w:val="20"/>
                <w:szCs w:val="20"/>
              </w:rPr>
            </w:pPr>
            <w:r w:rsidRPr="000F1CE2">
              <w:rPr>
                <w:rFonts w:ascii="Calibri" w:hAnsi="Calibri" w:cs="Calibri"/>
                <w:sz w:val="20"/>
                <w:szCs w:val="20"/>
              </w:rPr>
              <w:t>di testi orali e scritti di varia tipologia, provenienti da fonti diverse, anche di gitali.</w:t>
            </w:r>
          </w:p>
        </w:tc>
      </w:tr>
      <w:tr w:rsidR="00742DCA" w:rsidRPr="009765E9" w:rsidTr="00742DCA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di cui al decreto n.766 del 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742DCA" w:rsidRPr="000F1CE2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0F1CE2">
              <w:rPr>
                <w:rFonts w:ascii="Calibri" w:hAnsi="Calibri" w:cs="Calibri"/>
                <w:bCs/>
                <w:sz w:val="20"/>
                <w:szCs w:val="20"/>
              </w:rPr>
              <w:lastRenderedPageBreak/>
              <w:t>Partecipare e cooperare nei gruppi di lavoro in ambito scolastico.</w:t>
            </w:r>
          </w:p>
          <w:p w:rsidR="00742DCA" w:rsidRPr="00144FC5" w:rsidRDefault="00742DCA" w:rsidP="00742DCA">
            <w:pPr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742DCA" w:rsidRPr="009765E9" w:rsidTr="00742DCA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22</w:t>
            </w:r>
          </w:p>
        </w:tc>
      </w:tr>
      <w:tr w:rsidR="00742DCA" w:rsidRPr="009765E9" w:rsidTr="00742DCA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742DCA" w:rsidRPr="009765E9" w:rsidTr="00742DCA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742DCA" w:rsidRPr="009765E9" w:rsidTr="00742DCA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742DCA" w:rsidRPr="009765E9" w:rsidTr="00742DCA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742DCA" w:rsidRPr="009765E9" w:rsidTr="00742DCA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742DCA" w:rsidRPr="00904ABD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904ABD">
              <w:rPr>
                <w:rFonts w:ascii="Calibri" w:hAnsi="Calibri" w:cs="Calibri"/>
                <w:bCs/>
                <w:sz w:val="20"/>
                <w:szCs w:val="20"/>
              </w:rPr>
              <w:t>Comprendere il messaggio contenuto in un testo orale</w:t>
            </w:r>
          </w:p>
          <w:p w:rsidR="00742DCA" w:rsidRPr="00904ABD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904ABD">
              <w:rPr>
                <w:rFonts w:ascii="Calibri" w:hAnsi="Calibri" w:cs="Calibri"/>
                <w:bCs/>
                <w:sz w:val="20"/>
                <w:szCs w:val="20"/>
              </w:rPr>
              <w:t xml:space="preserve"> Cogliere le relazioni logiche tra le varie componenti di un testo orale</w:t>
            </w:r>
          </w:p>
          <w:p w:rsidR="00742DCA" w:rsidRPr="00904ABD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904ABD">
              <w:rPr>
                <w:rFonts w:ascii="Calibri" w:hAnsi="Calibri" w:cs="Calibri"/>
                <w:bCs/>
                <w:sz w:val="20"/>
                <w:szCs w:val="20"/>
              </w:rPr>
              <w:t xml:space="preserve"> Esporre in modo chiaro logico e coerente esperienze vissute o testi ascoltati</w:t>
            </w:r>
          </w:p>
          <w:p w:rsidR="00742DCA" w:rsidRPr="00904ABD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904ABD">
              <w:rPr>
                <w:rFonts w:ascii="Calibri" w:hAnsi="Calibri" w:cs="Calibri"/>
                <w:bCs/>
                <w:sz w:val="20"/>
                <w:szCs w:val="20"/>
              </w:rPr>
              <w:t xml:space="preserve"> Riconoscere differenti registri comunicativi di un testo orale</w:t>
            </w:r>
          </w:p>
          <w:p w:rsidR="00742DCA" w:rsidRPr="00904ABD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904ABD">
              <w:rPr>
                <w:rFonts w:ascii="Calibri" w:hAnsi="Calibri" w:cs="Calibri"/>
                <w:bCs/>
                <w:sz w:val="20"/>
                <w:szCs w:val="20"/>
              </w:rPr>
              <w:t xml:space="preserve"> Affrontare molteplici situazioni comunicative</w:t>
            </w:r>
          </w:p>
          <w:p w:rsidR="00742DCA" w:rsidRPr="00904ABD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904ABD">
              <w:rPr>
                <w:rFonts w:ascii="Calibri" w:hAnsi="Calibri" w:cs="Calibri"/>
                <w:bCs/>
                <w:sz w:val="20"/>
                <w:szCs w:val="20"/>
              </w:rPr>
              <w:t>scambiando informazioni, idee per esprimere anche il</w:t>
            </w:r>
          </w:p>
          <w:p w:rsidR="00742DCA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904ABD">
              <w:rPr>
                <w:rFonts w:ascii="Calibri" w:hAnsi="Calibri" w:cs="Calibri"/>
                <w:bCs/>
                <w:sz w:val="20"/>
                <w:szCs w:val="20"/>
              </w:rPr>
              <w:t>proprio punto di vista</w:t>
            </w:r>
          </w:p>
          <w:p w:rsidR="00742DCA" w:rsidRPr="00CF03D0" w:rsidRDefault="00742DCA" w:rsidP="00742DC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Individuare il punto di vista dell’altro in contesti formali ed </w:t>
            </w:r>
            <w:r w:rsidRPr="00CF03D0">
              <w:rPr>
                <w:bCs/>
                <w:sz w:val="20"/>
                <w:szCs w:val="20"/>
              </w:rPr>
              <w:t>informali</w:t>
            </w:r>
          </w:p>
          <w:p w:rsidR="00742DCA" w:rsidRPr="00904ABD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904ABD">
              <w:rPr>
                <w:rFonts w:ascii="Calibri" w:hAnsi="Calibri" w:cs="Calibri"/>
                <w:bCs/>
                <w:sz w:val="20"/>
                <w:szCs w:val="20"/>
              </w:rPr>
              <w:t xml:space="preserve"> Padroneggiare le strutture della lingua presenti nei testi</w:t>
            </w:r>
          </w:p>
          <w:p w:rsidR="00742DCA" w:rsidRPr="00904ABD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904ABD">
              <w:rPr>
                <w:rFonts w:ascii="Calibri" w:hAnsi="Calibri" w:cs="Calibri"/>
                <w:bCs/>
                <w:sz w:val="20"/>
                <w:szCs w:val="20"/>
              </w:rPr>
              <w:t xml:space="preserve"> Applicare strategie diverse di lettura</w:t>
            </w:r>
          </w:p>
          <w:p w:rsidR="00742DCA" w:rsidRPr="00904ABD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904ABD">
              <w:rPr>
                <w:rFonts w:ascii="Calibri" w:hAnsi="Calibri" w:cs="Calibri"/>
                <w:bCs/>
                <w:sz w:val="20"/>
                <w:szCs w:val="20"/>
              </w:rPr>
              <w:t xml:space="preserve"> Tecniche di lettura analitica e sintetica</w:t>
            </w:r>
          </w:p>
          <w:p w:rsidR="00742DCA" w:rsidRPr="00904ABD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904ABD">
              <w:rPr>
                <w:rFonts w:ascii="Calibri" w:hAnsi="Calibri" w:cs="Calibri"/>
                <w:bCs/>
                <w:sz w:val="20"/>
                <w:szCs w:val="20"/>
              </w:rPr>
              <w:t>Cogliere i caratteri specifici di un testo letterario</w:t>
            </w:r>
          </w:p>
          <w:p w:rsidR="00742DCA" w:rsidRPr="00904ABD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904ABD">
              <w:rPr>
                <w:rFonts w:ascii="Calibri" w:hAnsi="Calibri" w:cs="Calibri"/>
                <w:bCs/>
                <w:sz w:val="20"/>
                <w:szCs w:val="20"/>
              </w:rPr>
              <w:t>Esporre le proprie idee all’interno di</w:t>
            </w:r>
          </w:p>
          <w:p w:rsidR="00742DCA" w:rsidRPr="00904ABD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904ABD">
              <w:rPr>
                <w:rFonts w:ascii="Calibri" w:hAnsi="Calibri" w:cs="Calibri"/>
                <w:bCs/>
                <w:sz w:val="20"/>
                <w:szCs w:val="20"/>
              </w:rPr>
              <w:t>un gruppo di lavoro osservando le</w:t>
            </w:r>
          </w:p>
          <w:p w:rsidR="00742DCA" w:rsidRPr="00904ABD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904ABD">
              <w:rPr>
                <w:rFonts w:ascii="Calibri" w:hAnsi="Calibri" w:cs="Calibri"/>
                <w:bCs/>
                <w:sz w:val="20"/>
                <w:szCs w:val="20"/>
              </w:rPr>
              <w:t>regole dello scambio comunicativo</w:t>
            </w:r>
          </w:p>
          <w:p w:rsidR="00742DCA" w:rsidRPr="000F1CE2" w:rsidRDefault="00742DCA" w:rsidP="00742DCA">
            <w:pPr>
              <w:rPr>
                <w:rFonts w:ascii="Calibri" w:hAnsi="Calibri" w:cs="Calibri"/>
                <w:sz w:val="20"/>
                <w:szCs w:val="20"/>
              </w:rPr>
            </w:pPr>
            <w:r w:rsidRPr="000F1CE2">
              <w:rPr>
                <w:rFonts w:ascii="Calibri" w:hAnsi="Calibri" w:cs="Calibri"/>
                <w:sz w:val="20"/>
                <w:szCs w:val="20"/>
              </w:rPr>
              <w:t>Ascoltare, applicando tecniche di supporto alla comprensione, testi prodotti da una pluralità di canali</w:t>
            </w:r>
          </w:p>
          <w:p w:rsidR="00742DCA" w:rsidRPr="000F1CE2" w:rsidRDefault="00742DCA" w:rsidP="00742DCA">
            <w:pPr>
              <w:rPr>
                <w:rFonts w:ascii="Calibri" w:hAnsi="Calibri" w:cs="Calibri"/>
                <w:sz w:val="20"/>
                <w:szCs w:val="20"/>
              </w:rPr>
            </w:pPr>
            <w:r w:rsidRPr="000F1CE2">
              <w:rPr>
                <w:rFonts w:ascii="Calibri" w:hAnsi="Calibri" w:cs="Calibri"/>
                <w:sz w:val="20"/>
                <w:szCs w:val="20"/>
              </w:rPr>
              <w:t>comunicativi, cogliendone i diversi punti di vista e le diverse argomentazioni e riconoscendone la tipologia testuale, la fonte, lo scopo, l’argomento, le informazioni.</w:t>
            </w:r>
          </w:p>
          <w:p w:rsidR="00742DCA" w:rsidRPr="00904ABD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:rsidR="00742DCA" w:rsidRPr="000F1CE2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0F1CE2">
              <w:rPr>
                <w:rFonts w:ascii="Calibri" w:hAnsi="Calibri" w:cs="Calibri"/>
                <w:bCs/>
                <w:sz w:val="20"/>
                <w:szCs w:val="20"/>
              </w:rPr>
              <w:lastRenderedPageBreak/>
              <w:t xml:space="preserve"> Principali strutture grammaticali della lingua italiana</w:t>
            </w:r>
          </w:p>
          <w:p w:rsidR="00742DCA" w:rsidRPr="000F1CE2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0F1CE2">
              <w:rPr>
                <w:rFonts w:ascii="Calibri" w:hAnsi="Calibri" w:cs="Calibri"/>
                <w:bCs/>
                <w:sz w:val="20"/>
                <w:szCs w:val="20"/>
              </w:rPr>
              <w:t xml:space="preserve"> Elementi di base della funzioni della lingua</w:t>
            </w:r>
          </w:p>
          <w:p w:rsidR="00742DCA" w:rsidRPr="000F1CE2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0F1CE2">
              <w:rPr>
                <w:rFonts w:ascii="Calibri" w:hAnsi="Calibri" w:cs="Calibri"/>
                <w:bCs/>
                <w:sz w:val="20"/>
                <w:szCs w:val="20"/>
              </w:rPr>
              <w:t xml:space="preserve"> Lessico fondamentale per la gestione di semplici</w:t>
            </w:r>
          </w:p>
          <w:p w:rsidR="00742DCA" w:rsidRPr="000F1CE2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0F1CE2">
              <w:rPr>
                <w:rFonts w:ascii="Calibri" w:hAnsi="Calibri" w:cs="Calibri"/>
                <w:bCs/>
                <w:sz w:val="20"/>
                <w:szCs w:val="20"/>
              </w:rPr>
              <w:t>comunicazioni orali in contesti formali e informali</w:t>
            </w:r>
          </w:p>
          <w:p w:rsidR="00742DCA" w:rsidRPr="000F1CE2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0F1CE2">
              <w:rPr>
                <w:rFonts w:ascii="Calibri" w:hAnsi="Calibri" w:cs="Calibri"/>
                <w:bCs/>
                <w:sz w:val="20"/>
                <w:szCs w:val="20"/>
              </w:rPr>
              <w:t xml:space="preserve"> Contesto, scopo e destinatario della comunicazione</w:t>
            </w:r>
          </w:p>
          <w:p w:rsidR="00742DCA" w:rsidRPr="00904ABD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0F1CE2">
              <w:rPr>
                <w:rFonts w:ascii="Calibri" w:hAnsi="Calibri" w:cs="Calibri"/>
                <w:bCs/>
                <w:sz w:val="20"/>
                <w:szCs w:val="20"/>
              </w:rPr>
              <w:t xml:space="preserve">Codici fondamentali della comunicazione orale, </w:t>
            </w:r>
            <w:r w:rsidRPr="00904ABD">
              <w:rPr>
                <w:rFonts w:ascii="Calibri" w:hAnsi="Calibri" w:cs="Calibri"/>
                <w:bCs/>
                <w:sz w:val="20"/>
                <w:szCs w:val="20"/>
              </w:rPr>
              <w:t>verbale e non verbale</w:t>
            </w:r>
          </w:p>
          <w:p w:rsidR="00742DCA" w:rsidRPr="00904ABD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904ABD">
              <w:rPr>
                <w:rFonts w:ascii="Calibri" w:hAnsi="Calibri" w:cs="Calibri"/>
                <w:bCs/>
                <w:sz w:val="20"/>
                <w:szCs w:val="20"/>
              </w:rPr>
              <w:t>Principi di organizzazione del</w:t>
            </w:r>
          </w:p>
          <w:p w:rsidR="00742DCA" w:rsidRPr="00904ABD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904ABD">
              <w:rPr>
                <w:rFonts w:ascii="Calibri" w:hAnsi="Calibri" w:cs="Calibri"/>
                <w:bCs/>
                <w:sz w:val="20"/>
                <w:szCs w:val="20"/>
              </w:rPr>
              <w:t>discorso descrittivo, narrativo, espositivo,</w:t>
            </w:r>
          </w:p>
          <w:p w:rsidR="00742DCA" w:rsidRPr="00904ABD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904ABD">
              <w:rPr>
                <w:rFonts w:ascii="Calibri" w:hAnsi="Calibri" w:cs="Calibri"/>
                <w:bCs/>
                <w:sz w:val="20"/>
                <w:szCs w:val="20"/>
              </w:rPr>
              <w:t>argomentativi</w:t>
            </w:r>
          </w:p>
          <w:p w:rsidR="00742DCA" w:rsidRPr="00904ABD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0F1CE2">
              <w:rPr>
                <w:rFonts w:ascii="Calibri" w:hAnsi="Calibri" w:cs="Calibri"/>
                <w:bCs/>
                <w:sz w:val="20"/>
                <w:szCs w:val="20"/>
              </w:rPr>
              <w:t>Strutture essenziali dei testi narrativi, espositivi,</w:t>
            </w:r>
          </w:p>
          <w:p w:rsidR="00742DCA" w:rsidRPr="000F1CE2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0F1CE2">
              <w:rPr>
                <w:rFonts w:ascii="Calibri" w:hAnsi="Calibri" w:cs="Calibri"/>
                <w:bCs/>
                <w:sz w:val="20"/>
                <w:szCs w:val="20"/>
              </w:rPr>
              <w:t>argomentativi</w:t>
            </w:r>
          </w:p>
          <w:p w:rsidR="00742DCA" w:rsidRPr="00904ABD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904ABD">
              <w:rPr>
                <w:rFonts w:ascii="Calibri" w:hAnsi="Calibri" w:cs="Calibri"/>
                <w:bCs/>
                <w:sz w:val="20"/>
                <w:szCs w:val="20"/>
              </w:rPr>
              <w:t>Tecniche di lettura analitica e sintetica</w:t>
            </w:r>
          </w:p>
          <w:p w:rsidR="00742DCA" w:rsidRPr="000F1CE2" w:rsidRDefault="00742DCA" w:rsidP="00742DCA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0F1CE2">
              <w:rPr>
                <w:rFonts w:ascii="Calibri" w:hAnsi="Calibri" w:cs="Calibri"/>
                <w:bCs/>
                <w:sz w:val="18"/>
                <w:szCs w:val="18"/>
              </w:rPr>
              <w:t>Denotazione e connotazione</w:t>
            </w:r>
          </w:p>
          <w:p w:rsidR="00742DCA" w:rsidRPr="000F1CE2" w:rsidRDefault="00742DCA" w:rsidP="00742DCA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0F1CE2">
              <w:rPr>
                <w:rFonts w:ascii="Calibri" w:hAnsi="Calibri" w:cs="Calibri"/>
                <w:bCs/>
                <w:sz w:val="18"/>
                <w:szCs w:val="18"/>
              </w:rPr>
              <w:t>Principali generi letterari, con particolare riferimento</w:t>
            </w:r>
          </w:p>
          <w:p w:rsidR="00742DCA" w:rsidRPr="000F1CE2" w:rsidRDefault="00742DCA" w:rsidP="00742DCA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0F1CE2">
              <w:rPr>
                <w:rFonts w:ascii="Calibri" w:hAnsi="Calibri" w:cs="Calibri"/>
                <w:bCs/>
                <w:sz w:val="18"/>
                <w:szCs w:val="18"/>
              </w:rPr>
              <w:t>alla tradizione italiana</w:t>
            </w:r>
          </w:p>
          <w:p w:rsidR="00742DCA" w:rsidRPr="00904ABD" w:rsidRDefault="00742DCA" w:rsidP="00742DCA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904ABD">
              <w:rPr>
                <w:rFonts w:ascii="Calibri" w:hAnsi="Calibri" w:cs="Calibri"/>
                <w:bCs/>
                <w:sz w:val="20"/>
                <w:szCs w:val="20"/>
              </w:rPr>
              <w:t>Modi, forme e funzioni della comunicazione.</w:t>
            </w:r>
          </w:p>
          <w:p w:rsidR="00742DCA" w:rsidRPr="000F1CE2" w:rsidRDefault="00742DCA" w:rsidP="00742DCA">
            <w:pPr>
              <w:rPr>
                <w:rFonts w:ascii="Calibri" w:hAnsi="Calibri" w:cs="Calibri"/>
                <w:sz w:val="20"/>
                <w:szCs w:val="20"/>
              </w:rPr>
            </w:pPr>
            <w:r w:rsidRPr="000F1CE2">
              <w:rPr>
                <w:rFonts w:ascii="Calibri" w:hAnsi="Calibri" w:cs="Calibri"/>
                <w:sz w:val="20"/>
                <w:szCs w:val="20"/>
              </w:rPr>
              <w:t>Il sistema e le strutture fondamentali della lingua italiana ai diversi livelli: fonologia, ortografia, morfologia, sintassi del verbo e della frase semplice, frase complessa, lessico.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742DCA" w:rsidRPr="00815F23" w:rsidRDefault="00742DCA" w:rsidP="00742DCA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val="it-IT" w:eastAsia="it-IT"/>
              </w:rPr>
            </w:pPr>
            <w:r w:rsidRPr="00815F23">
              <w:rPr>
                <w:rFonts w:ascii="Calibri" w:hAnsi="Calibri" w:cs="Calibri"/>
                <w:color w:val="000000"/>
                <w:sz w:val="20"/>
                <w:szCs w:val="20"/>
                <w:lang w:val="it-IT" w:eastAsia="it-IT"/>
              </w:rPr>
              <w:t>Il testo poetico</w:t>
            </w:r>
          </w:p>
          <w:p w:rsidR="00742DCA" w:rsidRPr="00815F23" w:rsidRDefault="00742DCA" w:rsidP="00742DCA">
            <w:pPr>
              <w:pStyle w:val="Corpodeltesto1"/>
              <w:rPr>
                <w:rFonts w:ascii="Calibri" w:hAnsi="Calibri"/>
                <w:b w:val="0"/>
                <w:color w:val="000000"/>
                <w:sz w:val="20"/>
                <w:szCs w:val="20"/>
                <w:u w:val="single"/>
              </w:rPr>
            </w:pPr>
            <w:r w:rsidRPr="00815F23">
              <w:rPr>
                <w:rFonts w:ascii="Calibri" w:hAnsi="Calibri"/>
                <w:color w:val="000000"/>
                <w:sz w:val="20"/>
                <w:szCs w:val="20"/>
                <w:u w:val="single"/>
              </w:rPr>
              <w:t>La sintassi della frase:</w:t>
            </w:r>
          </w:p>
          <w:p w:rsidR="00742DCA" w:rsidRPr="009765E9" w:rsidRDefault="00742DCA" w:rsidP="00742DCA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 w:rsidRPr="00815F23">
              <w:rPr>
                <w:rFonts w:ascii="Calibri" w:hAnsi="Calibri"/>
                <w:color w:val="000000"/>
                <w:sz w:val="20"/>
                <w:szCs w:val="20"/>
              </w:rPr>
              <w:t>La frase semplice</w:t>
            </w:r>
          </w:p>
        </w:tc>
      </w:tr>
      <w:tr w:rsidR="00742DCA" w:rsidRPr="009765E9" w:rsidTr="00742DCA">
        <w:tc>
          <w:tcPr>
            <w:tcW w:w="14283" w:type="dxa"/>
            <w:gridSpan w:val="15"/>
            <w:shd w:val="clear" w:color="auto" w:fill="FABF8F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742DCA" w:rsidRPr="009765E9" w:rsidTr="00742DCA">
        <w:tc>
          <w:tcPr>
            <w:tcW w:w="14283" w:type="dxa"/>
            <w:gridSpan w:val="15"/>
            <w:shd w:val="clear" w:color="auto" w:fill="auto"/>
          </w:tcPr>
          <w:p w:rsidR="00742DCA" w:rsidRPr="00815F23" w:rsidRDefault="00742DCA" w:rsidP="00742DCA">
            <w:pPr>
              <w:pStyle w:val="NormaleWeb"/>
              <w:spacing w:before="0" w:beforeAutospacing="0" w:after="0" w:afterAutospacing="0"/>
              <w:rPr>
                <w:rFonts w:ascii="Calibri" w:hAnsi="Calibri"/>
              </w:rPr>
            </w:pPr>
            <w:r w:rsidRPr="00815F23">
              <w:rPr>
                <w:rFonts w:ascii="Calibri" w:hAnsi="Calibri"/>
                <w:b/>
                <w:u w:val="single"/>
              </w:rPr>
              <w:t>Colloquio orale:</w:t>
            </w:r>
            <w:r w:rsidRPr="00815F23">
              <w:rPr>
                <w:rFonts w:ascii="Calibri" w:hAnsi="Calibri"/>
              </w:rPr>
              <w:t xml:space="preserve"> </w:t>
            </w:r>
          </w:p>
          <w:p w:rsidR="00742DCA" w:rsidRPr="00815F23" w:rsidRDefault="00742DCA" w:rsidP="00742DCA">
            <w:pPr>
              <w:pStyle w:val="NormaleWeb"/>
              <w:spacing w:before="0" w:beforeAutospacing="0" w:after="0" w:afterAutospacing="0"/>
              <w:rPr>
                <w:rFonts w:ascii="Calibri" w:hAnsi="Calibri"/>
              </w:rPr>
            </w:pPr>
            <w:r w:rsidRPr="00815F23">
              <w:rPr>
                <w:rFonts w:ascii="Calibri" w:hAnsi="Calibri"/>
              </w:rPr>
              <w:t>Esercizi di individuazione , riconoscimento e analisi delle strutture della lingua presenti in un testo.</w:t>
            </w:r>
          </w:p>
          <w:p w:rsidR="00742DCA" w:rsidRPr="00815F23" w:rsidRDefault="00742DCA" w:rsidP="00742DCA">
            <w:pPr>
              <w:pStyle w:val="NormaleWeb"/>
              <w:spacing w:before="0" w:beforeAutospacing="0" w:after="0" w:afterAutospacing="0"/>
              <w:rPr>
                <w:rFonts w:ascii="Calibri" w:hAnsi="Calibri"/>
                <w:b/>
                <w:color w:val="000000"/>
                <w:u w:val="single"/>
              </w:rPr>
            </w:pPr>
            <w:r w:rsidRPr="00815F23">
              <w:rPr>
                <w:rFonts w:ascii="Calibri" w:hAnsi="Calibri"/>
                <w:b/>
                <w:color w:val="000000"/>
                <w:u w:val="single"/>
              </w:rPr>
              <w:t>Prova scritta:</w:t>
            </w:r>
          </w:p>
          <w:p w:rsidR="00742DCA" w:rsidRPr="00815F23" w:rsidRDefault="00742DCA" w:rsidP="00742DCA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val="it-IT" w:eastAsia="it-IT"/>
              </w:rPr>
            </w:pPr>
            <w:r w:rsidRPr="00815F23">
              <w:rPr>
                <w:rFonts w:ascii="Calibri" w:hAnsi="Calibri"/>
                <w:color w:val="000000"/>
                <w:sz w:val="20"/>
                <w:szCs w:val="20"/>
              </w:rPr>
              <w:t>Prova strutturata a risposta multipla sugli argomenti analizzati</w:t>
            </w:r>
          </w:p>
        </w:tc>
      </w:tr>
    </w:tbl>
    <w:p w:rsidR="00742DCA" w:rsidRDefault="00742DCA" w:rsidP="000C0C9E">
      <w:pPr>
        <w:rPr>
          <w:b/>
          <w:sz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7"/>
        <w:gridCol w:w="423"/>
        <w:gridCol w:w="853"/>
        <w:gridCol w:w="1113"/>
        <w:gridCol w:w="1268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742DCA" w:rsidRPr="009765E9" w:rsidTr="00742DCA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742DCA" w:rsidRPr="009765E9" w:rsidRDefault="00742DCA" w:rsidP="00742DCA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</w:p>
          <w:p w:rsidR="00742DCA" w:rsidRDefault="00742DCA" w:rsidP="00742DCA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  <w:p w:rsidR="00742DCA" w:rsidRPr="009765E9" w:rsidRDefault="00742DCA" w:rsidP="00742DCA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742DCA" w:rsidRPr="009765E9" w:rsidTr="00742DCA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Servizi per la sanità e l’assistenza sociale</w:t>
            </w:r>
          </w:p>
        </w:tc>
      </w:tr>
      <w:tr w:rsidR="00742DCA" w:rsidRPr="009765E9" w:rsidTr="00742DCA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Italiano</w:t>
            </w:r>
          </w:p>
        </w:tc>
      </w:tr>
      <w:tr w:rsidR="00742DCA" w:rsidRPr="009765E9" w:rsidTr="00742DCA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DCA" w:rsidRPr="009765E9" w:rsidRDefault="00742DCA" w:rsidP="00742DCA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</w:tr>
      <w:tr w:rsidR="00742DCA" w:rsidRPr="009765E9" w:rsidTr="00742DCA">
        <w:tc>
          <w:tcPr>
            <w:tcW w:w="14283" w:type="dxa"/>
            <w:gridSpan w:val="15"/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742DCA" w:rsidRPr="009765E9" w:rsidTr="00742DCA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742DCA" w:rsidRPr="00D972B1" w:rsidRDefault="00742DCA" w:rsidP="00742D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742DCA" w:rsidRPr="00D972B1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D972B1">
              <w:rPr>
                <w:rFonts w:ascii="Calibri" w:hAnsi="Calibri" w:cs="Calibri"/>
                <w:bCs/>
                <w:sz w:val="20"/>
                <w:szCs w:val="20"/>
              </w:rPr>
              <w:t>Produrre testi di vario tipo in relazione ai differenti scopi comunicativi</w:t>
            </w:r>
          </w:p>
          <w:p w:rsidR="00742DCA" w:rsidRPr="009765E9" w:rsidRDefault="00742DCA" w:rsidP="00742D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42DCA" w:rsidRPr="009765E9" w:rsidTr="00742DCA">
        <w:tc>
          <w:tcPr>
            <w:tcW w:w="3639" w:type="dxa"/>
            <w:gridSpan w:val="2"/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742DCA" w:rsidRPr="000F1CE2" w:rsidRDefault="00742DCA" w:rsidP="00742DCA">
            <w:pPr>
              <w:rPr>
                <w:rFonts w:ascii="Calibri" w:hAnsi="Calibri" w:cs="Calibri"/>
                <w:sz w:val="20"/>
                <w:szCs w:val="20"/>
              </w:rPr>
            </w:pPr>
            <w:r w:rsidRPr="000F1CE2">
              <w:rPr>
                <w:rFonts w:ascii="Calibri" w:hAnsi="Calibri" w:cs="Calibri"/>
                <w:sz w:val="20"/>
                <w:szCs w:val="20"/>
              </w:rPr>
              <w:t>Gestire l’interazione comunicativa, orale e scritta, in relazione agli interlocutori e al contesto. Comprendere i punti principali</w:t>
            </w:r>
          </w:p>
          <w:p w:rsidR="00742DCA" w:rsidRPr="000F1CE2" w:rsidRDefault="00742DCA" w:rsidP="00742DCA">
            <w:pPr>
              <w:rPr>
                <w:rFonts w:ascii="Calibri" w:hAnsi="Calibri" w:cs="Calibri"/>
                <w:sz w:val="20"/>
                <w:szCs w:val="20"/>
              </w:rPr>
            </w:pPr>
            <w:r w:rsidRPr="000F1CE2">
              <w:rPr>
                <w:rFonts w:ascii="Calibri" w:hAnsi="Calibri" w:cs="Calibri"/>
                <w:sz w:val="20"/>
                <w:szCs w:val="20"/>
              </w:rPr>
              <w:t>di testi orali e scritti di varia tipologia, provenienti da fonti diverse, anche digitali.</w:t>
            </w:r>
          </w:p>
        </w:tc>
      </w:tr>
      <w:tr w:rsidR="00742DCA" w:rsidRPr="009765E9" w:rsidTr="00742DCA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742DCA" w:rsidRPr="00D972B1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D972B1">
              <w:rPr>
                <w:rFonts w:ascii="Calibri" w:hAnsi="Calibri" w:cs="Calibri"/>
                <w:bCs/>
                <w:sz w:val="20"/>
                <w:szCs w:val="20"/>
              </w:rPr>
              <w:t>Agire per favorire il superamento di stereotipi e pregiudizi in ambito scolastico e nei contesti di vita quotidiana.</w:t>
            </w:r>
          </w:p>
          <w:p w:rsidR="00742DCA" w:rsidRPr="00D972B1" w:rsidRDefault="00742DCA" w:rsidP="00742DCA">
            <w:pPr>
              <w:ind w:firstLine="70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42DCA" w:rsidRPr="009765E9" w:rsidTr="00742DCA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22</w:t>
            </w:r>
          </w:p>
        </w:tc>
      </w:tr>
      <w:tr w:rsidR="00742DCA" w:rsidRPr="009765E9" w:rsidTr="00742DCA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742DCA" w:rsidRPr="009765E9" w:rsidTr="00742DCA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742DCA" w:rsidRPr="009765E9" w:rsidTr="00742DCA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742DCA" w:rsidRPr="009765E9" w:rsidTr="00742DCA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742DCA" w:rsidRPr="009765E9" w:rsidTr="00742DCA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742DCA" w:rsidRPr="000F1CE2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0F1CE2">
              <w:rPr>
                <w:rFonts w:ascii="Calibri" w:hAnsi="Calibri" w:cs="Calibri"/>
                <w:bCs/>
                <w:sz w:val="20"/>
                <w:szCs w:val="20"/>
              </w:rPr>
              <w:t>• Produrre testi corretti e coerenti adeguati alle</w:t>
            </w:r>
          </w:p>
          <w:p w:rsidR="00742DCA" w:rsidRPr="000F1CE2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0F1CE2">
              <w:rPr>
                <w:rFonts w:ascii="Calibri" w:hAnsi="Calibri" w:cs="Calibri"/>
                <w:bCs/>
                <w:sz w:val="20"/>
                <w:szCs w:val="20"/>
              </w:rPr>
              <w:t>diverse situazioni comunicative</w:t>
            </w:r>
          </w:p>
          <w:p w:rsidR="00742DCA" w:rsidRPr="006E0BFF" w:rsidRDefault="00742DCA" w:rsidP="00742DCA">
            <w:pPr>
              <w:rPr>
                <w:bCs/>
              </w:rPr>
            </w:pPr>
            <w:r w:rsidRPr="000F1CE2">
              <w:rPr>
                <w:rFonts w:ascii="Calibri" w:hAnsi="Calibri" w:cs="Calibri"/>
                <w:bCs/>
                <w:sz w:val="20"/>
                <w:szCs w:val="20"/>
              </w:rPr>
              <w:t>Utilizzare gli strumenti della comunicazione multimediale e dei social per la divulgazione e socializzazione di contenuti</w:t>
            </w:r>
            <w:r w:rsidRPr="006E0BFF">
              <w:rPr>
                <w:bCs/>
              </w:rPr>
              <w:t>.</w:t>
            </w:r>
          </w:p>
          <w:p w:rsidR="00742DCA" w:rsidRPr="006E0BFF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E0BFF">
              <w:rPr>
                <w:rFonts w:ascii="Calibri" w:hAnsi="Calibri" w:cs="Calibri"/>
                <w:sz w:val="20"/>
                <w:szCs w:val="20"/>
              </w:rPr>
              <w:t>Cogliere in una conversazione o in una discussione i diversi punti di vista e le diverse argomentazioni per poter intervenire con pertinenza e coerenza.</w:t>
            </w: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:rsidR="00742DCA" w:rsidRPr="000F1CE2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0F1CE2">
              <w:rPr>
                <w:rFonts w:ascii="Calibri" w:hAnsi="Calibri" w:cs="Calibri"/>
                <w:bCs/>
                <w:sz w:val="20"/>
                <w:szCs w:val="20"/>
              </w:rPr>
              <w:t>• Fasi della produzione scritta: pianificazione , stesura e revisione</w:t>
            </w:r>
          </w:p>
          <w:p w:rsidR="00742DCA" w:rsidRPr="000F1CE2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0F1CE2">
              <w:rPr>
                <w:rFonts w:ascii="Calibri" w:hAnsi="Calibri" w:cs="Calibri"/>
                <w:bCs/>
                <w:sz w:val="20"/>
                <w:szCs w:val="20"/>
              </w:rPr>
              <w:t>Utilizzare gli strumenti della comunicazione multimediale e dei social per la divulgazione e</w:t>
            </w:r>
          </w:p>
          <w:p w:rsidR="00742DCA" w:rsidRPr="000F1CE2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0F1CE2">
              <w:rPr>
                <w:rFonts w:ascii="Calibri" w:hAnsi="Calibri" w:cs="Calibri"/>
                <w:bCs/>
                <w:sz w:val="20"/>
                <w:szCs w:val="20"/>
              </w:rPr>
              <w:t>socializzazione di contenuti.</w:t>
            </w:r>
          </w:p>
          <w:p w:rsidR="00742DCA" w:rsidRPr="00F72F43" w:rsidRDefault="00742DCA" w:rsidP="00742DCA">
            <w:pPr>
              <w:rPr>
                <w:rFonts w:ascii="Calibri" w:hAnsi="Calibri" w:cs="Calibri"/>
                <w:sz w:val="20"/>
                <w:szCs w:val="20"/>
              </w:rPr>
            </w:pPr>
            <w:r w:rsidRPr="006E0BFF">
              <w:rPr>
                <w:rFonts w:ascii="Calibri" w:hAnsi="Calibri" w:cs="Calibri"/>
                <w:sz w:val="20"/>
                <w:szCs w:val="20"/>
              </w:rPr>
              <w:t>Strumenti e codici della comunicazione e loro connessioni in contesti formali, organizzativi 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E0BFF">
              <w:rPr>
                <w:rFonts w:ascii="Calibri" w:hAnsi="Calibri" w:cs="Calibri"/>
                <w:sz w:val="20"/>
                <w:szCs w:val="20"/>
              </w:rPr>
              <w:t>professionali.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742DCA" w:rsidRPr="000F1CE2" w:rsidRDefault="00742DCA" w:rsidP="00742DCA">
            <w:pPr>
              <w:pStyle w:val="Corpodeltesto1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F1CE2">
              <w:rPr>
                <w:rFonts w:ascii="Calibri" w:hAnsi="Calibri" w:cs="Calibri"/>
                <w:color w:val="000000"/>
                <w:sz w:val="20"/>
                <w:szCs w:val="20"/>
              </w:rPr>
              <w:t>Il linguaggio poetico</w:t>
            </w:r>
          </w:p>
          <w:p w:rsidR="00742DCA" w:rsidRPr="000F1CE2" w:rsidRDefault="00742DCA" w:rsidP="00742DCA">
            <w:pPr>
              <w:pStyle w:val="Corpodeltesto1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F1CE2">
              <w:rPr>
                <w:rFonts w:ascii="Calibri" w:hAnsi="Calibri" w:cs="Calibri"/>
                <w:color w:val="000000"/>
                <w:sz w:val="20"/>
                <w:szCs w:val="20"/>
              </w:rPr>
              <w:t>“I temi nella poesia”</w:t>
            </w:r>
          </w:p>
          <w:p w:rsidR="00742DCA" w:rsidRPr="000F1CE2" w:rsidRDefault="00742DCA" w:rsidP="00742DCA">
            <w:pPr>
              <w:pStyle w:val="Corpodeltesto1"/>
              <w:rPr>
                <w:rFonts w:ascii="Calibri" w:hAnsi="Calibri" w:cs="Calibri"/>
                <w:color w:val="000000"/>
                <w:sz w:val="20"/>
                <w:szCs w:val="20"/>
                <w:lang w:eastAsia="it-IT"/>
              </w:rPr>
            </w:pPr>
          </w:p>
          <w:p w:rsidR="00742DCA" w:rsidRPr="000F1CE2" w:rsidRDefault="00742DCA" w:rsidP="00742DCA">
            <w:pPr>
              <w:pStyle w:val="Corpodeltesto1"/>
              <w:rPr>
                <w:rFonts w:ascii="Calibri" w:hAnsi="Calibri" w:cs="Calibri"/>
                <w:b w:val="0"/>
                <w:color w:val="000000"/>
                <w:sz w:val="20"/>
                <w:szCs w:val="20"/>
                <w:u w:val="single"/>
              </w:rPr>
            </w:pPr>
            <w:r w:rsidRPr="000F1CE2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La sintassi della frase:</w:t>
            </w:r>
          </w:p>
          <w:p w:rsidR="00742DCA" w:rsidRPr="000F1CE2" w:rsidRDefault="00742DCA" w:rsidP="00742DCA">
            <w:pPr>
              <w:pStyle w:val="NormaleWeb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F1CE2">
              <w:rPr>
                <w:rFonts w:ascii="Calibri" w:hAnsi="Calibri" w:cs="Calibri"/>
                <w:color w:val="000000"/>
                <w:sz w:val="20"/>
                <w:szCs w:val="20"/>
              </w:rPr>
              <w:t>La frase semplice</w:t>
            </w:r>
          </w:p>
          <w:p w:rsidR="00742DCA" w:rsidRPr="009765E9" w:rsidRDefault="00742DCA" w:rsidP="00742DCA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</w:tc>
      </w:tr>
      <w:tr w:rsidR="00742DCA" w:rsidRPr="009765E9" w:rsidTr="00742DCA">
        <w:tc>
          <w:tcPr>
            <w:tcW w:w="14283" w:type="dxa"/>
            <w:gridSpan w:val="15"/>
            <w:shd w:val="clear" w:color="auto" w:fill="FABF8F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742DCA" w:rsidRPr="009765E9" w:rsidTr="00742DCA">
        <w:tc>
          <w:tcPr>
            <w:tcW w:w="14283" w:type="dxa"/>
            <w:gridSpan w:val="15"/>
            <w:shd w:val="clear" w:color="auto" w:fill="auto"/>
          </w:tcPr>
          <w:p w:rsidR="00742DCA" w:rsidRPr="008D55CF" w:rsidRDefault="00742DCA" w:rsidP="00742DCA">
            <w:pPr>
              <w:pStyle w:val="NormaleWeb"/>
              <w:spacing w:before="0" w:beforeAutospacing="0" w:after="0" w:afterAutospacing="0"/>
              <w:rPr>
                <w:rFonts w:ascii="Calibri" w:hAnsi="Calibri"/>
              </w:rPr>
            </w:pPr>
            <w:r w:rsidRPr="008D55CF">
              <w:rPr>
                <w:rFonts w:ascii="Calibri" w:hAnsi="Calibri"/>
                <w:b/>
                <w:u w:val="single"/>
              </w:rPr>
              <w:t>Colloquio orale:</w:t>
            </w:r>
            <w:r w:rsidRPr="008D55CF">
              <w:rPr>
                <w:rFonts w:ascii="Calibri" w:hAnsi="Calibri"/>
              </w:rPr>
              <w:t xml:space="preserve"> </w:t>
            </w:r>
          </w:p>
          <w:p w:rsidR="00742DCA" w:rsidRPr="008D55CF" w:rsidRDefault="00742DCA" w:rsidP="00742DCA">
            <w:pPr>
              <w:pStyle w:val="NormaleWeb"/>
              <w:spacing w:before="0" w:beforeAutospacing="0" w:after="0" w:afterAutospacing="0"/>
              <w:rPr>
                <w:rFonts w:ascii="Calibri" w:hAnsi="Calibri"/>
              </w:rPr>
            </w:pPr>
            <w:r w:rsidRPr="008D55CF">
              <w:rPr>
                <w:rFonts w:ascii="Calibri" w:hAnsi="Calibri"/>
              </w:rPr>
              <w:t>Individuazione , riconoscimento e analisi delle strutture della lingua presenti in un testo.</w:t>
            </w:r>
          </w:p>
          <w:p w:rsidR="00742DCA" w:rsidRPr="008D55CF" w:rsidRDefault="00742DCA" w:rsidP="00742DCA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val="it-IT" w:eastAsia="it-IT"/>
              </w:rPr>
            </w:pPr>
            <w:r w:rsidRPr="008D55CF">
              <w:rPr>
                <w:rFonts w:ascii="Calibri" w:hAnsi="Calibri"/>
                <w:color w:val="000000"/>
                <w:sz w:val="20"/>
                <w:szCs w:val="20"/>
              </w:rPr>
              <w:t>L’alunno individua oralmente la struttura del testo poetico attraverso le liriche esaminate</w:t>
            </w:r>
          </w:p>
        </w:tc>
      </w:tr>
    </w:tbl>
    <w:p w:rsidR="00742DCA" w:rsidRDefault="00742DCA" w:rsidP="000C0C9E">
      <w:pPr>
        <w:rPr>
          <w:b/>
          <w:sz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7"/>
        <w:gridCol w:w="423"/>
        <w:gridCol w:w="853"/>
        <w:gridCol w:w="1113"/>
        <w:gridCol w:w="1268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742DCA" w:rsidRPr="009765E9" w:rsidTr="00742DCA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742DCA" w:rsidRPr="009765E9" w:rsidRDefault="00742DCA" w:rsidP="00742DCA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3</w:t>
            </w:r>
          </w:p>
          <w:p w:rsidR="00742DCA" w:rsidRDefault="00742DCA" w:rsidP="00742DCA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  <w:p w:rsidR="00742DCA" w:rsidRPr="009765E9" w:rsidRDefault="00742DCA" w:rsidP="00742DCA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742DCA" w:rsidRPr="009765E9" w:rsidTr="00742DCA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Servizi per la sanità e l’assistenza sociale</w:t>
            </w:r>
          </w:p>
        </w:tc>
      </w:tr>
      <w:tr w:rsidR="00742DCA" w:rsidRPr="009765E9" w:rsidTr="00742DCA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Italiano</w:t>
            </w:r>
          </w:p>
        </w:tc>
      </w:tr>
      <w:tr w:rsidR="00742DCA" w:rsidRPr="009765E9" w:rsidTr="00742DCA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DCA" w:rsidRPr="009765E9" w:rsidRDefault="00742DCA" w:rsidP="00742DCA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</w:tr>
      <w:tr w:rsidR="00742DCA" w:rsidRPr="009765E9" w:rsidTr="00742DCA">
        <w:tc>
          <w:tcPr>
            <w:tcW w:w="14283" w:type="dxa"/>
            <w:gridSpan w:val="15"/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742DCA" w:rsidRPr="009765E9" w:rsidTr="00742DCA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742DCA" w:rsidRPr="006E0BFF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E0BFF">
              <w:rPr>
                <w:rFonts w:ascii="Calibri" w:hAnsi="Calibri" w:cs="Calibri"/>
                <w:bCs/>
                <w:sz w:val="20"/>
                <w:szCs w:val="20"/>
              </w:rPr>
              <w:t>Utilizzare gli strumenti fondamentali per una fruizione consapevole del patrimonio artistico</w:t>
            </w:r>
          </w:p>
          <w:p w:rsidR="00742DCA" w:rsidRPr="009765E9" w:rsidRDefault="00742DCA" w:rsidP="00742D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42DCA" w:rsidRPr="009765E9" w:rsidTr="00742DCA">
        <w:tc>
          <w:tcPr>
            <w:tcW w:w="3639" w:type="dxa"/>
            <w:gridSpan w:val="2"/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742DCA" w:rsidRPr="000F1CE2" w:rsidRDefault="00742DCA" w:rsidP="00742DCA">
            <w:pPr>
              <w:rPr>
                <w:rFonts w:ascii="Calibri" w:hAnsi="Calibri" w:cs="Calibri"/>
                <w:sz w:val="20"/>
                <w:szCs w:val="20"/>
              </w:rPr>
            </w:pPr>
            <w:r w:rsidRPr="000F1CE2">
              <w:rPr>
                <w:rFonts w:ascii="Calibri" w:hAnsi="Calibri" w:cs="Calibri"/>
                <w:sz w:val="20"/>
                <w:szCs w:val="20"/>
              </w:rPr>
              <w:lastRenderedPageBreak/>
              <w:t>Elaborare testi funzionali, orali e scritti, di varie tipologie, per descrivere esperienze, spiegare fenomeni e concetti, raccontare eventi, con un uso corretto del lessico di base e un uso appropriato delle competenze espressive.</w:t>
            </w:r>
          </w:p>
        </w:tc>
      </w:tr>
      <w:tr w:rsidR="00742DCA" w:rsidRPr="009765E9" w:rsidTr="00742DCA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Competenze del profilo di INDIRIZZO  INTERMEDIE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742DCA" w:rsidRPr="006E0BFF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E0BFF">
              <w:rPr>
                <w:rFonts w:ascii="Calibri" w:hAnsi="Calibri" w:cs="Calibri"/>
                <w:bCs/>
                <w:sz w:val="20"/>
                <w:szCs w:val="20"/>
              </w:rPr>
              <w:t>Predisporre e presentare semplici testi e materiali divulgativi inerenti i servizi presenti sul territorio.</w:t>
            </w:r>
          </w:p>
          <w:p w:rsidR="00742DCA" w:rsidRPr="009765E9" w:rsidRDefault="00742DCA" w:rsidP="00742DCA">
            <w:pPr>
              <w:ind w:firstLine="70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42DCA" w:rsidRPr="009765E9" w:rsidTr="00742DCA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22</w:t>
            </w:r>
          </w:p>
        </w:tc>
      </w:tr>
      <w:tr w:rsidR="00742DCA" w:rsidRPr="009765E9" w:rsidTr="00742DCA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742DCA" w:rsidRPr="009765E9" w:rsidTr="00742DCA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742DCA" w:rsidRPr="009765E9" w:rsidTr="00742DCA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742DCA" w:rsidRPr="009765E9" w:rsidTr="00742DCA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742DCA" w:rsidRPr="009765E9" w:rsidTr="00742DCA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742DCA" w:rsidRPr="006E0BFF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E0BFF">
              <w:rPr>
                <w:rFonts w:ascii="Calibri" w:hAnsi="Calibri" w:cs="Calibri"/>
                <w:bCs/>
                <w:sz w:val="20"/>
                <w:szCs w:val="20"/>
              </w:rPr>
              <w:t>• Conoscere e rispettare i beni culturali e ambientali a partire dal proprio territorio</w:t>
            </w:r>
          </w:p>
          <w:p w:rsidR="00742DCA" w:rsidRPr="006E0BFF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E0BFF">
              <w:rPr>
                <w:rFonts w:ascii="Calibri" w:hAnsi="Calibri" w:cs="Calibri"/>
                <w:bCs/>
                <w:sz w:val="20"/>
                <w:szCs w:val="20"/>
              </w:rPr>
              <w:t>Individuare modalità di presentazione dei servizi ai fini informativi e divulgativi.</w:t>
            </w:r>
          </w:p>
          <w:p w:rsidR="00742DCA" w:rsidRPr="006E0BFF" w:rsidRDefault="00742DCA" w:rsidP="00742DCA">
            <w:pPr>
              <w:rPr>
                <w:rFonts w:ascii="Calibri" w:hAnsi="Calibri" w:cs="Calibri"/>
                <w:sz w:val="20"/>
                <w:szCs w:val="20"/>
              </w:rPr>
            </w:pPr>
            <w:r w:rsidRPr="006E0BFF">
              <w:rPr>
                <w:rFonts w:ascii="Calibri" w:hAnsi="Calibri" w:cs="Calibri"/>
                <w:sz w:val="20"/>
                <w:szCs w:val="20"/>
              </w:rPr>
              <w:t>Scrivere testi di forma diversa, ad es. istruzioni per l’uso, lettere private e pubbliche (lettera formale, CV europeo, webportfolio), diari personali e di bordo, articoli (di cronaca, recensioni, commenti,</w:t>
            </w:r>
          </w:p>
          <w:p w:rsidR="00742DCA" w:rsidRPr="006E0BFF" w:rsidRDefault="00742DCA" w:rsidP="00742DC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E0BFF">
              <w:rPr>
                <w:rFonts w:ascii="Calibri" w:hAnsi="Calibri" w:cs="Calibri"/>
                <w:sz w:val="20"/>
                <w:szCs w:val="20"/>
              </w:rPr>
              <w:t>argomentazioni) sulla base di modelli, adeguandoli a situazione, argomento, scopo, destinatario, e selezionando il registro più adeguato.</w:t>
            </w: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:rsidR="00742DCA" w:rsidRPr="006E0BFF" w:rsidRDefault="00742DCA" w:rsidP="00742DCA">
            <w:pPr>
              <w:pStyle w:val="Corpotesto"/>
              <w:spacing w:after="0"/>
              <w:jc w:val="left"/>
              <w:rPr>
                <w:rFonts w:ascii="Calibri" w:hAnsi="Calibri" w:cs="Calibri"/>
                <w:bCs/>
                <w:sz w:val="20"/>
                <w:szCs w:val="20"/>
              </w:rPr>
            </w:pPr>
            <w:r w:rsidRPr="006E0BFF">
              <w:rPr>
                <w:rFonts w:ascii="Calibri" w:hAnsi="Calibri" w:cs="Calibri"/>
                <w:bCs/>
                <w:sz w:val="20"/>
                <w:szCs w:val="20"/>
              </w:rPr>
              <w:t>Principali forme di espressione artistica</w:t>
            </w:r>
          </w:p>
          <w:p w:rsidR="00742DCA" w:rsidRPr="006E0BFF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E0BFF">
              <w:rPr>
                <w:rFonts w:ascii="Calibri" w:hAnsi="Calibri" w:cs="Calibri"/>
                <w:bCs/>
                <w:sz w:val="20"/>
                <w:szCs w:val="20"/>
              </w:rPr>
              <w:t>Modalità di presentazione e diffusione delle</w:t>
            </w:r>
          </w:p>
          <w:p w:rsidR="00742DCA" w:rsidRPr="006E0BFF" w:rsidRDefault="00742DCA" w:rsidP="00742DCA">
            <w:pPr>
              <w:pStyle w:val="Corpotesto"/>
              <w:spacing w:after="0"/>
              <w:jc w:val="left"/>
              <w:rPr>
                <w:rFonts w:ascii="Calibri" w:hAnsi="Calibri" w:cs="Calibri"/>
                <w:bCs/>
                <w:sz w:val="20"/>
                <w:szCs w:val="20"/>
              </w:rPr>
            </w:pPr>
            <w:r w:rsidRPr="006E0BFF">
              <w:rPr>
                <w:rFonts w:ascii="Calibri" w:hAnsi="Calibri" w:cs="Calibri"/>
                <w:bCs/>
                <w:sz w:val="20"/>
                <w:szCs w:val="20"/>
              </w:rPr>
              <w:t>informazione.</w:t>
            </w:r>
          </w:p>
          <w:p w:rsidR="00742DCA" w:rsidRPr="006E0BFF" w:rsidRDefault="00742DCA" w:rsidP="00742DCA">
            <w:pPr>
              <w:rPr>
                <w:rFonts w:ascii="Calibri" w:hAnsi="Calibri" w:cs="Calibri"/>
                <w:sz w:val="20"/>
                <w:szCs w:val="20"/>
              </w:rPr>
            </w:pPr>
            <w:r w:rsidRPr="006E0BFF">
              <w:rPr>
                <w:rFonts w:ascii="Calibri" w:hAnsi="Calibri" w:cs="Calibri"/>
                <w:sz w:val="20"/>
                <w:szCs w:val="20"/>
              </w:rPr>
              <w:t>Strutture essenziali dei testi funzionali:</w:t>
            </w:r>
          </w:p>
          <w:p w:rsidR="00742DCA" w:rsidRPr="006E0BFF" w:rsidRDefault="00742DCA" w:rsidP="00742DCA">
            <w:pPr>
              <w:rPr>
                <w:rFonts w:ascii="Calibri" w:hAnsi="Calibri" w:cs="Calibri"/>
                <w:sz w:val="20"/>
                <w:szCs w:val="20"/>
              </w:rPr>
            </w:pPr>
            <w:r w:rsidRPr="006E0BFF">
              <w:rPr>
                <w:rFonts w:ascii="Calibri" w:hAnsi="Calibri" w:cs="Calibri"/>
                <w:sz w:val="20"/>
                <w:szCs w:val="20"/>
              </w:rPr>
              <w:t>descrittivi, espositivi, , espressivi, valutativo interpretativi,</w:t>
            </w:r>
          </w:p>
          <w:p w:rsidR="00742DCA" w:rsidRPr="006E0BFF" w:rsidRDefault="00742DCA" w:rsidP="00742DCA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0"/>
                <w:szCs w:val="20"/>
                <w:lang w:val="it-IT" w:eastAsia="it-IT"/>
              </w:rPr>
            </w:pPr>
            <w:r w:rsidRPr="006E0BFF">
              <w:rPr>
                <w:rFonts w:ascii="Calibri" w:hAnsi="Calibri" w:cs="Calibri"/>
                <w:sz w:val="20"/>
                <w:szCs w:val="20"/>
              </w:rPr>
              <w:t>argomentativi, regolativi.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742DCA" w:rsidRPr="008D55CF" w:rsidRDefault="00742DCA" w:rsidP="00742DCA">
            <w:pPr>
              <w:pStyle w:val="NormaleWeb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I generi : l’epica e la storia del genere</w:t>
            </w:r>
          </w:p>
          <w:p w:rsidR="00742DCA" w:rsidRPr="009765E9" w:rsidRDefault="00742DCA" w:rsidP="00742DCA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</w:tc>
      </w:tr>
      <w:tr w:rsidR="00742DCA" w:rsidRPr="009765E9" w:rsidTr="00742DCA">
        <w:tc>
          <w:tcPr>
            <w:tcW w:w="14283" w:type="dxa"/>
            <w:gridSpan w:val="15"/>
            <w:shd w:val="clear" w:color="auto" w:fill="FABF8F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742DCA" w:rsidRPr="009765E9" w:rsidTr="00742DCA">
        <w:tc>
          <w:tcPr>
            <w:tcW w:w="14283" w:type="dxa"/>
            <w:gridSpan w:val="15"/>
            <w:shd w:val="clear" w:color="auto" w:fill="auto"/>
          </w:tcPr>
          <w:p w:rsidR="00742DCA" w:rsidRPr="008D55CF" w:rsidRDefault="00742DCA" w:rsidP="00742DCA">
            <w:pPr>
              <w:pStyle w:val="NormaleWeb"/>
              <w:spacing w:before="0" w:beforeAutospacing="0" w:after="0" w:afterAutospacing="0"/>
              <w:rPr>
                <w:rFonts w:ascii="Calibri" w:hAnsi="Calibri"/>
              </w:rPr>
            </w:pPr>
            <w:r w:rsidRPr="008D55CF">
              <w:rPr>
                <w:rFonts w:ascii="Calibri" w:hAnsi="Calibri"/>
                <w:b/>
                <w:u w:val="single"/>
              </w:rPr>
              <w:t>Colloquio orale:</w:t>
            </w:r>
            <w:r w:rsidRPr="008D55CF">
              <w:rPr>
                <w:rFonts w:ascii="Calibri" w:hAnsi="Calibri"/>
              </w:rPr>
              <w:t xml:space="preserve"> </w:t>
            </w:r>
          </w:p>
          <w:p w:rsidR="00742DCA" w:rsidRPr="008D55CF" w:rsidRDefault="00742DCA" w:rsidP="00742DCA">
            <w:pPr>
              <w:pStyle w:val="NormaleWeb"/>
              <w:spacing w:before="0" w:beforeAutospacing="0" w:after="0" w:afterAutospacing="0"/>
              <w:rPr>
                <w:rFonts w:ascii="Calibri" w:hAnsi="Calibri"/>
              </w:rPr>
            </w:pPr>
            <w:r w:rsidRPr="008D55CF">
              <w:rPr>
                <w:rFonts w:ascii="Calibri" w:hAnsi="Calibri"/>
              </w:rPr>
              <w:t>Individuazione , riconoscimento e analisi delle strutture della lingua presenti in un testo.</w:t>
            </w:r>
          </w:p>
          <w:p w:rsidR="00742DCA" w:rsidRPr="001D1EAE" w:rsidRDefault="00742DCA" w:rsidP="00742DCA">
            <w:pPr>
              <w:pStyle w:val="Corpodeltesto3"/>
              <w:spacing w:after="0"/>
              <w:jc w:val="left"/>
              <w:rPr>
                <w:rFonts w:ascii="Calibri" w:hAnsi="Calibri"/>
                <w:color w:val="000000"/>
                <w:sz w:val="24"/>
                <w:szCs w:val="24"/>
              </w:rPr>
            </w:pPr>
            <w:r w:rsidRPr="001D1EAE">
              <w:rPr>
                <w:rFonts w:ascii="Calibri" w:hAnsi="Calibri"/>
                <w:color w:val="000000"/>
                <w:sz w:val="24"/>
                <w:szCs w:val="24"/>
              </w:rPr>
              <w:t>L’alunno individua oralmente la struttura del testo poetico attraverso le liriche esaminate</w:t>
            </w:r>
          </w:p>
          <w:p w:rsidR="00742DCA" w:rsidRPr="008D55CF" w:rsidRDefault="00742DCA" w:rsidP="00742DCA">
            <w:pPr>
              <w:pStyle w:val="NormaleWeb"/>
              <w:spacing w:before="0" w:beforeAutospacing="0" w:after="0" w:afterAutospacing="0"/>
              <w:rPr>
                <w:rFonts w:ascii="Calibri" w:hAnsi="Calibri"/>
                <w:b/>
                <w:color w:val="000000"/>
                <w:u w:val="single"/>
              </w:rPr>
            </w:pPr>
            <w:r w:rsidRPr="008D55CF">
              <w:rPr>
                <w:rFonts w:ascii="Calibri" w:hAnsi="Calibri"/>
                <w:b/>
                <w:color w:val="000000"/>
                <w:u w:val="single"/>
              </w:rPr>
              <w:t>Prova scritta:</w:t>
            </w:r>
          </w:p>
          <w:p w:rsidR="00742DCA" w:rsidRPr="009765E9" w:rsidRDefault="00742DCA" w:rsidP="00742DCA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Analisi e comprensione di un testo poetico anche con l’ausilio di mezzi multimediali</w:t>
            </w:r>
          </w:p>
        </w:tc>
      </w:tr>
    </w:tbl>
    <w:p w:rsidR="00742DCA" w:rsidRDefault="00742DCA" w:rsidP="000C0C9E">
      <w:pPr>
        <w:rPr>
          <w:b/>
          <w:sz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7"/>
        <w:gridCol w:w="423"/>
        <w:gridCol w:w="853"/>
        <w:gridCol w:w="1113"/>
        <w:gridCol w:w="1268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742DCA" w:rsidRPr="009765E9" w:rsidTr="00742DCA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742DCA" w:rsidRPr="009765E9" w:rsidRDefault="00742DCA" w:rsidP="00742DCA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4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</w:p>
          <w:p w:rsidR="00742DCA" w:rsidRDefault="00742DCA" w:rsidP="00742DCA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  <w:p w:rsidR="00742DCA" w:rsidRPr="009765E9" w:rsidRDefault="00742DCA" w:rsidP="00742DCA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742DCA" w:rsidRPr="009765E9" w:rsidTr="00742DCA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Servizi per la sanità e l’assistenza sociale</w:t>
            </w:r>
          </w:p>
        </w:tc>
      </w:tr>
      <w:tr w:rsidR="00742DCA" w:rsidRPr="009765E9" w:rsidTr="00742DCA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Italiano</w:t>
            </w:r>
          </w:p>
        </w:tc>
      </w:tr>
      <w:tr w:rsidR="00742DCA" w:rsidRPr="009765E9" w:rsidTr="00742DCA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DCA" w:rsidRPr="009765E9" w:rsidRDefault="00742DCA" w:rsidP="00742DCA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</w:tr>
      <w:tr w:rsidR="00742DCA" w:rsidRPr="009765E9" w:rsidTr="00742DCA">
        <w:tc>
          <w:tcPr>
            <w:tcW w:w="14283" w:type="dxa"/>
            <w:gridSpan w:val="15"/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742DCA" w:rsidRPr="009765E9" w:rsidTr="00742DCA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742DCA" w:rsidRPr="000F1CE2" w:rsidRDefault="00742DCA" w:rsidP="00742DC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F1CE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Produrre testi di vario tipo in relazione ai differenti scopi comunicativi </w:t>
            </w:r>
          </w:p>
        </w:tc>
      </w:tr>
      <w:tr w:rsidR="00742DCA" w:rsidRPr="009765E9" w:rsidTr="00742DCA">
        <w:tc>
          <w:tcPr>
            <w:tcW w:w="3639" w:type="dxa"/>
            <w:gridSpan w:val="2"/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742DCA" w:rsidRPr="006E0BFF" w:rsidRDefault="00742DCA" w:rsidP="00742DCA">
            <w:pPr>
              <w:rPr>
                <w:rFonts w:ascii="Calibri" w:hAnsi="Calibri" w:cs="Calibri"/>
                <w:sz w:val="20"/>
                <w:szCs w:val="20"/>
              </w:rPr>
            </w:pPr>
            <w:r w:rsidRPr="006E0BFF">
              <w:rPr>
                <w:rFonts w:ascii="Calibri" w:hAnsi="Calibri" w:cs="Calibri"/>
                <w:sz w:val="20"/>
                <w:szCs w:val="20"/>
              </w:rPr>
              <w:t>Acquisire informazioni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sulle testimonianze artistiche </w:t>
            </w:r>
            <w:r w:rsidRPr="006E0BFF">
              <w:rPr>
                <w:rFonts w:ascii="Calibri" w:hAnsi="Calibri" w:cs="Calibri"/>
                <w:sz w:val="20"/>
                <w:szCs w:val="20"/>
              </w:rPr>
              <w:t>e sui beni ambientali del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E0BFF">
              <w:rPr>
                <w:rFonts w:ascii="Calibri" w:hAnsi="Calibri" w:cs="Calibri"/>
                <w:sz w:val="20"/>
                <w:szCs w:val="20"/>
              </w:rPr>
              <w:t>territorio di appartenenza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E0BFF">
              <w:rPr>
                <w:rFonts w:ascii="Calibri" w:hAnsi="Calibri" w:cs="Calibri"/>
                <w:sz w:val="20"/>
                <w:szCs w:val="20"/>
              </w:rPr>
              <w:t>utilizzando strumenti e</w:t>
            </w:r>
          </w:p>
          <w:p w:rsidR="00742DCA" w:rsidRPr="009765E9" w:rsidRDefault="00742DCA" w:rsidP="00742DCA">
            <w:pPr>
              <w:rPr>
                <w:sz w:val="22"/>
                <w:szCs w:val="22"/>
              </w:rPr>
            </w:pPr>
            <w:r w:rsidRPr="006E0BFF">
              <w:rPr>
                <w:rFonts w:ascii="Calibri" w:hAnsi="Calibri" w:cs="Calibri"/>
                <w:sz w:val="20"/>
                <w:szCs w:val="20"/>
              </w:rPr>
              <w:t>metodi adeguati.</w:t>
            </w:r>
          </w:p>
        </w:tc>
      </w:tr>
      <w:tr w:rsidR="00742DCA" w:rsidRPr="009765E9" w:rsidTr="00742DCA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74C5">
              <w:rPr>
                <w:rFonts w:ascii="Calibri" w:hAnsi="Calibri" w:cs="Calibri"/>
                <w:b/>
                <w:bCs/>
                <w:sz w:val="20"/>
                <w:szCs w:val="20"/>
              </w:rPr>
              <w:t>Realizzare semplici attività di animazione ludica e sociale in contesti noti.</w:t>
            </w:r>
          </w:p>
        </w:tc>
      </w:tr>
      <w:tr w:rsidR="00742DCA" w:rsidRPr="009765E9" w:rsidTr="00742DCA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22</w:t>
            </w:r>
          </w:p>
        </w:tc>
      </w:tr>
      <w:tr w:rsidR="00742DCA" w:rsidRPr="009765E9" w:rsidTr="00742DCA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742DCA" w:rsidRPr="009765E9" w:rsidTr="00742DCA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742DCA" w:rsidRPr="009765E9" w:rsidTr="00742DCA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742DCA" w:rsidRPr="009765E9" w:rsidTr="00742DCA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742DCA" w:rsidRPr="009765E9" w:rsidTr="00742DCA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742DCA" w:rsidRPr="00F72F43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F274C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F72F43">
              <w:rPr>
                <w:rFonts w:ascii="Calibri" w:hAnsi="Calibri" w:cs="Calibri"/>
                <w:bCs/>
                <w:sz w:val="20"/>
                <w:szCs w:val="20"/>
              </w:rPr>
              <w:t>Prendere appunti e redigere sintesi e relazioni</w:t>
            </w:r>
          </w:p>
          <w:p w:rsidR="00742DCA" w:rsidRPr="00F72F43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F72F43">
              <w:rPr>
                <w:rFonts w:ascii="Calibri" w:hAnsi="Calibri" w:cs="Calibri"/>
                <w:bCs/>
                <w:sz w:val="20"/>
                <w:szCs w:val="20"/>
              </w:rPr>
              <w:t>Produrre testi corretti e coerenti adeguati alle diverse situazioni comunicative</w:t>
            </w:r>
          </w:p>
          <w:p w:rsidR="00742DCA" w:rsidRPr="00F72F43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F72F43">
              <w:rPr>
                <w:rFonts w:ascii="Calibri" w:hAnsi="Calibri" w:cs="Calibri"/>
                <w:bCs/>
                <w:sz w:val="20"/>
                <w:szCs w:val="20"/>
              </w:rPr>
              <w:lastRenderedPageBreak/>
              <w:t>Riconoscere i materiali e gli</w:t>
            </w:r>
          </w:p>
          <w:p w:rsidR="00742DCA" w:rsidRPr="00F72F43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F72F43">
              <w:rPr>
                <w:rFonts w:ascii="Calibri" w:hAnsi="Calibri" w:cs="Calibri"/>
                <w:bCs/>
                <w:sz w:val="20"/>
                <w:szCs w:val="20"/>
              </w:rPr>
              <w:t>strumenti utili all’animazione ludica e sociale.</w:t>
            </w:r>
          </w:p>
          <w:p w:rsidR="00742DCA" w:rsidRPr="006E0BFF" w:rsidRDefault="00742DCA" w:rsidP="00742DCA">
            <w:pPr>
              <w:rPr>
                <w:rFonts w:ascii="Calibri" w:hAnsi="Calibri" w:cs="Calibri"/>
                <w:sz w:val="20"/>
                <w:szCs w:val="20"/>
              </w:rPr>
            </w:pPr>
            <w:r w:rsidRPr="006E0BFF">
              <w:rPr>
                <w:rFonts w:ascii="Calibri" w:hAnsi="Calibri" w:cs="Calibri"/>
                <w:sz w:val="20"/>
                <w:szCs w:val="20"/>
              </w:rPr>
              <w:t>Riconoscere e identificare i principali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E0BFF">
              <w:rPr>
                <w:rFonts w:ascii="Calibri" w:hAnsi="Calibri" w:cs="Calibri"/>
                <w:sz w:val="20"/>
                <w:szCs w:val="20"/>
              </w:rPr>
              <w:t>periodi e linee di sviluppo della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E0BFF">
              <w:rPr>
                <w:rFonts w:ascii="Calibri" w:hAnsi="Calibri" w:cs="Calibri"/>
                <w:sz w:val="20"/>
                <w:szCs w:val="20"/>
              </w:rPr>
              <w:t>cultura artistica italiana e straniera</w:t>
            </w: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:rsidR="00742DCA" w:rsidRPr="00F72F43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F72F43">
              <w:rPr>
                <w:rFonts w:ascii="Calibri" w:hAnsi="Calibri" w:cs="Calibri"/>
                <w:bCs/>
                <w:sz w:val="20"/>
                <w:szCs w:val="20"/>
              </w:rPr>
              <w:lastRenderedPageBreak/>
              <w:t xml:space="preserve"> Fasi della produzione scritta:</w:t>
            </w:r>
          </w:p>
          <w:p w:rsidR="00742DCA" w:rsidRPr="00F72F43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F72F43">
              <w:rPr>
                <w:rFonts w:ascii="Calibri" w:hAnsi="Calibri" w:cs="Calibri"/>
                <w:bCs/>
                <w:sz w:val="20"/>
                <w:szCs w:val="20"/>
              </w:rPr>
              <w:t>pianificazione , stesura e revisione</w:t>
            </w:r>
          </w:p>
          <w:p w:rsidR="00742DCA" w:rsidRPr="00F72F43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F72F43">
              <w:rPr>
                <w:rFonts w:ascii="Calibri" w:hAnsi="Calibri" w:cs="Calibri"/>
                <w:bCs/>
                <w:sz w:val="20"/>
                <w:szCs w:val="20"/>
              </w:rPr>
              <w:t xml:space="preserve"> Modalità e tecniche delle diverse forme di produzione </w:t>
            </w:r>
            <w:r w:rsidRPr="00F72F43">
              <w:rPr>
                <w:rFonts w:ascii="Calibri" w:hAnsi="Calibri" w:cs="Calibri"/>
                <w:bCs/>
                <w:sz w:val="20"/>
                <w:szCs w:val="20"/>
              </w:rPr>
              <w:lastRenderedPageBreak/>
              <w:t>scritta: riassunto, lettera, relazioni, ecc</w:t>
            </w:r>
          </w:p>
          <w:p w:rsidR="00742DCA" w:rsidRPr="00F72F43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F72F43">
              <w:rPr>
                <w:rFonts w:ascii="Calibri" w:hAnsi="Calibri" w:cs="Calibri"/>
                <w:bCs/>
                <w:sz w:val="20"/>
                <w:szCs w:val="20"/>
              </w:rPr>
              <w:t>Obiettivi e tecniche dell’animazione ludica e sociale anche con strumenti multimediali.</w:t>
            </w:r>
          </w:p>
          <w:p w:rsidR="00742DCA" w:rsidRPr="00F72F43" w:rsidRDefault="00742DCA" w:rsidP="00742DCA">
            <w:pPr>
              <w:rPr>
                <w:rFonts w:ascii="Calibri" w:hAnsi="Calibri" w:cs="Calibri"/>
                <w:sz w:val="20"/>
                <w:szCs w:val="20"/>
              </w:rPr>
            </w:pPr>
            <w:r w:rsidRPr="00F72F43">
              <w:rPr>
                <w:rFonts w:ascii="Calibri" w:hAnsi="Calibri" w:cs="Calibri"/>
                <w:sz w:val="20"/>
                <w:szCs w:val="20"/>
              </w:rPr>
              <w:t>I caratteri fondamentali delle più significative</w:t>
            </w:r>
          </w:p>
          <w:p w:rsidR="00742DCA" w:rsidRPr="00F72F43" w:rsidRDefault="00742DCA" w:rsidP="00742DCA">
            <w:pPr>
              <w:rPr>
                <w:rFonts w:ascii="Calibri" w:hAnsi="Calibri" w:cs="Calibri"/>
                <w:sz w:val="20"/>
                <w:szCs w:val="20"/>
              </w:rPr>
            </w:pPr>
            <w:r w:rsidRPr="00F72F43">
              <w:rPr>
                <w:rFonts w:ascii="Calibri" w:hAnsi="Calibri" w:cs="Calibri"/>
                <w:sz w:val="20"/>
                <w:szCs w:val="20"/>
              </w:rPr>
              <w:t>espressioni artistiche (arti figurative,</w:t>
            </w:r>
          </w:p>
          <w:p w:rsidR="00742DCA" w:rsidRPr="00F72F43" w:rsidRDefault="00742DCA" w:rsidP="00742DC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72F43">
              <w:rPr>
                <w:rFonts w:ascii="Calibri" w:hAnsi="Calibri" w:cs="Calibri"/>
                <w:sz w:val="20"/>
                <w:szCs w:val="20"/>
              </w:rPr>
              <w:t>architettura ecc.) italiane e di altri Paesi</w:t>
            </w:r>
          </w:p>
          <w:p w:rsidR="00742DCA" w:rsidRPr="00F274C5" w:rsidRDefault="00742DCA" w:rsidP="00742DC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742DCA" w:rsidRPr="002E56C4" w:rsidRDefault="00742DCA" w:rsidP="00742DCA">
            <w:pPr>
              <w:pStyle w:val="Corpodeltesto1"/>
              <w:rPr>
                <w:rFonts w:cs="Calibri"/>
                <w:b w:val="0"/>
                <w:color w:val="000000"/>
                <w:sz w:val="24"/>
                <w:u w:val="single"/>
                <w:lang w:eastAsia="it-IT"/>
              </w:rPr>
            </w:pPr>
            <w:r w:rsidRPr="002E56C4">
              <w:rPr>
                <w:color w:val="000000"/>
                <w:sz w:val="24"/>
                <w:u w:val="single"/>
              </w:rPr>
              <w:lastRenderedPageBreak/>
              <w:t xml:space="preserve">Il teatro: </w:t>
            </w:r>
          </w:p>
          <w:p w:rsidR="00742DCA" w:rsidRPr="008D55CF" w:rsidRDefault="00742DCA" w:rsidP="00742DCA">
            <w:pPr>
              <w:pStyle w:val="NormaleWeb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8D55CF">
              <w:rPr>
                <w:rFonts w:ascii="Calibri" w:hAnsi="Calibri"/>
                <w:color w:val="000000"/>
              </w:rPr>
              <w:t>- Che cos’è il teatro</w:t>
            </w:r>
          </w:p>
          <w:p w:rsidR="00742DCA" w:rsidRPr="008D55CF" w:rsidRDefault="00742DCA" w:rsidP="00742DCA">
            <w:pPr>
              <w:pStyle w:val="NormaleWeb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8D55CF">
              <w:rPr>
                <w:rFonts w:ascii="Calibri" w:hAnsi="Calibri"/>
                <w:color w:val="000000"/>
              </w:rPr>
              <w:t>- La tragedia classica</w:t>
            </w:r>
          </w:p>
          <w:p w:rsidR="00742DCA" w:rsidRPr="008D55CF" w:rsidRDefault="00742DCA" w:rsidP="00742DCA">
            <w:pPr>
              <w:pStyle w:val="NormaleWeb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8D55CF">
              <w:rPr>
                <w:rFonts w:ascii="Calibri" w:hAnsi="Calibri"/>
                <w:color w:val="000000"/>
              </w:rPr>
              <w:lastRenderedPageBreak/>
              <w:t>- La tragedia moderna</w:t>
            </w:r>
          </w:p>
          <w:p w:rsidR="00742DCA" w:rsidRPr="008D55CF" w:rsidRDefault="00742DCA" w:rsidP="00742DCA">
            <w:pPr>
              <w:pStyle w:val="NormaleWeb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8D55CF">
              <w:rPr>
                <w:rFonts w:ascii="Calibri" w:hAnsi="Calibri"/>
                <w:color w:val="000000"/>
              </w:rPr>
              <w:t>- La commedia e le sue caratteristiche</w:t>
            </w:r>
          </w:p>
          <w:p w:rsidR="00742DCA" w:rsidRPr="002E56C4" w:rsidRDefault="00742DCA" w:rsidP="00742DCA">
            <w:pPr>
              <w:pStyle w:val="Corpodeltesto1"/>
              <w:rPr>
                <w:rFonts w:cs="Calibri"/>
                <w:color w:val="000000"/>
                <w:sz w:val="22"/>
                <w:lang w:eastAsia="it-IT"/>
              </w:rPr>
            </w:pPr>
          </w:p>
          <w:p w:rsidR="00742DCA" w:rsidRPr="002E56C4" w:rsidRDefault="00742DCA" w:rsidP="00742DCA">
            <w:pPr>
              <w:pStyle w:val="Corpodeltesto1"/>
              <w:rPr>
                <w:b w:val="0"/>
                <w:color w:val="000000"/>
                <w:sz w:val="24"/>
                <w:u w:val="single"/>
              </w:rPr>
            </w:pPr>
            <w:r w:rsidRPr="002E56C4">
              <w:rPr>
                <w:color w:val="000000"/>
                <w:sz w:val="24"/>
                <w:u w:val="single"/>
              </w:rPr>
              <w:t>La sintassi della frase:</w:t>
            </w:r>
          </w:p>
          <w:p w:rsidR="00742DCA" w:rsidRPr="008D55CF" w:rsidRDefault="00742DCA" w:rsidP="00742DCA">
            <w:pPr>
              <w:pStyle w:val="NormaleWeb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8D55CF">
              <w:rPr>
                <w:rFonts w:ascii="Calibri" w:hAnsi="Calibri"/>
                <w:color w:val="000000"/>
              </w:rPr>
              <w:t>- La frase complessa</w:t>
            </w:r>
          </w:p>
          <w:p w:rsidR="00742DCA" w:rsidRPr="009765E9" w:rsidRDefault="00742DCA" w:rsidP="00742DCA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</w:tc>
      </w:tr>
      <w:tr w:rsidR="00742DCA" w:rsidRPr="009765E9" w:rsidTr="00742DCA">
        <w:tc>
          <w:tcPr>
            <w:tcW w:w="14283" w:type="dxa"/>
            <w:gridSpan w:val="15"/>
            <w:shd w:val="clear" w:color="auto" w:fill="FABF8F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742DCA" w:rsidRPr="009765E9" w:rsidTr="00742DCA">
        <w:tc>
          <w:tcPr>
            <w:tcW w:w="14283" w:type="dxa"/>
            <w:gridSpan w:val="15"/>
            <w:shd w:val="clear" w:color="auto" w:fill="auto"/>
          </w:tcPr>
          <w:p w:rsidR="00742DCA" w:rsidRPr="008D55CF" w:rsidRDefault="00742DCA" w:rsidP="00742DCA">
            <w:pPr>
              <w:pStyle w:val="NormaleWeb"/>
              <w:spacing w:before="0" w:beforeAutospacing="0" w:after="0" w:afterAutospacing="0"/>
              <w:rPr>
                <w:rFonts w:ascii="Calibri" w:hAnsi="Calibri"/>
              </w:rPr>
            </w:pPr>
            <w:r w:rsidRPr="008D55CF">
              <w:rPr>
                <w:rFonts w:ascii="Calibri" w:hAnsi="Calibri"/>
                <w:b/>
                <w:u w:val="single"/>
              </w:rPr>
              <w:t>Colloquio orale:</w:t>
            </w:r>
            <w:r w:rsidRPr="008D55CF">
              <w:rPr>
                <w:rFonts w:ascii="Calibri" w:hAnsi="Calibri"/>
              </w:rPr>
              <w:t xml:space="preserve"> </w:t>
            </w:r>
          </w:p>
          <w:p w:rsidR="00742DCA" w:rsidRPr="009765E9" w:rsidRDefault="00742DCA" w:rsidP="00742DCA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 w:rsidRPr="001D1EAE">
              <w:rPr>
                <w:rFonts w:ascii="Calibri" w:hAnsi="Calibri"/>
                <w:color w:val="000000"/>
                <w:sz w:val="24"/>
                <w:szCs w:val="24"/>
              </w:rPr>
              <w:t xml:space="preserve">L’alunno individua oralmente la struttura del testo </w:t>
            </w:r>
            <w:r>
              <w:rPr>
                <w:rFonts w:ascii="Calibri" w:hAnsi="Calibri"/>
                <w:color w:val="000000"/>
                <w:sz w:val="24"/>
                <w:szCs w:val="24"/>
              </w:rPr>
              <w:t>teatrale</w:t>
            </w:r>
            <w:r w:rsidRPr="001D1EAE">
              <w:rPr>
                <w:rFonts w:ascii="Calibri" w:hAnsi="Calibri"/>
                <w:color w:val="000000"/>
                <w:sz w:val="24"/>
                <w:szCs w:val="24"/>
              </w:rPr>
              <w:t xml:space="preserve"> attraverso le </w:t>
            </w:r>
            <w:r>
              <w:rPr>
                <w:rFonts w:ascii="Calibri" w:hAnsi="Calibri"/>
                <w:color w:val="000000"/>
                <w:sz w:val="24"/>
                <w:szCs w:val="24"/>
              </w:rPr>
              <w:t>opere</w:t>
            </w:r>
            <w:r w:rsidRPr="001D1EAE">
              <w:rPr>
                <w:rFonts w:ascii="Calibri" w:hAnsi="Calibri"/>
                <w:color w:val="000000"/>
                <w:sz w:val="24"/>
                <w:szCs w:val="24"/>
              </w:rPr>
              <w:t xml:space="preserve"> esaminate</w:t>
            </w:r>
          </w:p>
        </w:tc>
      </w:tr>
    </w:tbl>
    <w:p w:rsidR="00742DCA" w:rsidRDefault="00742DCA" w:rsidP="000C0C9E">
      <w:pPr>
        <w:rPr>
          <w:b/>
          <w:sz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7"/>
        <w:gridCol w:w="1963"/>
        <w:gridCol w:w="7"/>
        <w:gridCol w:w="416"/>
        <w:gridCol w:w="7"/>
        <w:gridCol w:w="846"/>
        <w:gridCol w:w="8"/>
        <w:gridCol w:w="1108"/>
        <w:gridCol w:w="7"/>
        <w:gridCol w:w="1258"/>
        <w:gridCol w:w="13"/>
        <w:gridCol w:w="340"/>
        <w:gridCol w:w="13"/>
        <w:gridCol w:w="1371"/>
        <w:gridCol w:w="13"/>
        <w:gridCol w:w="595"/>
        <w:gridCol w:w="16"/>
        <w:gridCol w:w="651"/>
        <w:gridCol w:w="13"/>
        <w:gridCol w:w="590"/>
        <w:gridCol w:w="17"/>
        <w:gridCol w:w="406"/>
        <w:gridCol w:w="17"/>
        <w:gridCol w:w="2216"/>
        <w:gridCol w:w="21"/>
        <w:gridCol w:w="261"/>
        <w:gridCol w:w="21"/>
        <w:gridCol w:w="422"/>
      </w:tblGrid>
      <w:tr w:rsidR="00742DCA" w:rsidRPr="009765E9" w:rsidTr="00742DCA">
        <w:tc>
          <w:tcPr>
            <w:tcW w:w="14283" w:type="dxa"/>
            <w:gridSpan w:val="2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742DCA" w:rsidRPr="009765E9" w:rsidRDefault="00742DCA" w:rsidP="00742DCA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5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</w:p>
          <w:p w:rsidR="00742DCA" w:rsidRDefault="00742DCA" w:rsidP="00742DCA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  <w:p w:rsidR="00742DCA" w:rsidRPr="009765E9" w:rsidRDefault="00742DCA" w:rsidP="00742DCA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742DCA" w:rsidRPr="009765E9" w:rsidTr="00742DCA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52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Servizi per la sanità e l’assistenza sociale</w:t>
            </w:r>
          </w:p>
        </w:tc>
      </w:tr>
      <w:tr w:rsidR="00742DCA" w:rsidRPr="009765E9" w:rsidTr="00742DCA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14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5" w:type="dxa"/>
            <w:gridSpan w:val="4"/>
            <w:tcBorders>
              <w:bottom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Italiano</w:t>
            </w:r>
          </w:p>
        </w:tc>
      </w:tr>
      <w:tr w:rsidR="00742DCA" w:rsidRPr="009765E9" w:rsidTr="00742DCA">
        <w:tc>
          <w:tcPr>
            <w:tcW w:w="1358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DCA" w:rsidRPr="009765E9" w:rsidRDefault="00742DCA" w:rsidP="00742DCA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</w:tr>
      <w:tr w:rsidR="00742DCA" w:rsidRPr="009765E9" w:rsidTr="00742DCA">
        <w:tc>
          <w:tcPr>
            <w:tcW w:w="14283" w:type="dxa"/>
            <w:gridSpan w:val="28"/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742DCA" w:rsidRPr="009765E9" w:rsidTr="00742DCA">
        <w:tc>
          <w:tcPr>
            <w:tcW w:w="363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25"/>
            <w:tcBorders>
              <w:top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742DCA" w:rsidRDefault="00742DCA" w:rsidP="00742DC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B542B">
              <w:rPr>
                <w:rFonts w:ascii="Calibri" w:hAnsi="Calibri" w:cs="Calibri"/>
                <w:b/>
                <w:bCs/>
                <w:sz w:val="20"/>
                <w:szCs w:val="20"/>
              </w:rPr>
              <w:t>Utilizzare e produrre testi multimediali</w:t>
            </w:r>
          </w:p>
          <w:p w:rsidR="00742DCA" w:rsidRPr="009765E9" w:rsidRDefault="00742DCA" w:rsidP="00742D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42DCA" w:rsidRPr="009765E9" w:rsidTr="00742DCA">
        <w:tc>
          <w:tcPr>
            <w:tcW w:w="3639" w:type="dxa"/>
            <w:gridSpan w:val="3"/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25"/>
            <w:shd w:val="clear" w:color="auto" w:fill="auto"/>
          </w:tcPr>
          <w:p w:rsidR="00742DCA" w:rsidRPr="00700A07" w:rsidRDefault="00742DCA" w:rsidP="00742DCA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</w:rPr>
            </w:pPr>
            <w:r w:rsidRPr="00700A07">
              <w:rPr>
                <w:rFonts w:ascii="Calibri" w:hAnsi="Calibri"/>
                <w:sz w:val="20"/>
                <w:szCs w:val="20"/>
              </w:rPr>
              <w:t>Gestire l’interazione comunicativa, orale e scritta, in relazione agli interlocutori e al contesto. Comprendere i punti principali di testi orali e scritti di varia tipologia, provenienti da fonti diverse, anche di gitali.</w:t>
            </w:r>
          </w:p>
          <w:p w:rsidR="00742DCA" w:rsidRPr="009765E9" w:rsidRDefault="00742DCA" w:rsidP="00742DCA">
            <w:pPr>
              <w:rPr>
                <w:sz w:val="22"/>
                <w:szCs w:val="22"/>
              </w:rPr>
            </w:pPr>
            <w:r w:rsidRPr="00700A07">
              <w:rPr>
                <w:rFonts w:ascii="Calibri" w:hAnsi="Calibri"/>
                <w:sz w:val="20"/>
                <w:szCs w:val="20"/>
              </w:rPr>
              <w:t>Elaborare testi funzionali, orali e scritti, di varie tipologie, per descrivere esperienze, spiegare fenomeni e concetti, raccontare eventi, con un uso corretto del lessico di base e un uso appropriato delle competenze espressive</w:t>
            </w:r>
          </w:p>
        </w:tc>
      </w:tr>
      <w:tr w:rsidR="00742DCA" w:rsidRPr="009765E9" w:rsidTr="00742DCA">
        <w:tc>
          <w:tcPr>
            <w:tcW w:w="36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25"/>
            <w:tcBorders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274C5">
              <w:rPr>
                <w:rFonts w:ascii="Calibri" w:hAnsi="Calibri" w:cs="Calibri"/>
                <w:b/>
                <w:bCs/>
                <w:sz w:val="20"/>
                <w:szCs w:val="20"/>
              </w:rPr>
              <w:t>Realizzare semplici attività di animazione ludica e sociale in contesti noti.</w:t>
            </w:r>
          </w:p>
        </w:tc>
      </w:tr>
      <w:tr w:rsidR="00742DCA" w:rsidRPr="009765E9" w:rsidTr="00742DCA">
        <w:tc>
          <w:tcPr>
            <w:tcW w:w="1386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742DCA" w:rsidRPr="009765E9" w:rsidTr="00742DCA">
        <w:trPr>
          <w:trHeight w:val="456"/>
        </w:trPr>
        <w:tc>
          <w:tcPr>
            <w:tcW w:w="3639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chiave di cittadinanza di 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cui al D.M. 139/2007: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imparare ad imparare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progettare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comunicare</w:t>
            </w:r>
          </w:p>
        </w:tc>
      </w:tr>
      <w:tr w:rsidR="00742DCA" w:rsidRPr="009765E9" w:rsidTr="00742DCA">
        <w:trPr>
          <w:trHeight w:val="685"/>
        </w:trPr>
        <w:tc>
          <w:tcPr>
            <w:tcW w:w="3639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742DCA" w:rsidRPr="009765E9" w:rsidTr="00742DCA">
        <w:trPr>
          <w:trHeight w:val="782"/>
        </w:trPr>
        <w:tc>
          <w:tcPr>
            <w:tcW w:w="3639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742DCA" w:rsidRPr="009765E9" w:rsidTr="00742DCA">
        <w:tc>
          <w:tcPr>
            <w:tcW w:w="4916" w:type="dxa"/>
            <w:gridSpan w:val="7"/>
            <w:tcBorders>
              <w:top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10"/>
            <w:tcBorders>
              <w:top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11"/>
            <w:tcBorders>
              <w:top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742DCA" w:rsidRPr="009765E9" w:rsidTr="00742DCA">
        <w:trPr>
          <w:trHeight w:val="869"/>
        </w:trPr>
        <w:tc>
          <w:tcPr>
            <w:tcW w:w="4916" w:type="dxa"/>
            <w:gridSpan w:val="7"/>
            <w:shd w:val="clear" w:color="auto" w:fill="auto"/>
          </w:tcPr>
          <w:p w:rsidR="00742DCA" w:rsidRDefault="00742DCA" w:rsidP="00742DC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Elaborare prodotti </w:t>
            </w:r>
            <w:r w:rsidRPr="00CE49CE">
              <w:rPr>
                <w:rFonts w:ascii="Calibri" w:hAnsi="Calibri" w:cs="Calibri"/>
                <w:b/>
                <w:bCs/>
                <w:sz w:val="20"/>
                <w:szCs w:val="20"/>
              </w:rPr>
              <w:t>multimediali (testi, immagini, suoni , ecc.), anche con tecnologie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digitali</w:t>
            </w:r>
          </w:p>
          <w:p w:rsidR="00742DCA" w:rsidRDefault="00742DCA" w:rsidP="00742DC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E49C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Comprendere i prodotti della comunicazione audiovisiva</w:t>
            </w:r>
          </w:p>
          <w:p w:rsidR="00742DCA" w:rsidRPr="00F274C5" w:rsidRDefault="00742DCA" w:rsidP="00742DC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274C5">
              <w:rPr>
                <w:rFonts w:ascii="Calibri" w:hAnsi="Calibri" w:cs="Calibri"/>
                <w:b/>
                <w:bCs/>
                <w:sz w:val="20"/>
                <w:szCs w:val="20"/>
              </w:rPr>
              <w:t>Riconoscere i materiali e gli</w:t>
            </w:r>
          </w:p>
          <w:p w:rsidR="00742DCA" w:rsidRPr="00F274C5" w:rsidRDefault="00742DCA" w:rsidP="00742DC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274C5">
              <w:rPr>
                <w:rFonts w:ascii="Calibri" w:hAnsi="Calibri" w:cs="Calibri"/>
                <w:b/>
                <w:bCs/>
                <w:sz w:val="20"/>
                <w:szCs w:val="20"/>
              </w:rPr>
              <w:t>strumenti utili all’animazione ludica e</w:t>
            </w:r>
          </w:p>
          <w:p w:rsidR="00742DCA" w:rsidRDefault="00742DCA" w:rsidP="00742DC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274C5">
              <w:rPr>
                <w:rFonts w:ascii="Calibri" w:hAnsi="Calibri" w:cs="Calibri"/>
                <w:b/>
                <w:bCs/>
                <w:sz w:val="20"/>
                <w:szCs w:val="20"/>
              </w:rPr>
              <w:t>sociale.</w:t>
            </w:r>
          </w:p>
          <w:p w:rsidR="00742DCA" w:rsidRDefault="00742DCA" w:rsidP="00742DCA">
            <w:pPr>
              <w:rPr>
                <w:rFonts w:ascii="Calibri" w:hAnsi="Calibri" w:cs="Calibri"/>
                <w:sz w:val="20"/>
                <w:szCs w:val="20"/>
              </w:rPr>
            </w:pPr>
            <w:r w:rsidRPr="003D2D7E">
              <w:rPr>
                <w:rFonts w:ascii="Calibri" w:hAnsi="Calibri" w:cs="Calibri"/>
                <w:sz w:val="20"/>
                <w:szCs w:val="20"/>
              </w:rPr>
              <w:t>Cogliere in una conversazione o in una discussione i diversi punti di vista e le diverse argomentazioni per poter intervenire con pertinenza e coerenza</w:t>
            </w:r>
          </w:p>
          <w:p w:rsidR="00742DCA" w:rsidRPr="00C3798E" w:rsidRDefault="00742DCA" w:rsidP="00742DC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3798E">
              <w:rPr>
                <w:sz w:val="20"/>
                <w:szCs w:val="20"/>
              </w:rPr>
              <w:t>Scrivere testi di tipo diverso (narrativo, descrittivo, espositivo, regolativo, argomentativo) anche in formato digitale, corretti sul piano morfosintattico e ortografico, con scelte lessicali appropriate, coerenti e coesi, adeguati allo scopo e al destinatario, curati nell’ impaginazione, con lo sviluppo chiaro di un’idea di fondo e con riferimenti/citazioni funzionali al discorso</w:t>
            </w:r>
            <w:r w:rsidRPr="00C3798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4734" w:type="dxa"/>
            <w:gridSpan w:val="10"/>
            <w:shd w:val="clear" w:color="auto" w:fill="auto"/>
            <w:vAlign w:val="center"/>
          </w:tcPr>
          <w:p w:rsidR="00742DCA" w:rsidRPr="00CE49CE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CE49CE">
              <w:rPr>
                <w:rFonts w:ascii="Calibri" w:hAnsi="Calibri" w:cs="Calibri"/>
                <w:bCs/>
                <w:sz w:val="20"/>
                <w:szCs w:val="20"/>
              </w:rPr>
              <w:t xml:space="preserve"> Principali componenti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CE49CE">
              <w:rPr>
                <w:rFonts w:ascii="Calibri" w:hAnsi="Calibri" w:cs="Calibri"/>
                <w:bCs/>
                <w:sz w:val="20"/>
                <w:szCs w:val="20"/>
              </w:rPr>
              <w:t>strutturali ed espressive di</w:t>
            </w:r>
          </w:p>
          <w:p w:rsidR="00742DCA" w:rsidRDefault="00742DCA" w:rsidP="00742DCA">
            <w:pPr>
              <w:pStyle w:val="Corpotesto"/>
              <w:spacing w:after="0"/>
              <w:jc w:val="left"/>
              <w:rPr>
                <w:rFonts w:ascii="Calibri" w:hAnsi="Calibri" w:cs="Calibri"/>
                <w:bCs/>
                <w:sz w:val="20"/>
                <w:szCs w:val="20"/>
              </w:rPr>
            </w:pPr>
            <w:r w:rsidRPr="00CE49CE">
              <w:rPr>
                <w:rFonts w:ascii="Calibri" w:hAnsi="Calibri" w:cs="Calibri"/>
                <w:bCs/>
                <w:sz w:val="20"/>
                <w:szCs w:val="20"/>
              </w:rPr>
              <w:t>un prodotto audiovisivo</w:t>
            </w:r>
          </w:p>
          <w:p w:rsidR="00742DCA" w:rsidRPr="00CE49CE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CE49CE">
              <w:rPr>
                <w:rFonts w:ascii="Calibri" w:hAnsi="Calibri" w:cs="Calibri"/>
                <w:bCs/>
                <w:sz w:val="20"/>
                <w:szCs w:val="20"/>
              </w:rPr>
              <w:t xml:space="preserve"> Semplici applicazioni per la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CE49CE">
              <w:rPr>
                <w:rFonts w:ascii="Calibri" w:hAnsi="Calibri" w:cs="Calibri"/>
                <w:bCs/>
                <w:sz w:val="20"/>
                <w:szCs w:val="20"/>
              </w:rPr>
              <w:t>elaborazione audio e video</w:t>
            </w:r>
          </w:p>
          <w:p w:rsidR="00742DCA" w:rsidRPr="00F274C5" w:rsidRDefault="00742DCA" w:rsidP="00742DC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274C5">
              <w:rPr>
                <w:rFonts w:ascii="Calibri" w:hAnsi="Calibri" w:cs="Calibri"/>
                <w:b/>
                <w:bCs/>
                <w:sz w:val="20"/>
                <w:szCs w:val="20"/>
              </w:rPr>
              <w:t>Obiettivi e tecniche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F274C5">
              <w:rPr>
                <w:rFonts w:ascii="Calibri" w:hAnsi="Calibri" w:cs="Calibri"/>
                <w:b/>
                <w:bCs/>
                <w:sz w:val="20"/>
                <w:szCs w:val="20"/>
              </w:rPr>
              <w:t>dell’animazione ludica e</w:t>
            </w:r>
          </w:p>
          <w:p w:rsidR="00742DCA" w:rsidRPr="00F274C5" w:rsidRDefault="00742DCA" w:rsidP="00742DC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274C5">
              <w:rPr>
                <w:rFonts w:ascii="Calibri" w:hAnsi="Calibri" w:cs="Calibri"/>
                <w:b/>
                <w:bCs/>
                <w:sz w:val="20"/>
                <w:szCs w:val="20"/>
              </w:rPr>
              <w:t>sociale anche con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F274C5">
              <w:rPr>
                <w:rFonts w:ascii="Calibri" w:hAnsi="Calibri" w:cs="Calibri"/>
                <w:b/>
                <w:bCs/>
                <w:sz w:val="20"/>
                <w:szCs w:val="20"/>
              </w:rPr>
              <w:t>strumenti multimediali.</w:t>
            </w:r>
          </w:p>
          <w:p w:rsidR="00742DCA" w:rsidRPr="000F1CE2" w:rsidRDefault="00742DCA" w:rsidP="00742DCA">
            <w:pPr>
              <w:rPr>
                <w:rFonts w:ascii="Calibri" w:hAnsi="Calibri" w:cs="Calibri"/>
                <w:sz w:val="20"/>
                <w:szCs w:val="20"/>
              </w:rPr>
            </w:pPr>
            <w:r w:rsidRPr="000F1CE2">
              <w:rPr>
                <w:rFonts w:ascii="Calibri" w:hAnsi="Calibri" w:cs="Calibri"/>
                <w:sz w:val="20"/>
                <w:szCs w:val="20"/>
              </w:rPr>
              <w:t>Strumenti e codici della comunicazione e loro</w:t>
            </w:r>
          </w:p>
          <w:p w:rsidR="00742DCA" w:rsidRPr="000F1CE2" w:rsidRDefault="00742DCA" w:rsidP="00742DCA">
            <w:pPr>
              <w:rPr>
                <w:rFonts w:ascii="Calibri" w:hAnsi="Calibri" w:cs="Calibri"/>
                <w:sz w:val="20"/>
                <w:szCs w:val="20"/>
              </w:rPr>
            </w:pPr>
            <w:r w:rsidRPr="000F1CE2">
              <w:rPr>
                <w:rFonts w:ascii="Calibri" w:hAnsi="Calibri" w:cs="Calibri"/>
                <w:sz w:val="20"/>
                <w:szCs w:val="20"/>
              </w:rPr>
              <w:t>connessioni in contesti formali, organizzativi e</w:t>
            </w:r>
          </w:p>
          <w:p w:rsidR="00742DCA" w:rsidRDefault="00742DCA" w:rsidP="00742DCA">
            <w:pPr>
              <w:pStyle w:val="Corpotesto"/>
              <w:spacing w:after="0"/>
              <w:jc w:val="left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0F1CE2">
              <w:rPr>
                <w:rFonts w:ascii="Calibri" w:hAnsi="Calibri" w:cs="Calibri"/>
                <w:sz w:val="20"/>
                <w:szCs w:val="20"/>
              </w:rPr>
              <w:t>professionali.</w:t>
            </w:r>
          </w:p>
          <w:p w:rsidR="00742DCA" w:rsidRPr="00C3798E" w:rsidRDefault="00742DCA" w:rsidP="00742DCA">
            <w:pPr>
              <w:rPr>
                <w:sz w:val="20"/>
                <w:szCs w:val="20"/>
              </w:rPr>
            </w:pPr>
            <w:r w:rsidRPr="00C3798E">
              <w:rPr>
                <w:sz w:val="20"/>
                <w:szCs w:val="20"/>
              </w:rPr>
              <w:t>Strutture essenziali dei testi funzionali:</w:t>
            </w:r>
          </w:p>
          <w:p w:rsidR="00742DCA" w:rsidRPr="00C3798E" w:rsidRDefault="00742DCA" w:rsidP="00742DCA">
            <w:pPr>
              <w:rPr>
                <w:sz w:val="20"/>
                <w:szCs w:val="20"/>
              </w:rPr>
            </w:pPr>
            <w:r w:rsidRPr="00C3798E">
              <w:rPr>
                <w:sz w:val="20"/>
                <w:szCs w:val="20"/>
              </w:rPr>
              <w:t>descrittivi, espositivi, , espressivi, valutativo interpretativi,</w:t>
            </w:r>
          </w:p>
          <w:p w:rsidR="00742DCA" w:rsidRPr="00C3798E" w:rsidRDefault="00742DCA" w:rsidP="00742DCA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 w:rsidRPr="00C3798E">
              <w:rPr>
                <w:sz w:val="20"/>
                <w:szCs w:val="20"/>
              </w:rPr>
              <w:t>argomentativi, regolativi.</w:t>
            </w:r>
          </w:p>
        </w:tc>
        <w:tc>
          <w:tcPr>
            <w:tcW w:w="4633" w:type="dxa"/>
            <w:gridSpan w:val="11"/>
            <w:shd w:val="clear" w:color="auto" w:fill="auto"/>
            <w:vAlign w:val="center"/>
          </w:tcPr>
          <w:p w:rsidR="00742DCA" w:rsidRDefault="00742DCA" w:rsidP="00742DCA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I temi: l’Amore</w:t>
            </w:r>
          </w:p>
          <w:p w:rsidR="00742DCA" w:rsidRPr="009765E9" w:rsidRDefault="00742DCA" w:rsidP="00742DCA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La natura</w:t>
            </w:r>
          </w:p>
        </w:tc>
      </w:tr>
      <w:tr w:rsidR="00742DCA" w:rsidRPr="009765E9" w:rsidTr="00742DCA">
        <w:tc>
          <w:tcPr>
            <w:tcW w:w="14283" w:type="dxa"/>
            <w:gridSpan w:val="28"/>
            <w:shd w:val="clear" w:color="auto" w:fill="FABF8F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742DCA" w:rsidRPr="009765E9" w:rsidTr="00742DCA">
        <w:tc>
          <w:tcPr>
            <w:tcW w:w="14283" w:type="dxa"/>
            <w:gridSpan w:val="28"/>
            <w:shd w:val="clear" w:color="auto" w:fill="auto"/>
          </w:tcPr>
          <w:p w:rsidR="00742DCA" w:rsidRPr="008C4B7B" w:rsidRDefault="00742DCA" w:rsidP="00742DCA">
            <w:pPr>
              <w:pStyle w:val="NormaleWeb"/>
              <w:spacing w:before="0" w:beforeAutospacing="0" w:after="0" w:afterAutospacing="0"/>
              <w:rPr>
                <w:rFonts w:ascii="Calibri" w:hAnsi="Calibri"/>
                <w:sz w:val="20"/>
                <w:szCs w:val="20"/>
              </w:rPr>
            </w:pPr>
            <w:r w:rsidRPr="008C4B7B">
              <w:rPr>
                <w:rFonts w:ascii="Calibri" w:hAnsi="Calibri"/>
                <w:b/>
                <w:sz w:val="20"/>
                <w:szCs w:val="20"/>
                <w:u w:val="single"/>
              </w:rPr>
              <w:t>Colloquio orale:</w:t>
            </w:r>
            <w:r w:rsidRPr="008C4B7B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742DCA" w:rsidRPr="008C4B7B" w:rsidRDefault="00742DCA" w:rsidP="00742DCA">
            <w:pPr>
              <w:pStyle w:val="NormaleWeb"/>
              <w:spacing w:before="0" w:beforeAutospacing="0" w:after="0" w:afterAutospacing="0"/>
              <w:rPr>
                <w:rFonts w:ascii="Calibri" w:hAnsi="Calibri"/>
                <w:sz w:val="20"/>
                <w:szCs w:val="20"/>
              </w:rPr>
            </w:pPr>
            <w:r w:rsidRPr="008C4B7B">
              <w:rPr>
                <w:rFonts w:ascii="Calibri" w:hAnsi="Calibri"/>
                <w:sz w:val="20"/>
                <w:szCs w:val="20"/>
              </w:rPr>
              <w:t>Individuazione , riconoscimento e analisi delle strutture della lingua presenti in un testo.</w:t>
            </w:r>
          </w:p>
          <w:p w:rsidR="00742DCA" w:rsidRPr="00BB3436" w:rsidRDefault="00742DCA" w:rsidP="00742DCA">
            <w:pPr>
              <w:pStyle w:val="Corpodeltesto3"/>
              <w:spacing w:after="0"/>
              <w:jc w:val="lef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B3436">
              <w:rPr>
                <w:rFonts w:ascii="Calibri" w:hAnsi="Calibri"/>
                <w:color w:val="000000"/>
                <w:sz w:val="20"/>
                <w:szCs w:val="20"/>
              </w:rPr>
              <w:t>L’alunno individua oralmente la struttura del testo teatrale attraverso le opere esaminate</w:t>
            </w:r>
          </w:p>
          <w:p w:rsidR="00742DCA" w:rsidRPr="008C4B7B" w:rsidRDefault="00742DCA" w:rsidP="00742DCA">
            <w:pPr>
              <w:pStyle w:val="NormaleWeb"/>
              <w:spacing w:before="0" w:beforeAutospacing="0" w:after="0" w:afterAutospacing="0"/>
              <w:rPr>
                <w:rFonts w:ascii="Calibri" w:hAnsi="Calibri"/>
                <w:b/>
                <w:color w:val="000000"/>
                <w:sz w:val="20"/>
                <w:szCs w:val="20"/>
                <w:u w:val="single"/>
              </w:rPr>
            </w:pPr>
            <w:r w:rsidRPr="008C4B7B">
              <w:rPr>
                <w:rFonts w:ascii="Calibri" w:hAnsi="Calibri"/>
                <w:b/>
                <w:color w:val="000000"/>
                <w:sz w:val="20"/>
                <w:szCs w:val="20"/>
                <w:u w:val="single"/>
              </w:rPr>
              <w:t>Prova scritta:</w:t>
            </w:r>
          </w:p>
          <w:p w:rsidR="00742DCA" w:rsidRPr="009765E9" w:rsidRDefault="00742DCA" w:rsidP="00742DCA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 w:rsidRPr="00BB3436">
              <w:rPr>
                <w:rFonts w:ascii="Calibri" w:hAnsi="Calibri"/>
                <w:color w:val="000000"/>
                <w:sz w:val="20"/>
                <w:szCs w:val="20"/>
              </w:rPr>
              <w:t>Analisi e comprensione di un testo teatrale anche con l’ausilio di mezzi multimediali</w:t>
            </w:r>
          </w:p>
        </w:tc>
      </w:tr>
      <w:tr w:rsidR="00742DCA" w:rsidRPr="009765E9" w:rsidTr="004C6AF3">
        <w:tc>
          <w:tcPr>
            <w:tcW w:w="14283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742DCA" w:rsidRPr="00742DCA" w:rsidRDefault="00A15362" w:rsidP="00A15362">
            <w:pPr>
              <w:pStyle w:val="NormaleWeb"/>
              <w:jc w:val="center"/>
              <w:rPr>
                <w:rFonts w:ascii="Calibri" w:hAnsi="Calibri"/>
                <w:b/>
                <w:sz w:val="20"/>
                <w:szCs w:val="20"/>
                <w:u w:val="single"/>
              </w:rPr>
            </w:pPr>
            <w:r w:rsidRPr="00742DCA">
              <w:rPr>
                <w:rFonts w:ascii="Calibri" w:hAnsi="Calibri"/>
                <w:b/>
                <w:sz w:val="20"/>
                <w:szCs w:val="20"/>
                <w:u w:val="single"/>
              </w:rPr>
              <w:t>U.F. N.    6</w:t>
            </w:r>
          </w:p>
          <w:p w:rsidR="00742DCA" w:rsidRPr="00742DCA" w:rsidRDefault="00A15362" w:rsidP="00A15362">
            <w:pPr>
              <w:pStyle w:val="NormaleWeb"/>
              <w:jc w:val="center"/>
              <w:rPr>
                <w:rFonts w:ascii="Calibri" w:hAnsi="Calibri"/>
                <w:b/>
                <w:sz w:val="20"/>
                <w:szCs w:val="20"/>
                <w:u w:val="single"/>
              </w:rPr>
            </w:pPr>
            <w:r w:rsidRPr="00742DCA">
              <w:rPr>
                <w:rFonts w:ascii="Calibri" w:hAnsi="Calibri"/>
                <w:b/>
                <w:sz w:val="20"/>
                <w:szCs w:val="20"/>
                <w:u w:val="single"/>
              </w:rPr>
              <w:t>( STRUTTURATA IN OGNI SINGOLO DIPARTIMENTO DISCIPLINARE)</w:t>
            </w:r>
          </w:p>
        </w:tc>
      </w:tr>
      <w:tr w:rsidR="00742DCA" w:rsidRPr="009765E9" w:rsidTr="00742DCA"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Classe:</w:t>
            </w:r>
          </w:p>
        </w:tc>
        <w:tc>
          <w:tcPr>
            <w:tcW w:w="435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62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Servizi per la sanità e l’assistenza sociale</w:t>
            </w:r>
          </w:p>
        </w:tc>
      </w:tr>
      <w:tr w:rsidR="00742DCA" w:rsidRPr="009765E9" w:rsidTr="00742DCA">
        <w:tc>
          <w:tcPr>
            <w:tcW w:w="16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8" w:type="dxa"/>
            <w:gridSpan w:val="13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5" w:type="dxa"/>
            <w:gridSpan w:val="4"/>
            <w:tcBorders>
              <w:bottom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5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Italiano</w:t>
            </w:r>
          </w:p>
        </w:tc>
      </w:tr>
      <w:tr w:rsidR="00742DCA" w:rsidRPr="009765E9" w:rsidTr="00742DCA">
        <w:tc>
          <w:tcPr>
            <w:tcW w:w="1356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DCA" w:rsidRPr="009765E9" w:rsidRDefault="00742DCA" w:rsidP="00742DCA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</w:tr>
      <w:tr w:rsidR="00742DCA" w:rsidRPr="009765E9" w:rsidTr="00742DCA">
        <w:tc>
          <w:tcPr>
            <w:tcW w:w="14283" w:type="dxa"/>
            <w:gridSpan w:val="28"/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742DCA" w:rsidRPr="009765E9" w:rsidTr="00742DCA">
        <w:tc>
          <w:tcPr>
            <w:tcW w:w="36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1" w:type="dxa"/>
            <w:gridSpan w:val="26"/>
            <w:tcBorders>
              <w:top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742DCA" w:rsidRPr="00B07A17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Utilizzare gli </w:t>
            </w:r>
            <w:r w:rsidRPr="00B07A17">
              <w:rPr>
                <w:rFonts w:ascii="Calibri" w:hAnsi="Calibri" w:cs="Calibri"/>
                <w:bCs/>
                <w:sz w:val="20"/>
                <w:szCs w:val="20"/>
              </w:rPr>
              <w:t>strumenti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B07A17">
              <w:rPr>
                <w:rFonts w:ascii="Calibri" w:hAnsi="Calibri" w:cs="Calibri"/>
                <w:bCs/>
                <w:sz w:val="20"/>
                <w:szCs w:val="20"/>
              </w:rPr>
              <w:t>fondamentali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B07A17">
              <w:rPr>
                <w:rFonts w:ascii="Calibri" w:hAnsi="Calibri" w:cs="Calibri"/>
                <w:bCs/>
                <w:sz w:val="20"/>
                <w:szCs w:val="20"/>
              </w:rPr>
              <w:t>per una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B07A17">
              <w:rPr>
                <w:rFonts w:ascii="Calibri" w:hAnsi="Calibri" w:cs="Calibri"/>
                <w:bCs/>
                <w:sz w:val="20"/>
                <w:szCs w:val="20"/>
              </w:rPr>
              <w:t>fruizione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B07A17">
              <w:rPr>
                <w:rFonts w:ascii="Calibri" w:hAnsi="Calibri" w:cs="Calibri"/>
                <w:bCs/>
                <w:sz w:val="20"/>
                <w:szCs w:val="20"/>
              </w:rPr>
              <w:t>consapevole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B07A17">
              <w:rPr>
                <w:rFonts w:ascii="Calibri" w:hAnsi="Calibri" w:cs="Calibri"/>
                <w:bCs/>
                <w:sz w:val="20"/>
                <w:szCs w:val="20"/>
              </w:rPr>
              <w:t>del patrimonio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B07A17">
              <w:rPr>
                <w:rFonts w:ascii="Calibri" w:hAnsi="Calibri" w:cs="Calibri"/>
                <w:bCs/>
                <w:sz w:val="20"/>
                <w:szCs w:val="20"/>
              </w:rPr>
              <w:t>artistico</w:t>
            </w:r>
          </w:p>
        </w:tc>
      </w:tr>
      <w:tr w:rsidR="00742DCA" w:rsidRPr="009765E9" w:rsidTr="00742DCA">
        <w:tc>
          <w:tcPr>
            <w:tcW w:w="3632" w:type="dxa"/>
            <w:gridSpan w:val="2"/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1" w:type="dxa"/>
            <w:gridSpan w:val="26"/>
            <w:shd w:val="clear" w:color="auto" w:fill="auto"/>
          </w:tcPr>
          <w:p w:rsidR="00742DCA" w:rsidRPr="000F1CE2" w:rsidRDefault="00742DCA" w:rsidP="00742DCA">
            <w:pPr>
              <w:rPr>
                <w:rFonts w:ascii="Calibri" w:hAnsi="Calibri" w:cs="Calibri"/>
                <w:sz w:val="20"/>
                <w:szCs w:val="20"/>
              </w:rPr>
            </w:pPr>
            <w:r w:rsidRPr="000F1CE2">
              <w:rPr>
                <w:rFonts w:ascii="Calibri" w:hAnsi="Calibri" w:cs="Calibri"/>
                <w:sz w:val="20"/>
                <w:szCs w:val="20"/>
              </w:rPr>
              <w:t>Acquisire informazioni sulle testimonianze artistiche e sui beni ambientali del territorio di appartenenza utilizzando strumenti e</w:t>
            </w:r>
          </w:p>
          <w:p w:rsidR="00742DCA" w:rsidRPr="000F1CE2" w:rsidRDefault="00742DCA" w:rsidP="00742DCA">
            <w:pPr>
              <w:rPr>
                <w:rFonts w:ascii="Calibri" w:hAnsi="Calibri" w:cs="Calibri"/>
                <w:sz w:val="20"/>
                <w:szCs w:val="20"/>
              </w:rPr>
            </w:pPr>
            <w:r w:rsidRPr="000F1CE2">
              <w:rPr>
                <w:rFonts w:ascii="Calibri" w:hAnsi="Calibri" w:cs="Calibri"/>
                <w:sz w:val="20"/>
                <w:szCs w:val="20"/>
              </w:rPr>
              <w:t>metodi adeguati.</w:t>
            </w:r>
          </w:p>
        </w:tc>
      </w:tr>
      <w:tr w:rsidR="00742DCA" w:rsidRPr="009765E9" w:rsidTr="00742DCA">
        <w:tc>
          <w:tcPr>
            <w:tcW w:w="36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1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742DCA" w:rsidRPr="000F1CE2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0F1CE2">
              <w:rPr>
                <w:rFonts w:ascii="Calibri" w:hAnsi="Calibri" w:cs="Calibri"/>
                <w:bCs/>
                <w:sz w:val="20"/>
                <w:szCs w:val="20"/>
              </w:rPr>
              <w:t>Predisporre e presentare semplici testi e materiali divulgativi inerenti i servizi presenti sul territorio</w:t>
            </w:r>
            <w:r w:rsidRPr="00B07A17">
              <w:rPr>
                <w:bCs/>
              </w:rPr>
              <w:t>.</w:t>
            </w:r>
          </w:p>
        </w:tc>
      </w:tr>
      <w:tr w:rsidR="00742DCA" w:rsidRPr="009765E9" w:rsidTr="00742DCA">
        <w:tc>
          <w:tcPr>
            <w:tcW w:w="1384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22</w:t>
            </w:r>
          </w:p>
        </w:tc>
      </w:tr>
      <w:tr w:rsidR="00742DCA" w:rsidRPr="009765E9" w:rsidTr="00742DCA">
        <w:trPr>
          <w:trHeight w:val="456"/>
        </w:trPr>
        <w:tc>
          <w:tcPr>
            <w:tcW w:w="363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742DCA" w:rsidRPr="009765E9" w:rsidTr="00742DCA">
        <w:trPr>
          <w:trHeight w:val="685"/>
        </w:trPr>
        <w:tc>
          <w:tcPr>
            <w:tcW w:w="3632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742DCA" w:rsidRPr="009765E9" w:rsidTr="00742DCA">
        <w:trPr>
          <w:trHeight w:val="782"/>
        </w:trPr>
        <w:tc>
          <w:tcPr>
            <w:tcW w:w="363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742DCA" w:rsidRPr="009765E9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742DCA" w:rsidRPr="009765E9" w:rsidTr="00742DCA">
        <w:tc>
          <w:tcPr>
            <w:tcW w:w="4908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26" w:type="dxa"/>
            <w:gridSpan w:val="10"/>
            <w:tcBorders>
              <w:top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49" w:type="dxa"/>
            <w:gridSpan w:val="12"/>
            <w:tcBorders>
              <w:top w:val="single" w:sz="4" w:space="0" w:color="auto"/>
            </w:tcBorders>
            <w:shd w:val="clear" w:color="auto" w:fill="DBE5F1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742DCA" w:rsidRPr="009765E9" w:rsidTr="00742DCA">
        <w:trPr>
          <w:trHeight w:val="869"/>
        </w:trPr>
        <w:tc>
          <w:tcPr>
            <w:tcW w:w="4908" w:type="dxa"/>
            <w:gridSpan w:val="6"/>
            <w:shd w:val="clear" w:color="auto" w:fill="auto"/>
          </w:tcPr>
          <w:p w:rsidR="00742DCA" w:rsidRPr="00630E7D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30E7D">
              <w:rPr>
                <w:rFonts w:ascii="Calibri" w:hAnsi="Calibri" w:cs="Calibri"/>
                <w:bCs/>
                <w:sz w:val="20"/>
                <w:szCs w:val="20"/>
              </w:rPr>
              <w:t xml:space="preserve"> Riconoscere e apprezzare le opere d’arte</w:t>
            </w:r>
          </w:p>
          <w:p w:rsidR="00742DCA" w:rsidRPr="000F1CE2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0F1CE2">
              <w:rPr>
                <w:rFonts w:ascii="Calibri" w:hAnsi="Calibri" w:cs="Calibri"/>
                <w:bCs/>
                <w:sz w:val="20"/>
                <w:szCs w:val="20"/>
              </w:rPr>
              <w:t>Individuare modalità di presentazione dei servizi ai fini informativi e divulgativi.</w:t>
            </w:r>
          </w:p>
          <w:p w:rsidR="00742DCA" w:rsidRPr="00630E7D" w:rsidRDefault="00742DCA" w:rsidP="00742DCA">
            <w:pPr>
              <w:rPr>
                <w:rFonts w:ascii="Calibri" w:hAnsi="Calibri" w:cs="Calibri"/>
                <w:sz w:val="20"/>
                <w:szCs w:val="20"/>
              </w:rPr>
            </w:pPr>
            <w:r w:rsidRPr="00630E7D">
              <w:rPr>
                <w:rFonts w:ascii="Calibri" w:hAnsi="Calibri" w:cs="Calibri"/>
                <w:sz w:val="20"/>
                <w:szCs w:val="20"/>
              </w:rPr>
              <w:t>Riconoscere e identificare i principali periodi e linee di sviluppo della cultura artistica italiana e straniera</w:t>
            </w:r>
          </w:p>
        </w:tc>
        <w:tc>
          <w:tcPr>
            <w:tcW w:w="4726" w:type="dxa"/>
            <w:gridSpan w:val="10"/>
            <w:shd w:val="clear" w:color="auto" w:fill="auto"/>
            <w:vAlign w:val="center"/>
          </w:tcPr>
          <w:p w:rsidR="00742DCA" w:rsidRPr="000F1CE2" w:rsidRDefault="00742DCA" w:rsidP="00742DC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F1CE2">
              <w:rPr>
                <w:rFonts w:ascii="Calibri" w:hAnsi="Calibri" w:cs="Calibri"/>
                <w:b/>
                <w:bCs/>
                <w:sz w:val="20"/>
                <w:szCs w:val="20"/>
              </w:rPr>
              <w:t>Elementi fondamentali per la lettura/ascolto di un’opera  d’arte (pittura, architettura, plastica, fotografia, film, musica…..)</w:t>
            </w:r>
          </w:p>
          <w:p w:rsidR="00742DCA" w:rsidRPr="000F1CE2" w:rsidRDefault="00742DCA" w:rsidP="00742DCA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0F1CE2">
              <w:rPr>
                <w:rFonts w:ascii="Calibri" w:hAnsi="Calibri" w:cs="Calibri"/>
                <w:bCs/>
                <w:sz w:val="20"/>
                <w:szCs w:val="20"/>
              </w:rPr>
              <w:t>Modalità di presentazione e diffusione delle informazione.</w:t>
            </w:r>
          </w:p>
          <w:p w:rsidR="00742DCA" w:rsidRPr="00630E7D" w:rsidRDefault="00742DCA" w:rsidP="00742DCA">
            <w:pPr>
              <w:rPr>
                <w:rFonts w:ascii="Calibri" w:hAnsi="Calibri" w:cs="Calibri"/>
                <w:sz w:val="20"/>
                <w:szCs w:val="20"/>
              </w:rPr>
            </w:pPr>
            <w:r w:rsidRPr="00630E7D">
              <w:rPr>
                <w:rFonts w:ascii="Calibri" w:hAnsi="Calibri" w:cs="Calibri"/>
                <w:sz w:val="20"/>
                <w:szCs w:val="20"/>
              </w:rPr>
              <w:t>I caratteri fondamentali delle più significative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30E7D">
              <w:rPr>
                <w:rFonts w:ascii="Calibri" w:hAnsi="Calibri" w:cs="Calibri"/>
                <w:sz w:val="20"/>
                <w:szCs w:val="20"/>
              </w:rPr>
              <w:t>espressioni artistiche (arti figurative,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30E7D">
              <w:rPr>
                <w:rFonts w:ascii="Calibri" w:hAnsi="Calibri" w:cs="Calibri"/>
                <w:sz w:val="20"/>
                <w:szCs w:val="20"/>
              </w:rPr>
              <w:t>architettura ecc.) italiane e di altri Paesi</w:t>
            </w:r>
          </w:p>
        </w:tc>
        <w:tc>
          <w:tcPr>
            <w:tcW w:w="4649" w:type="dxa"/>
            <w:gridSpan w:val="12"/>
            <w:shd w:val="clear" w:color="auto" w:fill="auto"/>
            <w:vAlign w:val="center"/>
          </w:tcPr>
          <w:p w:rsidR="00742DCA" w:rsidRPr="008C4B7B" w:rsidRDefault="00742DCA" w:rsidP="00742DCA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  <w:u w:val="single"/>
              </w:rPr>
            </w:pPr>
            <w:r w:rsidRPr="008C4B7B">
              <w:rPr>
                <w:rFonts w:ascii="Calibri" w:hAnsi="Calibri"/>
                <w:b/>
                <w:color w:val="000000"/>
                <w:sz w:val="24"/>
                <w:u w:val="single"/>
              </w:rPr>
              <w:t>Le competenze testuali:</w:t>
            </w:r>
          </w:p>
          <w:p w:rsidR="00742DCA" w:rsidRPr="008C4B7B" w:rsidRDefault="00742DCA" w:rsidP="00742DCA">
            <w:pPr>
              <w:pStyle w:val="NormaleWeb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8C4B7B">
              <w:rPr>
                <w:rFonts w:ascii="Calibri" w:hAnsi="Calibri"/>
                <w:color w:val="000000"/>
              </w:rPr>
              <w:t>Il testo nella prova invalsi</w:t>
            </w:r>
          </w:p>
          <w:p w:rsidR="00742DCA" w:rsidRPr="008C4B7B" w:rsidRDefault="00742DCA" w:rsidP="00742DCA">
            <w:pPr>
              <w:pStyle w:val="NormaleWeb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8C4B7B">
              <w:rPr>
                <w:rFonts w:ascii="Calibri" w:hAnsi="Calibri"/>
                <w:color w:val="000000"/>
              </w:rPr>
              <w:t>Testi informativi specifici (la cronaca, la</w:t>
            </w:r>
          </w:p>
          <w:p w:rsidR="00742DCA" w:rsidRPr="008C4B7B" w:rsidRDefault="00742DCA" w:rsidP="00742DCA">
            <w:pPr>
              <w:pStyle w:val="NormaleWeb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8C4B7B">
              <w:rPr>
                <w:rFonts w:ascii="Calibri" w:hAnsi="Calibri"/>
                <w:color w:val="000000"/>
              </w:rPr>
              <w:t>relazione, il saggio breve, il riassunto)</w:t>
            </w:r>
          </w:p>
          <w:p w:rsidR="00742DCA" w:rsidRPr="008C4B7B" w:rsidRDefault="00742DCA" w:rsidP="00742DCA">
            <w:pPr>
              <w:pStyle w:val="NormaleWeb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8C4B7B">
              <w:rPr>
                <w:rFonts w:ascii="Calibri" w:hAnsi="Calibri"/>
                <w:color w:val="000000"/>
              </w:rPr>
              <w:t>Il testo non continuo</w:t>
            </w:r>
          </w:p>
          <w:p w:rsidR="00742DCA" w:rsidRPr="00A10B70" w:rsidRDefault="00742DCA" w:rsidP="00742DCA">
            <w:pPr>
              <w:pStyle w:val="Corpodeltesto1"/>
              <w:rPr>
                <w:rFonts w:cs="Calibri"/>
                <w:color w:val="000000"/>
                <w:sz w:val="24"/>
                <w:lang w:eastAsia="it-IT"/>
              </w:rPr>
            </w:pPr>
          </w:p>
          <w:p w:rsidR="00742DCA" w:rsidRPr="00A10B70" w:rsidRDefault="00742DCA" w:rsidP="00742DCA">
            <w:pPr>
              <w:pStyle w:val="Corpodeltesto1"/>
              <w:rPr>
                <w:b w:val="0"/>
                <w:color w:val="000000"/>
                <w:sz w:val="24"/>
                <w:u w:val="single"/>
              </w:rPr>
            </w:pPr>
            <w:r w:rsidRPr="00A10B70">
              <w:rPr>
                <w:color w:val="000000"/>
                <w:sz w:val="24"/>
                <w:u w:val="single"/>
              </w:rPr>
              <w:t>La sintassi della frase:</w:t>
            </w:r>
          </w:p>
          <w:p w:rsidR="00742DCA" w:rsidRPr="008C4B7B" w:rsidRDefault="00742DCA" w:rsidP="00742DCA">
            <w:pPr>
              <w:pStyle w:val="NormaleWeb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8C4B7B">
              <w:rPr>
                <w:rFonts w:ascii="Calibri" w:hAnsi="Calibri"/>
                <w:color w:val="000000"/>
              </w:rPr>
              <w:lastRenderedPageBreak/>
              <w:t>- La frase complessa</w:t>
            </w:r>
          </w:p>
          <w:p w:rsidR="00742DCA" w:rsidRPr="009765E9" w:rsidRDefault="00742DCA" w:rsidP="00742DCA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</w:tc>
      </w:tr>
      <w:tr w:rsidR="00742DCA" w:rsidRPr="009765E9" w:rsidTr="00742DCA">
        <w:tc>
          <w:tcPr>
            <w:tcW w:w="14283" w:type="dxa"/>
            <w:gridSpan w:val="28"/>
            <w:shd w:val="clear" w:color="auto" w:fill="FABF8F"/>
          </w:tcPr>
          <w:p w:rsidR="00742DCA" w:rsidRPr="009765E9" w:rsidRDefault="00742DCA" w:rsidP="00742DCA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742DCA" w:rsidRPr="009765E9" w:rsidTr="00742DCA">
        <w:tc>
          <w:tcPr>
            <w:tcW w:w="14283" w:type="dxa"/>
            <w:gridSpan w:val="28"/>
            <w:shd w:val="clear" w:color="auto" w:fill="auto"/>
          </w:tcPr>
          <w:p w:rsidR="00742DCA" w:rsidRPr="008C4B7B" w:rsidRDefault="00742DCA" w:rsidP="00742DCA">
            <w:pPr>
              <w:pStyle w:val="NormaleWeb"/>
              <w:spacing w:before="0" w:beforeAutospacing="0" w:after="0" w:afterAutospacing="0"/>
              <w:rPr>
                <w:rFonts w:ascii="Calibri" w:hAnsi="Calibri"/>
              </w:rPr>
            </w:pPr>
            <w:r w:rsidRPr="008C4B7B">
              <w:rPr>
                <w:rFonts w:ascii="Calibri" w:hAnsi="Calibri"/>
                <w:b/>
                <w:u w:val="single"/>
              </w:rPr>
              <w:t>Colloquio orale:</w:t>
            </w:r>
            <w:r w:rsidRPr="008C4B7B">
              <w:rPr>
                <w:rFonts w:ascii="Calibri" w:hAnsi="Calibri"/>
              </w:rPr>
              <w:t xml:space="preserve"> </w:t>
            </w:r>
          </w:p>
          <w:p w:rsidR="00742DCA" w:rsidRPr="008C4B7B" w:rsidRDefault="00742DCA" w:rsidP="00742DCA">
            <w:pPr>
              <w:pStyle w:val="NormaleWeb"/>
              <w:spacing w:before="0" w:beforeAutospacing="0" w:after="0" w:afterAutospacing="0"/>
              <w:rPr>
                <w:rFonts w:ascii="Calibri" w:hAnsi="Calibri"/>
              </w:rPr>
            </w:pPr>
            <w:r w:rsidRPr="008C4B7B">
              <w:rPr>
                <w:rFonts w:ascii="Calibri" w:hAnsi="Calibri"/>
              </w:rPr>
              <w:t>Individuazione , riconoscimento e analisi delle strutture della lingua presenti in un testo.</w:t>
            </w:r>
          </w:p>
          <w:p w:rsidR="00742DCA" w:rsidRDefault="00742DCA" w:rsidP="00742DCA">
            <w:pPr>
              <w:pStyle w:val="NormaleWeb"/>
              <w:spacing w:before="0" w:beforeAutospacing="0" w:after="0" w:afterAutospacing="0"/>
              <w:rPr>
                <w:rFonts w:ascii="Calibri" w:hAnsi="Calibri"/>
                <w:color w:val="000000"/>
                <w:highlight w:val="yellow"/>
              </w:rPr>
            </w:pPr>
            <w:r w:rsidRPr="008C4B7B">
              <w:rPr>
                <w:rFonts w:ascii="Calibri" w:hAnsi="Calibri"/>
                <w:b/>
                <w:color w:val="000000"/>
                <w:u w:val="single"/>
              </w:rPr>
              <w:t>Prova scritta:</w:t>
            </w:r>
          </w:p>
          <w:p w:rsidR="00742DCA" w:rsidRPr="009765E9" w:rsidRDefault="00742DCA" w:rsidP="00742DCA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 w:rsidRPr="008C4B7B">
              <w:rPr>
                <w:rFonts w:ascii="Calibri" w:hAnsi="Calibri"/>
                <w:color w:val="000000"/>
              </w:rPr>
              <w:t>Prova comune su modello INVALSI</w:t>
            </w:r>
          </w:p>
        </w:tc>
      </w:tr>
    </w:tbl>
    <w:p w:rsidR="00742DCA" w:rsidRDefault="00742DCA" w:rsidP="000C0C9E">
      <w:pPr>
        <w:rPr>
          <w:b/>
          <w:sz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5"/>
        <w:gridCol w:w="423"/>
        <w:gridCol w:w="853"/>
        <w:gridCol w:w="1113"/>
        <w:gridCol w:w="1269"/>
        <w:gridCol w:w="353"/>
        <w:gridCol w:w="1380"/>
        <w:gridCol w:w="611"/>
        <w:gridCol w:w="664"/>
        <w:gridCol w:w="606"/>
        <w:gridCol w:w="423"/>
        <w:gridCol w:w="2234"/>
        <w:gridCol w:w="282"/>
        <w:gridCol w:w="441"/>
      </w:tblGrid>
      <w:tr w:rsidR="00A15362" w:rsidRPr="009765E9" w:rsidTr="00A15362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A15362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</w:t>
            </w:r>
          </w:p>
          <w:p w:rsidR="00A15362" w:rsidRPr="009765E9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 </w:t>
            </w:r>
          </w:p>
          <w:p w:rsidR="00A15362" w:rsidRPr="009765E9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A15362" w:rsidRPr="009765E9" w:rsidTr="00A15362"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SERVIZI PER LA SANITà E L’ASSISTENZA SOCIALE</w:t>
            </w:r>
          </w:p>
        </w:tc>
      </w:tr>
      <w:tr w:rsidR="00A15362" w:rsidRPr="009765E9" w:rsidTr="00A15362">
        <w:tc>
          <w:tcPr>
            <w:tcW w:w="16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6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6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INGLESE</w:t>
            </w:r>
          </w:p>
        </w:tc>
      </w:tr>
      <w:tr w:rsidR="00A15362" w:rsidRPr="009765E9" w:rsidTr="00A15362">
        <w:tc>
          <w:tcPr>
            <w:tcW w:w="135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A15362" w:rsidRPr="009765E9" w:rsidTr="00A15362">
        <w:tc>
          <w:tcPr>
            <w:tcW w:w="3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UTILIZZARE UNA LINGUA PER I PRINCIPALI SCOPI COMUNICATIVI ED OPERATIVI</w:t>
            </w:r>
          </w:p>
        </w:tc>
      </w:tr>
      <w:tr w:rsidR="00A15362" w:rsidRPr="009765E9" w:rsidTr="00A15362">
        <w:tc>
          <w:tcPr>
            <w:tcW w:w="3631" w:type="dxa"/>
            <w:gridSpan w:val="2"/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shd w:val="clear" w:color="auto" w:fill="auto"/>
          </w:tcPr>
          <w:p w:rsidR="00A15362" w:rsidRDefault="00A15362" w:rsidP="00A153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ACQUISIRE INFORMAZIONI SULLE TRADIZIONI CULTURALI LOCALI UTILIZZANDO STRUMENTI E METODI ADEGUATI</w:t>
            </w:r>
          </w:p>
          <w:p w:rsidR="00A15362" w:rsidRPr="009765E9" w:rsidRDefault="00A15362" w:rsidP="00A153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ILLUSTRARE LE CARATTERISTICHE DELLA CULTURA LOCALE E NAZIONALE DI APPARTENENZA, ANCHE A SOGGETTI DI ALTRE CULTURE</w:t>
            </w:r>
          </w:p>
        </w:tc>
      </w:tr>
      <w:tr w:rsidR="00A15362" w:rsidRPr="009765E9" w:rsidTr="00A15362">
        <w:tc>
          <w:tcPr>
            <w:tcW w:w="3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PARTECIPARE E COOPERARE NEI GRUPPI DI LAVORO IN AMBITO SCOLASTICO</w:t>
            </w:r>
          </w:p>
        </w:tc>
      </w:tr>
      <w:tr w:rsidR="00A15362" w:rsidRPr="009765E9" w:rsidTr="00A15362">
        <w:tc>
          <w:tcPr>
            <w:tcW w:w="13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11</w:t>
            </w:r>
          </w:p>
        </w:tc>
      </w:tr>
      <w:tr w:rsidR="00A15362" w:rsidRPr="009765E9" w:rsidTr="00A15362">
        <w:trPr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A15362" w:rsidRPr="009765E9" w:rsidTr="00A15362">
        <w:trPr>
          <w:trHeight w:val="685"/>
        </w:trPr>
        <w:tc>
          <w:tcPr>
            <w:tcW w:w="363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A15362" w:rsidRPr="009765E9" w:rsidTr="00A15362">
        <w:trPr>
          <w:trHeight w:val="782"/>
        </w:trPr>
        <w:tc>
          <w:tcPr>
            <w:tcW w:w="363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A15362" w:rsidRPr="009765E9" w:rsidTr="00A15362">
        <w:tc>
          <w:tcPr>
            <w:tcW w:w="490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26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50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A15362" w:rsidRPr="009765E9" w:rsidTr="00A15362">
        <w:trPr>
          <w:trHeight w:val="869"/>
        </w:trPr>
        <w:tc>
          <w:tcPr>
            <w:tcW w:w="4907" w:type="dxa"/>
            <w:gridSpan w:val="4"/>
            <w:shd w:val="clear" w:color="auto" w:fill="auto"/>
          </w:tcPr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COMPRENDERE I PUNTI PRINCIPALI DI MESSAGGI E ANNUNCI SEMPLICI E CHIARI SU ARGOMENTI DI INTERESSE PERSONALE, QUOTIDIANO E PROFESSIONALE.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RICERCARE INFORMAZIONI ALL’INTERNO DI TESTI DI BREVE ESTENSIONE DI INTERESSE PERSONALE, QUOTIDIANO, SOCIALE O PROFESSIONALE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DESCRIVERE IN MANIERA SEMPLICE ESPERIENZE ED EVENTI RELATIVI ALL’AMBITO PERSONALE E SOCIALE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UTILIZZARE IN MODO ADEGUATO LE STRUTTURE GRAMMATICALI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INTERAGIRE IN CONVERSAZIONI BREVI E SEMPLICI SU TEMI DI INTERESSE PERSONALE, QUOTIDIANO, SOCIALE O PROFESSIONALE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SCRIVERE BREVI TESTI DI INTERESSE PERSONALE, QUOTIDIANO, SOCIALE O PROFESSIONALE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RIFLETTERE SUI PROPRI ATTEGGIAMENTI IN RAPPORTO ALL’ALTRO IN CONTESTI MULTICULTURALI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SAPER IDENTIFICARE E UTILIZZARE UNA GAMMA DI STRATEGIE PER COMUNICARE IN MANIERA EFFICACE CON PARLANTI LA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LINGUA OGGETTO DI STUDIO DI CULTURE DIVERSE</w:t>
            </w:r>
          </w:p>
          <w:p w:rsidR="00A15362" w:rsidRPr="009765E9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ESPORRE LE PROPRIE IDEE ALL’INTERNO DI UN GRUPPO DI LAVORO OSSERVANDO LE REGOLE DELLO SCAMBIO COMUNICATIVO</w:t>
            </w:r>
          </w:p>
        </w:tc>
        <w:tc>
          <w:tcPr>
            <w:tcW w:w="4726" w:type="dxa"/>
            <w:gridSpan w:val="5"/>
            <w:shd w:val="clear" w:color="auto" w:fill="auto"/>
            <w:vAlign w:val="center"/>
          </w:tcPr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lastRenderedPageBreak/>
              <w:t>LESSICO DI BASE SU ARGOMENTI DI VITA QUOTIDIANA SOCIALE E PROFESSIONALE</w:t>
            </w:r>
          </w:p>
          <w:p w:rsidR="00A15362" w:rsidRDefault="00A15362" w:rsidP="00A15362">
            <w:pPr>
              <w:pStyle w:val="Corpotesto"/>
              <w:spacing w:after="0"/>
              <w:ind w:left="72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USO DEL DIZIONARIO BILINGUE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REGOLE GRAMMATICALI FONDAMENTALI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CORRETTA PRONUNCIA DI UN REPERTORIO DI PAROLE E FRASI MEMORIZZATE DI USO COMUNE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SEMPLICI MODALITA’ DI SCRITTURA: MESSAGGI BREVI, LETTURA INFORMALE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 xml:space="preserve">              CULTURA E CIVILTA’ NEI PAESI DI CUI SI                  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 xml:space="preserve">              STUDIA LA LINGUA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 xml:space="preserve">  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ASPETTI DELLE CULTURE DELLA LINGUA OGGETTO DI STUDIO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ASPETTI INTERCULTURALI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MODI, FORME E FUNZIONI DELLA COMUNICAZIONE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Pr="009765E9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4650" w:type="dxa"/>
            <w:gridSpan w:val="6"/>
            <w:shd w:val="clear" w:color="auto" w:fill="auto"/>
            <w:vAlign w:val="center"/>
          </w:tcPr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lastRenderedPageBreak/>
              <w:t>COUNTRIES AND NATIONALITIES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 xml:space="preserve">EVERYDAY OBJECTS 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COLOURS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APPEARANCE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CARDINAL NUMBERS, DAYS, MONTHS, SEASONS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PLACES IN TOWN, DIRECTIONS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THE VERB TO BE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THERE IS/THERE ARE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SUBJECT PRONOUNS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POSSESSIVE ADJECTIVES AND PRONOUNS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ARTICLES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PLURALS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THIS, THAT, THESE, THOSE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HAVE GOT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ADJECTIVES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QUESTION WORDS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TIME PREPOSITIONS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 xml:space="preserve">THE IMPERATIVE 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MUST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PLACE PREPOSITIONS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INTRODUCING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GREETING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ASKING AND TELLING AGES, NATIONALITIES</w:t>
            </w:r>
          </w:p>
          <w:p w:rsidR="00A15362" w:rsidRPr="00C24FC3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</w:pPr>
            <w:r w:rsidRPr="00C24FC3"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  <w:t xml:space="preserve">ASKING AND TELLING THE TIME, DAYS, </w:t>
            </w:r>
            <w:r w:rsidRPr="00C24FC3"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  <w:lastRenderedPageBreak/>
              <w:t>MONTHS, SERVICES</w:t>
            </w:r>
          </w:p>
          <w:p w:rsidR="00A15362" w:rsidRPr="009765E9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TALKING ABOUT COLOURS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FABF8F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auto"/>
          </w:tcPr>
          <w:p w:rsidR="00A15362" w:rsidRPr="009765E9" w:rsidRDefault="00A15362" w:rsidP="00A15362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INTRODUCE YOURSELF</w:t>
            </w:r>
          </w:p>
        </w:tc>
      </w:tr>
      <w:tr w:rsidR="00A15362" w:rsidRPr="009765E9" w:rsidTr="00A15362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A15362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</w:t>
            </w:r>
          </w:p>
          <w:p w:rsidR="00A15362" w:rsidRPr="009765E9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 </w:t>
            </w:r>
          </w:p>
          <w:p w:rsidR="00A15362" w:rsidRPr="009765E9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A15362" w:rsidRPr="009765E9" w:rsidTr="00A15362"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SERVIZI PER LA SANITA’ E L’ASSISTENZA SOCIALE</w:t>
            </w:r>
          </w:p>
        </w:tc>
      </w:tr>
      <w:tr w:rsidR="00A15362" w:rsidRPr="009765E9" w:rsidTr="00A15362">
        <w:tc>
          <w:tcPr>
            <w:tcW w:w="16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6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6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INGLESE</w:t>
            </w:r>
          </w:p>
        </w:tc>
      </w:tr>
      <w:tr w:rsidR="00A15362" w:rsidRPr="009765E9" w:rsidTr="00A15362">
        <w:tc>
          <w:tcPr>
            <w:tcW w:w="135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A15362" w:rsidRPr="009765E9" w:rsidTr="00A15362">
        <w:tc>
          <w:tcPr>
            <w:tcW w:w="3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UTILIZZARE UNA LINGUA PER I PRINCIPALI SCOPI COMUNICATIVI ED OPERATIVI</w:t>
            </w:r>
          </w:p>
        </w:tc>
      </w:tr>
      <w:tr w:rsidR="00A15362" w:rsidRPr="009765E9" w:rsidTr="00A15362">
        <w:tc>
          <w:tcPr>
            <w:tcW w:w="3631" w:type="dxa"/>
            <w:gridSpan w:val="2"/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shd w:val="clear" w:color="auto" w:fill="auto"/>
          </w:tcPr>
          <w:p w:rsidR="00A15362" w:rsidRDefault="00A15362" w:rsidP="00A153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ACQUISIRE INFORMAZIONI SULLE TRADIZIONI CULTURALI LOCALI UTILIZZANDO STRUMENTI E METODI ADEGUATI</w:t>
            </w:r>
          </w:p>
          <w:p w:rsidR="00A15362" w:rsidRPr="009765E9" w:rsidRDefault="00A15362" w:rsidP="00A153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ILLUSTRARE LE CARATTERISTICHE DELLA CULTURA LOCALE E NAZIONALE DI APPARTENENZA, ANCHE A SOGGETTI DI ALTRE CULTURE</w:t>
            </w:r>
          </w:p>
        </w:tc>
      </w:tr>
      <w:tr w:rsidR="00A15362" w:rsidRPr="009765E9" w:rsidTr="00A15362">
        <w:tc>
          <w:tcPr>
            <w:tcW w:w="3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PARTECIPARE E COOPERARE NEI GRUPPI DI LAVORO IN AMBITO SCOLASTICO</w:t>
            </w:r>
          </w:p>
        </w:tc>
      </w:tr>
      <w:tr w:rsidR="00A15362" w:rsidRPr="009765E9" w:rsidTr="00A15362">
        <w:tc>
          <w:tcPr>
            <w:tcW w:w="13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11</w:t>
            </w:r>
          </w:p>
        </w:tc>
      </w:tr>
      <w:tr w:rsidR="00A15362" w:rsidRPr="009765E9" w:rsidTr="00A15362">
        <w:trPr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A15362" w:rsidRPr="009765E9" w:rsidTr="00A15362">
        <w:trPr>
          <w:trHeight w:val="685"/>
        </w:trPr>
        <w:tc>
          <w:tcPr>
            <w:tcW w:w="363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A15362" w:rsidRPr="009765E9" w:rsidTr="00A15362">
        <w:trPr>
          <w:trHeight w:val="782"/>
        </w:trPr>
        <w:tc>
          <w:tcPr>
            <w:tcW w:w="363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A15362" w:rsidRPr="009765E9" w:rsidTr="00A15362">
        <w:tc>
          <w:tcPr>
            <w:tcW w:w="490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26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50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A15362" w:rsidRPr="009765E9" w:rsidTr="00A15362">
        <w:trPr>
          <w:trHeight w:val="869"/>
        </w:trPr>
        <w:tc>
          <w:tcPr>
            <w:tcW w:w="4907" w:type="dxa"/>
            <w:gridSpan w:val="4"/>
            <w:shd w:val="clear" w:color="auto" w:fill="auto"/>
          </w:tcPr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COMPRENDERE I PUNTI PRINCIPALI DI MESSAGGI E ANNUNCI SEMPLICI E CHIARI SU ARGOMENTI DI INTERESSE PERSONALE, QUOTIDIANO E PROFESSIONALE.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RICERCARE INFORMAZIONI ALL’INTERNO DI TESTI DI BREVE ESTENSIONE DI INTERESSE PERSONALE, QUOTIDIANO, SOCIALE O PROFESSIONALE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DESCRIVERE IN MANIERA SEMPLICE ESPERIENZE ED EVENTI RELATIVI ALL’AMBITO PERSONALE E SOCIALE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UTILIZZARE IN MODO ADEGUATO LE STRUTTURE GRAMMATICALI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INTERAGIRE IN CONVERSAZIONI BREVI E SEMPLICI SU TEMI DI INTERESSE PERSONALE, QUOTIDIANO, SOCIALE O PROFESSIONALE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SCRIVERE BREVI TESTI DI INTERESSE PERSONALE, QUOTIDIANO, SOCIALE O PROFESSIONALE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RIFLETTERE SUI PROPRI ATTEGGIAMENTI IN RAPPORTO ALL’ALTRO IN CONTESTI MULTICULTURALI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SAPER IDENTIFICARE E UTILIZZARE UNA GAMMA DI STRATEGIE PER COMUNICARE IN MANIERA EFFICACE CON PARLANTI LA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LINGUA OGGETTO DI STUDIO DI CULTURE DIVERSE</w:t>
            </w:r>
          </w:p>
          <w:p w:rsidR="00A15362" w:rsidRPr="009765E9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ESPORRE LE PROPRIE IDEE ALL’INTERNO DI UN GRUPPO DI LAVORO OSSERVANDO LE REGOLE DELLO SCAMBIO COMUNICATIVO</w:t>
            </w:r>
          </w:p>
        </w:tc>
        <w:tc>
          <w:tcPr>
            <w:tcW w:w="4726" w:type="dxa"/>
            <w:gridSpan w:val="5"/>
            <w:shd w:val="clear" w:color="auto" w:fill="auto"/>
            <w:vAlign w:val="center"/>
          </w:tcPr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lastRenderedPageBreak/>
              <w:t>LESSICO DI BASE SU ARGOMENTI DI VITA QUOTIDIANA SOCIALE E PROFESSIONALE</w:t>
            </w:r>
          </w:p>
          <w:p w:rsidR="00A15362" w:rsidRDefault="00A15362" w:rsidP="00A15362">
            <w:pPr>
              <w:pStyle w:val="Corpotesto"/>
              <w:spacing w:after="0"/>
              <w:ind w:left="72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USO DEL DIZIONARIO BILINGUE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REGOLE GRAMMATICALI FONDAMENTALI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CORRETTA PRONUNCIA DI UN REPERTORIO DI PAROLE E FRASI MEMORIZZATE DI USO COMUNE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SEMPLICI MODALITA’ DI SCRITTURA: MESSAGGI BREVI, LETTURA INFORMALE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 xml:space="preserve">              CULTURA E CIVILTA’ NEI PAESI DI CUI SI                  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 xml:space="preserve">              STUDIA LA LINGUA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ASPETTI DELLE CULTURE DELLA LINGUA OGGETTO DI STUDIO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ASPETTI INTERCULTURALI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MODI, FORME E FUNZIONI DELLA COMUNICAZIONE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Pr="009765E9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4650" w:type="dxa"/>
            <w:gridSpan w:val="6"/>
            <w:shd w:val="clear" w:color="auto" w:fill="auto"/>
            <w:vAlign w:val="center"/>
          </w:tcPr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lastRenderedPageBreak/>
              <w:t>DAILY ROUTINE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HEALTHY ACTIVITIES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FREE-TIME ACTIVITIES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 xml:space="preserve">SPORTS 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SPORTS AND EQUIPMENTS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ADJECTIVES TO DESCRIBE SPORT EVENTS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PRESENT SIMPLE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ADVERBS OF FREQUENCY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OBJECT PRONOUNS</w:t>
            </w:r>
          </w:p>
          <w:p w:rsidR="00A15362" w:rsidRPr="00C24FC3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</w:pPr>
            <w:r w:rsidRPr="00C24FC3"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  <w:t>VERBS OF LIKES AND DISLIKES+ING</w:t>
            </w:r>
          </w:p>
          <w:p w:rsidR="00A15362" w:rsidRPr="00C24FC3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</w:pPr>
            <w:r w:rsidRPr="00C24FC3"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  <w:t>CAN FOR ABILITY, POSSIBILITY, PERMISSION AND REQUESTS</w:t>
            </w:r>
          </w:p>
          <w:p w:rsidR="00A15362" w:rsidRPr="009765E9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SO AND SUCH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FABF8F"/>
          </w:tcPr>
          <w:p w:rsidR="00A15362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A15362" w:rsidRPr="00C24FC3" w:rsidTr="00A15362">
        <w:tc>
          <w:tcPr>
            <w:tcW w:w="14283" w:type="dxa"/>
            <w:gridSpan w:val="15"/>
            <w:shd w:val="clear" w:color="auto" w:fill="auto"/>
          </w:tcPr>
          <w:p w:rsidR="00A15362" w:rsidRPr="00C24FC3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val="en-GB"/>
              </w:rPr>
            </w:pPr>
            <w:r w:rsidRPr="00C24FC3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  <w:lang w:val="en-GB"/>
              </w:rPr>
              <w:t>DESCRIBE YOUR DAILY ROUTINE</w:t>
            </w:r>
          </w:p>
          <w:p w:rsidR="00A15362" w:rsidRPr="00C24FC3" w:rsidRDefault="00A15362" w:rsidP="00A15362">
            <w:pPr>
              <w:pStyle w:val="Corpodeltesto3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DESCRIBE YOUR FAVOURITE SPORT/HOBBY</w:t>
            </w:r>
          </w:p>
        </w:tc>
      </w:tr>
      <w:tr w:rsidR="00A15362" w:rsidRPr="009765E9" w:rsidTr="00A15362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A15362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3</w:t>
            </w:r>
          </w:p>
          <w:p w:rsidR="00A15362" w:rsidRPr="009765E9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 </w:t>
            </w:r>
          </w:p>
          <w:p w:rsidR="00A15362" w:rsidRPr="009765E9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A15362" w:rsidRPr="009765E9" w:rsidTr="00A15362"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SERVIZI PER LA SANITA’ E L’ASSISTENZA SOCIALE</w:t>
            </w:r>
          </w:p>
        </w:tc>
      </w:tr>
      <w:tr w:rsidR="00A15362" w:rsidRPr="009765E9" w:rsidTr="00A15362">
        <w:tc>
          <w:tcPr>
            <w:tcW w:w="16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6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6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INGLESE</w:t>
            </w:r>
          </w:p>
        </w:tc>
      </w:tr>
      <w:tr w:rsidR="00A15362" w:rsidRPr="009765E9" w:rsidTr="00A15362">
        <w:tc>
          <w:tcPr>
            <w:tcW w:w="135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A15362" w:rsidRPr="009765E9" w:rsidTr="00A15362">
        <w:tc>
          <w:tcPr>
            <w:tcW w:w="3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UTILIZZARE UNA LINGUA PER I PRINCIPALI SCOPI COMUNICATIVI ED OPERATIVI</w:t>
            </w:r>
          </w:p>
        </w:tc>
      </w:tr>
      <w:tr w:rsidR="00A15362" w:rsidRPr="009765E9" w:rsidTr="00A15362">
        <w:tc>
          <w:tcPr>
            <w:tcW w:w="3631" w:type="dxa"/>
            <w:gridSpan w:val="2"/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shd w:val="clear" w:color="auto" w:fill="auto"/>
          </w:tcPr>
          <w:p w:rsidR="00A15362" w:rsidRDefault="00A15362" w:rsidP="00A153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ACQUISIRE INFORMAZIONI SULLE TRADIZIONI CULTURALI LOCALI UTILIZZANDO STRUMENTI E METODI ADEGUATI</w:t>
            </w:r>
          </w:p>
          <w:p w:rsidR="00A15362" w:rsidRPr="009765E9" w:rsidRDefault="00A15362" w:rsidP="00A153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ILLUSTRARE LE CARATTERISTICHE DELLA CULTURA LOCALE E NAZIONALE DI APPARTENENZA, ANCHE A SOGGETTI DI ALTRE CULTURE</w:t>
            </w:r>
          </w:p>
        </w:tc>
      </w:tr>
      <w:tr w:rsidR="00A15362" w:rsidRPr="009765E9" w:rsidTr="00A15362">
        <w:tc>
          <w:tcPr>
            <w:tcW w:w="3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PARTECIPARE E COOPERARE NEI GRUPPI DI LAVORO IN AMBITO SCOLASTICO</w:t>
            </w:r>
          </w:p>
        </w:tc>
      </w:tr>
      <w:tr w:rsidR="00A15362" w:rsidRPr="009765E9" w:rsidTr="00A15362">
        <w:tc>
          <w:tcPr>
            <w:tcW w:w="13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11</w:t>
            </w:r>
          </w:p>
        </w:tc>
      </w:tr>
      <w:tr w:rsidR="00A15362" w:rsidRPr="009765E9" w:rsidTr="00A15362">
        <w:trPr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competenze chiave di cittadinanza di cui al D.M. 139/2007: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A15362" w:rsidRPr="009765E9" w:rsidTr="00A15362">
        <w:trPr>
          <w:trHeight w:val="685"/>
        </w:trPr>
        <w:tc>
          <w:tcPr>
            <w:tcW w:w="363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A15362" w:rsidRPr="009765E9" w:rsidTr="00A15362">
        <w:trPr>
          <w:trHeight w:val="782"/>
        </w:trPr>
        <w:tc>
          <w:tcPr>
            <w:tcW w:w="363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A15362" w:rsidRPr="009765E9" w:rsidTr="00A15362">
        <w:tc>
          <w:tcPr>
            <w:tcW w:w="490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26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50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A15362" w:rsidRPr="009765E9" w:rsidTr="00A15362">
        <w:trPr>
          <w:trHeight w:val="869"/>
        </w:trPr>
        <w:tc>
          <w:tcPr>
            <w:tcW w:w="4907" w:type="dxa"/>
            <w:gridSpan w:val="4"/>
            <w:shd w:val="clear" w:color="auto" w:fill="auto"/>
          </w:tcPr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COMPRENDERE I PUNTI PRINCIPALI DI MESSAGGI E ANNUNCI SEMPLICI E CHIARI SU ARGOMENTI DI INTERESSE PERSONALE, QUOTIDIANO E PROFESSIONALE.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RICERCARE INFORMAZIONI ALL’INTERNO DI TESTI DI BREVE ESTENSIONE DI INTERESSE PERSONALE, QUOTIDIANO, SOCIALE O PROFESSIONALE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DESCRIVERE IN MANIERA SEMPLICE ESPERIENZE ED EVENTI RELATIVI ALL’AMBITO PERSONALE E SOCIALE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UTILIZZARE IN MODO ADEGUATO LE STRUTTURE GRAMMATICALI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INTERAGIRE IN CONVERSAZIONI BREVI E SEMPLICI SU TEMI DI INTERESSE PERSONALE, QUOTIDIANO, SOCIALE O PROFESSIONALE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SCRIVERE BREVI TESTI DI INTERESSE PERSONALE, QUOTIDIANO, SOCIALE O PROFESSIONALE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RIFLETTERE SUI PROPRI ATTEGGIAMENTI IN RAPPORTO ALL’ALTRO IN CONTESTI MULTICULTURALI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SAPER IDENTIFICARE E UTILIZZARE UNA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GAMMA DI STRATEGIE PER COMUNICARE IN MANIERA EFFICACE CON PARLANTI LA LINGUA OGGETTO DI STUDIO DI CULTURE DIVERSE</w:t>
            </w:r>
          </w:p>
          <w:p w:rsidR="00A15362" w:rsidRPr="009765E9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ESPORRE LE PROPRIE IDEE ALL’INTERNO DI UN GRUPPO DI LAVORO OSSERVANDO LE REGOLE DELLO SCAMBIO COMUNICATIVO</w:t>
            </w:r>
          </w:p>
        </w:tc>
        <w:tc>
          <w:tcPr>
            <w:tcW w:w="4726" w:type="dxa"/>
            <w:gridSpan w:val="5"/>
            <w:shd w:val="clear" w:color="auto" w:fill="auto"/>
            <w:vAlign w:val="center"/>
          </w:tcPr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lastRenderedPageBreak/>
              <w:t>LESSICO DI BASE SU ARGOMENTI DI VITA QUOTIDIANA SOCIALE E PROFESSIONALE</w:t>
            </w:r>
          </w:p>
          <w:p w:rsidR="00A15362" w:rsidRDefault="00A15362" w:rsidP="00A15362">
            <w:pPr>
              <w:pStyle w:val="Corpotesto"/>
              <w:spacing w:after="0"/>
              <w:ind w:left="72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USO DEL DIZIONARIO BILINGUE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REGOLE GRAMMATICALI FONDAMENTALI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CORRETTA PRONUNCIA DI UN REPERTORIO DI PAROLE E FRASI MEMORIZZATE DI USO COMUNE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SEMPLICI MODALITA’ DI SCRITTURA: MESSAGGI BREVI, LETTURA INFORMALE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 xml:space="preserve">              CULTURA E CIVILTA’ NEI PAESI DI CUI SI                  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 xml:space="preserve">              STUDIA LA LINGUA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 xml:space="preserve">ASPETTI DELLE CULTURE DELLA LINGUA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lastRenderedPageBreak/>
              <w:t>OGGETTO DI STUDIO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ASPETTI INTERCULTURALI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MODI, FORME E FUNZIONI DELLA COMUNICAZIONE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Pr="009765E9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4650" w:type="dxa"/>
            <w:gridSpan w:val="6"/>
            <w:shd w:val="clear" w:color="auto" w:fill="auto"/>
            <w:vAlign w:val="center"/>
          </w:tcPr>
          <w:p w:rsidR="00A15362" w:rsidRPr="00C24FC3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</w:pPr>
            <w:r w:rsidRPr="00C24FC3"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  <w:lastRenderedPageBreak/>
              <w:t>PARTS OF THE HOUSE AND FURNISHINGS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SHOPS AND SHOPPING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PRICES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FOOD AND DRING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CONTAINERS AND QUANTITIES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THE MENU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 xml:space="preserve">PRESENT CONTINUOUS 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PRESENT SIMPLE VS PRESENT CONTINUOUS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I’D LIKE AND I WANT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COUNTABLE AND UNCOUNTABLE NOUNS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SOME, ANY AND NO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HOW MUCH?/HOW MANY?</w:t>
            </w:r>
          </w:p>
          <w:p w:rsidR="00A15362" w:rsidRPr="00C24FC3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</w:pPr>
            <w:r w:rsidRPr="00C24FC3"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  <w:t>A LOT OF, MUCH, TOO MANY, ENOUGH, NOT ENOUGH</w:t>
            </w:r>
          </w:p>
          <w:p w:rsidR="00A15362" w:rsidRPr="00C24FC3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</w:pPr>
            <w:r w:rsidRPr="00C24FC3"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  <w:t>TALKING ABOUT HOUSES, SHOPS AND RESTAURANTS</w:t>
            </w:r>
          </w:p>
          <w:p w:rsidR="00A15362" w:rsidRPr="009765E9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STRANGE HOUSES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FABF8F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auto"/>
          </w:tcPr>
          <w:p w:rsidR="00A15362" w:rsidRPr="00C24FC3" w:rsidRDefault="00A15362" w:rsidP="00A15362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</w:pPr>
            <w:r w:rsidRPr="00C24FC3"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  <w:t>DESCRIBE YOUR HOUSE</w:t>
            </w:r>
          </w:p>
          <w:p w:rsidR="00A15362" w:rsidRPr="00C24FC3" w:rsidRDefault="00A15362" w:rsidP="00A15362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</w:pPr>
            <w:r w:rsidRPr="00C24FC3"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  <w:t>WRITE A RECIPE</w:t>
            </w:r>
          </w:p>
          <w:p w:rsidR="00A15362" w:rsidRPr="009765E9" w:rsidRDefault="00A15362" w:rsidP="00A15362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DESCRIBE A MENU</w:t>
            </w:r>
          </w:p>
        </w:tc>
      </w:tr>
      <w:tr w:rsidR="00A15362" w:rsidRPr="009765E9" w:rsidTr="00A15362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A15362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4</w:t>
            </w:r>
          </w:p>
          <w:p w:rsidR="00A15362" w:rsidRPr="009765E9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 </w:t>
            </w:r>
          </w:p>
          <w:p w:rsidR="00A15362" w:rsidRPr="009765E9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A15362" w:rsidRPr="009765E9" w:rsidTr="00A15362"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SERVIZI PER LA SANITA’ E L’ASSISTENZA SOCIALE</w:t>
            </w:r>
          </w:p>
        </w:tc>
      </w:tr>
      <w:tr w:rsidR="00A15362" w:rsidRPr="009765E9" w:rsidTr="00A15362">
        <w:tc>
          <w:tcPr>
            <w:tcW w:w="16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6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6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INGLESE</w:t>
            </w:r>
          </w:p>
        </w:tc>
      </w:tr>
      <w:tr w:rsidR="00A15362" w:rsidRPr="009765E9" w:rsidTr="00A15362">
        <w:tc>
          <w:tcPr>
            <w:tcW w:w="135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A15362" w:rsidRPr="009765E9" w:rsidTr="00A15362">
        <w:tc>
          <w:tcPr>
            <w:tcW w:w="3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UTILIZZARE UNA LINGUA PER I PRINCIPALI SCOPI COMUNICATIVI ED OPERATIVI</w:t>
            </w:r>
          </w:p>
        </w:tc>
      </w:tr>
      <w:tr w:rsidR="00A15362" w:rsidRPr="009765E9" w:rsidTr="00A15362">
        <w:tc>
          <w:tcPr>
            <w:tcW w:w="3631" w:type="dxa"/>
            <w:gridSpan w:val="2"/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shd w:val="clear" w:color="auto" w:fill="auto"/>
          </w:tcPr>
          <w:p w:rsidR="00A15362" w:rsidRDefault="00A15362" w:rsidP="00A153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ACQUISIRE INFORMAZIONI SULLE TRADIZIONI CULTURALI LOCALI UTILIZZANDO STRUMENTI E METODI ADEGUATI</w:t>
            </w:r>
          </w:p>
          <w:p w:rsidR="00A15362" w:rsidRPr="009765E9" w:rsidRDefault="00A15362" w:rsidP="00A153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ILLUSTRARE LE CARATTERISTICHE DELLA CULTURA LOCALE E NAZIONALE DI APPARTENENZA, ANCHE A SOGGETTI DI ALTRE CULTURE</w:t>
            </w:r>
          </w:p>
        </w:tc>
      </w:tr>
      <w:tr w:rsidR="00A15362" w:rsidRPr="009765E9" w:rsidTr="00A15362">
        <w:tc>
          <w:tcPr>
            <w:tcW w:w="3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di cui al decreto n.766 del 23/08/2019:</w:t>
            </w:r>
          </w:p>
        </w:tc>
        <w:tc>
          <w:tcPr>
            <w:tcW w:w="1065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PARTECIPARE E COOPERARE NEI GRUPPI DI LAVORO IN AMBITO SCOLASTICO</w:t>
            </w:r>
          </w:p>
        </w:tc>
      </w:tr>
      <w:tr w:rsidR="00A15362" w:rsidRPr="009765E9" w:rsidTr="00A15362">
        <w:tc>
          <w:tcPr>
            <w:tcW w:w="13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N. di ore impegnate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11</w:t>
            </w:r>
          </w:p>
        </w:tc>
      </w:tr>
      <w:tr w:rsidR="00A15362" w:rsidRPr="009765E9" w:rsidTr="00A15362">
        <w:trPr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A15362" w:rsidRPr="009765E9" w:rsidTr="00A15362">
        <w:trPr>
          <w:trHeight w:val="685"/>
        </w:trPr>
        <w:tc>
          <w:tcPr>
            <w:tcW w:w="363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A15362" w:rsidRPr="009765E9" w:rsidTr="00A15362">
        <w:trPr>
          <w:trHeight w:val="782"/>
        </w:trPr>
        <w:tc>
          <w:tcPr>
            <w:tcW w:w="363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A15362" w:rsidRPr="009765E9" w:rsidTr="00A15362">
        <w:tc>
          <w:tcPr>
            <w:tcW w:w="490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26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50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A15362" w:rsidRPr="009765E9" w:rsidTr="00A15362">
        <w:trPr>
          <w:trHeight w:val="869"/>
        </w:trPr>
        <w:tc>
          <w:tcPr>
            <w:tcW w:w="4907" w:type="dxa"/>
            <w:gridSpan w:val="4"/>
            <w:shd w:val="clear" w:color="auto" w:fill="auto"/>
          </w:tcPr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COMPRENDERE I PUNTI PRINCIPALI DI MESSAGGI E ANNUNCI SEMPLICI E CHIARI SU ARGOMENTI DI INTERESSE PERSONALE, QUOTIDIANO E PROFESSIONALE.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RICERCARE INFORMAZIONI ALL’INTERNO DI TESTI DI BREVE ESTENSIONE DI INTERESSE PERSONALE, QUOTIDIANO, SOCIALE O PROFESSIONALE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DESCRIVERE IN MANIERA SEMPLICE ESPERIENZE ED EVENTI RELATIVI ALL’AMBITO PERSONALE E SOCIALE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UTILIZZARE IN MODO ADEGUATO LE STRUTTURE GRAMMATICALI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INTERAGIRE IN CONVERSAZIONI BREVI E SEMPLICI SU TEMI DI INTERESSE PERSONALE, QUOTIDIANO, SOCIALE O PROFESSIONALE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SCRIVERE BREVI TESTI DI INTERESSE PERSONALE, QUOTIDIANO, SOCIALE O PROFESSIONALE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RIFLETTERE SUI PROPRI ATTEGGIAMENTI IN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RAPPORTO ALL’ALTRO IN CONTESTI MULTICULTURALI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SAPER IDENTIFICARE E UTILIZZARE UNA GAMMA DI STRATEGIE PER COMUNICARE IN MANIERA EFFICACE CON PARLANTI LA LINGUA OGGETTO DI STUDIO DI CULTURE DIVERSE</w:t>
            </w:r>
          </w:p>
          <w:p w:rsidR="00A15362" w:rsidRPr="009765E9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ESPORRE LE PROPRIE IDEE ALL’INTERNO DI UN GRUPPO DI LAVORO OSSERVANDO LE REGOLE DELLO SCAMBIO COMUNICATIVO</w:t>
            </w:r>
          </w:p>
        </w:tc>
        <w:tc>
          <w:tcPr>
            <w:tcW w:w="4726" w:type="dxa"/>
            <w:gridSpan w:val="5"/>
            <w:shd w:val="clear" w:color="auto" w:fill="auto"/>
            <w:vAlign w:val="center"/>
          </w:tcPr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lastRenderedPageBreak/>
              <w:t>LESSICO DI BASE SU ARGOMENTI DI VITA QUOTIDIANA SOCIALE E PROFESSIONALE</w:t>
            </w:r>
          </w:p>
          <w:p w:rsidR="00A15362" w:rsidRDefault="00A15362" w:rsidP="00A15362">
            <w:pPr>
              <w:pStyle w:val="Corpotesto"/>
              <w:spacing w:after="0"/>
              <w:ind w:left="72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USO DEL DIZIONARIO BILINGUE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REGOLE GRAMMATICALI FONDAMENTALI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CORRETTA PRONUNCIA DI UN REPERTORIO DI PAROLE E FRASI MEMORIZZATE DI USO COMUNE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SEMPLICI MODALITA’ DI SCRITTURA: MESSAGGI BREVI, LETTURA INFORMALE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 xml:space="preserve">              CULTURA E CIVILTA’ NEI PAESI DI CUI SI                  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lastRenderedPageBreak/>
              <w:t xml:space="preserve">              STUDIA LA LINGUA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ASPETTI DELLE CULTURE DELLA LINGUA OGGETTO DI STUDIO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ASPETTI INTERCULTURALI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MODI, FORME E FUNZIONI DELLA COMUNICAZIONE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Pr="009765E9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4650" w:type="dxa"/>
            <w:gridSpan w:val="6"/>
            <w:shd w:val="clear" w:color="auto" w:fill="auto"/>
            <w:vAlign w:val="center"/>
          </w:tcPr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lastRenderedPageBreak/>
              <w:t>FAMILY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CELEBRATIONS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DATES AND ORDINAL NUMBERS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PERSONALITY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ADJECTIVES DESCRIBING EXPERIENCES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 xml:space="preserve">PAST SIMPLE OF TO BE </w:t>
            </w:r>
          </w:p>
          <w:p w:rsidR="00A15362" w:rsidRPr="00C24FC3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</w:pPr>
            <w:r w:rsidRPr="00C24FC3"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  <w:t>PAST SIMPLE OF REGULAR AND IRREGULAR VERBS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POSSESSIVE CASE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PAST SIMPLE OF CAN, MUST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EITHER … OR, NEITHER …. NOR</w:t>
            </w:r>
          </w:p>
          <w:p w:rsidR="00A15362" w:rsidRPr="00C24FC3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</w:pPr>
            <w:r w:rsidRPr="00C24FC3"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  <w:t>DESCRIBING NATIONAL AND LOCAL FESTIVALS AND CELEBRATIONS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DESCRIBING ONE’S PERSONALITY</w:t>
            </w:r>
          </w:p>
          <w:p w:rsidR="00A15362" w:rsidRPr="009765E9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NEW YEAR’S CELEBRATIONS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FABF8F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auto"/>
          </w:tcPr>
          <w:p w:rsidR="00A15362" w:rsidRPr="00C24FC3" w:rsidRDefault="00A15362" w:rsidP="00A15362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</w:pPr>
            <w:r w:rsidRPr="00C24FC3"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  <w:t>DESCRIBE YOUR LAST BIRTHDAY PARTY</w:t>
            </w:r>
          </w:p>
          <w:p w:rsidR="00A15362" w:rsidRPr="009765E9" w:rsidRDefault="00A15362" w:rsidP="00A15362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 w:rsidRPr="00C24FC3"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  <w:t xml:space="preserve">DESCRIBE THE WAY YOU CELEBRATE XMAS (NEW YEAR’S EVE, EASTER….)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IN YOUR COUNTRY</w:t>
            </w:r>
          </w:p>
        </w:tc>
      </w:tr>
      <w:tr w:rsidR="00A15362" w:rsidRPr="009765E9" w:rsidTr="00A15362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A15362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5</w:t>
            </w:r>
          </w:p>
          <w:p w:rsidR="00A15362" w:rsidRPr="009765E9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 </w:t>
            </w:r>
          </w:p>
          <w:p w:rsidR="00A15362" w:rsidRPr="009765E9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A15362" w:rsidRPr="009765E9" w:rsidTr="00A15362"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SERVIZI PER LA SANITA’ E L’ASSISTENZA SOCIALE</w:t>
            </w:r>
          </w:p>
        </w:tc>
      </w:tr>
      <w:tr w:rsidR="00A15362" w:rsidRPr="009765E9" w:rsidTr="00A15362">
        <w:tc>
          <w:tcPr>
            <w:tcW w:w="16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6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6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INGLESE</w:t>
            </w:r>
          </w:p>
        </w:tc>
      </w:tr>
      <w:tr w:rsidR="00A15362" w:rsidRPr="009765E9" w:rsidTr="00A15362">
        <w:tc>
          <w:tcPr>
            <w:tcW w:w="135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A15362" w:rsidRPr="009765E9" w:rsidTr="00A15362">
        <w:tc>
          <w:tcPr>
            <w:tcW w:w="3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UTILIZZARE UNA LINGUA PER I PRINCIPALI SCOPI COMUNICATIVI ED OPERATIVI</w:t>
            </w:r>
          </w:p>
        </w:tc>
      </w:tr>
      <w:tr w:rsidR="00A15362" w:rsidRPr="009765E9" w:rsidTr="00A15362">
        <w:tc>
          <w:tcPr>
            <w:tcW w:w="3631" w:type="dxa"/>
            <w:gridSpan w:val="2"/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shd w:val="clear" w:color="auto" w:fill="auto"/>
          </w:tcPr>
          <w:p w:rsidR="00A15362" w:rsidRDefault="00A15362" w:rsidP="00A15362">
            <w:r>
              <w:t>Utilizzare la lingua straniera, in ambiti inerenti alla sfera personale e sociale,</w:t>
            </w:r>
          </w:p>
          <w:p w:rsidR="00A15362" w:rsidRPr="006365D4" w:rsidRDefault="00A15362" w:rsidP="00A15362">
            <w:r>
              <w:t>per comprendere i punti principali di testi orali e scritti; per produrre semplici e brevi testi orali e scritti per descrivere e raccontare esperienze ed eventi; per interagire in situazioni semplici e di routine e partecipare a brevi conversazioni.</w:t>
            </w:r>
          </w:p>
        </w:tc>
      </w:tr>
      <w:tr w:rsidR="00A15362" w:rsidRPr="009765E9" w:rsidTr="00A15362">
        <w:tc>
          <w:tcPr>
            <w:tcW w:w="3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Competenze del profilo di INDIRIZZO  INTERMEDIE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PARTECIPARE E COOPERARE NEI GRUPPI DI LAVORO IN AMBITO SCOLASTICO</w:t>
            </w:r>
          </w:p>
        </w:tc>
      </w:tr>
      <w:tr w:rsidR="00A15362" w:rsidRPr="009765E9" w:rsidTr="00A15362">
        <w:tc>
          <w:tcPr>
            <w:tcW w:w="13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11</w:t>
            </w:r>
          </w:p>
        </w:tc>
      </w:tr>
      <w:tr w:rsidR="00A15362" w:rsidRPr="009765E9" w:rsidTr="00A15362">
        <w:trPr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A15362" w:rsidRPr="009765E9" w:rsidTr="00A15362">
        <w:trPr>
          <w:trHeight w:val="685"/>
        </w:trPr>
        <w:tc>
          <w:tcPr>
            <w:tcW w:w="363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A15362" w:rsidRPr="009765E9" w:rsidTr="00A15362">
        <w:trPr>
          <w:trHeight w:val="782"/>
        </w:trPr>
        <w:tc>
          <w:tcPr>
            <w:tcW w:w="363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A15362" w:rsidRPr="009765E9" w:rsidTr="00A15362">
        <w:tc>
          <w:tcPr>
            <w:tcW w:w="490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26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50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A15362" w:rsidRPr="00C24FC3" w:rsidTr="00A15362">
        <w:trPr>
          <w:trHeight w:val="869"/>
        </w:trPr>
        <w:tc>
          <w:tcPr>
            <w:tcW w:w="4907" w:type="dxa"/>
            <w:gridSpan w:val="4"/>
            <w:shd w:val="clear" w:color="auto" w:fill="auto"/>
          </w:tcPr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COMPRENDERE I PUNTI PRINCIPALI DI MESSAGGI E ANNUNCI SEMPLICI E CHIARI SU ARGOMENTI DI INTERESSE PERSONALE, QUOTIDIANO E PROFESSIONALE.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RICERCARE INFORMAZIONI ALL’INTERNO DI TESTI DI BREVE ESTENSIONE DI INTERESSE PERSONALE, QUOTIDIANO, SOCIALE O PROFESSIONALE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DESCRIVERE IN MANIERA SEMPLICE ESPERIENZE ED EVENTI RELATIVI ALL’AMBITO PERSONALE E SOCIALE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UTILIZZARE IN MODO ADEGUATO LE STRUTTURE GRAMMATICALI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INTERAGIRE IN CONVERSAZIONI BREVI E SEMPLICI SU TEMI DI INTERESSE PERSONALE, QUOTIDIANO, SOCIALE O PROFESSIONALE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SCRIVERE BREVI TESTI DI INTERESSE PERSONALE, QUOTIDIANO, SOCIALE O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PROFESSIONALE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RIFLETTERE SUI PROPRI ATTEGGIAMENTI IN RAPPORTO ALL’ALTRO IN CONTESTI MULTICULTURALI</w:t>
            </w:r>
          </w:p>
          <w:p w:rsidR="00A15362" w:rsidRPr="00A15362" w:rsidRDefault="00A15362" w:rsidP="004C6AF3">
            <w:pPr>
              <w:numPr>
                <w:ilvl w:val="0"/>
                <w:numId w:val="4"/>
              </w:numPr>
              <w:ind w:hanging="294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15362">
              <w:rPr>
                <w:rFonts w:ascii="Calibri" w:hAnsi="Calibri"/>
                <w:sz w:val="22"/>
                <w:szCs w:val="22"/>
              </w:rPr>
              <w:t>COMPRENDERE I PUNTI PRINCIPALI DI TESTI</w:t>
            </w:r>
          </w:p>
          <w:p w:rsidR="00A15362" w:rsidRPr="00A15362" w:rsidRDefault="00A15362" w:rsidP="00A15362">
            <w:pPr>
              <w:ind w:firstLine="709"/>
              <w:rPr>
                <w:rFonts w:ascii="Calibri" w:hAnsi="Calibri"/>
                <w:sz w:val="22"/>
                <w:szCs w:val="22"/>
              </w:rPr>
            </w:pPr>
            <w:r w:rsidRPr="00A15362">
              <w:rPr>
                <w:rFonts w:ascii="Calibri" w:hAnsi="Calibri"/>
                <w:sz w:val="22"/>
                <w:szCs w:val="22"/>
              </w:rPr>
              <w:t>ORALI IN LINGUA STANDARD ABBASTANZA</w:t>
            </w:r>
          </w:p>
          <w:p w:rsidR="00A15362" w:rsidRPr="00A15362" w:rsidRDefault="00A15362" w:rsidP="00A15362">
            <w:pPr>
              <w:ind w:left="709"/>
              <w:rPr>
                <w:rFonts w:ascii="Calibri" w:hAnsi="Calibri"/>
                <w:sz w:val="22"/>
                <w:szCs w:val="22"/>
              </w:rPr>
            </w:pPr>
            <w:r w:rsidRPr="00A15362">
              <w:rPr>
                <w:rFonts w:ascii="Calibri" w:hAnsi="Calibri"/>
                <w:sz w:val="22"/>
                <w:szCs w:val="22"/>
              </w:rPr>
              <w:t>COMPLESSI, MA CHIARI, RELATIVI AD</w:t>
            </w:r>
          </w:p>
          <w:p w:rsidR="00A15362" w:rsidRPr="00A15362" w:rsidRDefault="00A15362" w:rsidP="00A15362">
            <w:pPr>
              <w:ind w:left="709"/>
              <w:rPr>
                <w:rFonts w:ascii="Calibri" w:hAnsi="Calibri"/>
                <w:sz w:val="22"/>
                <w:szCs w:val="22"/>
              </w:rPr>
            </w:pPr>
            <w:r w:rsidRPr="00A15362">
              <w:rPr>
                <w:rFonts w:ascii="Calibri" w:hAnsi="Calibri"/>
                <w:sz w:val="22"/>
                <w:szCs w:val="22"/>
              </w:rPr>
              <w:t>AMBITI DI INTERESSE GENERALE, AD</w:t>
            </w:r>
          </w:p>
          <w:p w:rsidR="00A15362" w:rsidRPr="00A15362" w:rsidRDefault="00A15362" w:rsidP="00A15362">
            <w:pPr>
              <w:ind w:left="709"/>
              <w:rPr>
                <w:rFonts w:ascii="Calibri" w:hAnsi="Calibri"/>
                <w:sz w:val="22"/>
                <w:szCs w:val="22"/>
              </w:rPr>
            </w:pPr>
            <w:r w:rsidRPr="00A15362">
              <w:rPr>
                <w:rFonts w:ascii="Calibri" w:hAnsi="Calibri"/>
                <w:sz w:val="22"/>
                <w:szCs w:val="22"/>
              </w:rPr>
              <w:t>ARGOMENTI DI ATTUALITÀ E AD ARGOMENTI ATTINENTI ALLA MICROLINGUA DELL’AMBITO  PROFESSIONALE DI APPARTENENZA.</w:t>
            </w:r>
          </w:p>
          <w:p w:rsidR="00A15362" w:rsidRPr="009765E9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ESPORRE LE PROPRIE IDEE ALL’INTERNO DI UN GRUPPO DI LAVORO OSSERVANDO LE REGOLE DELLO SCAMBIO COMUNICATIVO</w:t>
            </w:r>
          </w:p>
        </w:tc>
        <w:tc>
          <w:tcPr>
            <w:tcW w:w="4726" w:type="dxa"/>
            <w:gridSpan w:val="5"/>
            <w:shd w:val="clear" w:color="auto" w:fill="auto"/>
            <w:vAlign w:val="center"/>
          </w:tcPr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lastRenderedPageBreak/>
              <w:t>LESSICO DI BASE SU ARGOMENTI DI VITA QUOTIDIANA SOCIALE E PROFESSIONALE</w:t>
            </w:r>
          </w:p>
          <w:p w:rsidR="00A15362" w:rsidRDefault="00A15362" w:rsidP="00A15362">
            <w:pPr>
              <w:pStyle w:val="Corpotesto"/>
              <w:spacing w:after="0"/>
              <w:ind w:left="72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USO DEL DIZIONARIO BILINGUE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REGOLE GRAMMATICALI FONDAMENTALI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CORRETTA PRONUNCIA DI UN REPERTORIO DI PAROLE E FRASI MEMORIZZATE DI USO COMUNE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 xml:space="preserve">SEMPLICI MODALITA’ DI SCRITTURA: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lastRenderedPageBreak/>
              <w:t>MESSAGGI BREVI, LETTURA INFORMALE</w:t>
            </w:r>
          </w:p>
          <w:p w:rsidR="00A15362" w:rsidRPr="006365D4" w:rsidRDefault="00A15362" w:rsidP="00A15362">
            <w:pPr>
              <w:pStyle w:val="Paragrafoelenc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A15362" w:rsidRPr="00A15362" w:rsidRDefault="00A15362" w:rsidP="004C6AF3">
            <w:pPr>
              <w:pStyle w:val="Paragrafoelenco"/>
              <w:numPr>
                <w:ilvl w:val="0"/>
                <w:numId w:val="4"/>
              </w:numPr>
              <w:rPr>
                <w:rFonts w:ascii="Calibri" w:hAnsi="Calibri"/>
                <w:sz w:val="22"/>
                <w:szCs w:val="22"/>
              </w:rPr>
            </w:pPr>
            <w:r w:rsidRPr="006365D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</w:t>
            </w:r>
            <w:r w:rsidRPr="00A15362">
              <w:rPr>
                <w:rFonts w:ascii="Calibri" w:hAnsi="Calibri"/>
                <w:sz w:val="22"/>
                <w:szCs w:val="22"/>
              </w:rPr>
              <w:t>ASPETTI GRAMMATICALI, INCLUSE LE STRUTTURE PIÙ</w:t>
            </w:r>
          </w:p>
          <w:p w:rsidR="00A15362" w:rsidRPr="00A15362" w:rsidRDefault="00A15362" w:rsidP="00A15362">
            <w:pPr>
              <w:ind w:left="763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15362">
              <w:rPr>
                <w:rFonts w:ascii="Calibri" w:hAnsi="Calibri"/>
                <w:sz w:val="22"/>
                <w:szCs w:val="22"/>
              </w:rPr>
              <w:t>FREQUENTI NELLA MICROLINGUA DELL’AMBITOPROFESSIONALE DI APPARTENENZA</w:t>
            </w:r>
            <w:r w:rsidRPr="00A1536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:rsidR="00A15362" w:rsidRPr="00A15362" w:rsidRDefault="00A15362" w:rsidP="004C6AF3">
            <w:pPr>
              <w:pStyle w:val="Paragrafoelenco"/>
              <w:numPr>
                <w:ilvl w:val="0"/>
                <w:numId w:val="4"/>
              </w:numPr>
              <w:rPr>
                <w:rFonts w:ascii="Calibri" w:hAnsi="Calibri"/>
                <w:sz w:val="22"/>
                <w:szCs w:val="22"/>
              </w:rPr>
            </w:pPr>
            <w:r w:rsidRPr="00A15362">
              <w:rPr>
                <w:rFonts w:ascii="Calibri" w:hAnsi="Calibri"/>
                <w:sz w:val="22"/>
                <w:szCs w:val="22"/>
              </w:rPr>
              <w:t>ORTOGRAFIA</w:t>
            </w:r>
          </w:p>
          <w:p w:rsidR="00A15362" w:rsidRPr="00A15362" w:rsidRDefault="00A15362" w:rsidP="004C6AF3">
            <w:pPr>
              <w:pStyle w:val="Paragrafoelenco"/>
              <w:numPr>
                <w:ilvl w:val="0"/>
                <w:numId w:val="4"/>
              </w:numPr>
              <w:rPr>
                <w:rFonts w:ascii="Calibri" w:hAnsi="Calibri"/>
                <w:sz w:val="22"/>
                <w:szCs w:val="22"/>
              </w:rPr>
            </w:pPr>
            <w:r w:rsidRPr="00A15362">
              <w:rPr>
                <w:rFonts w:ascii="Calibri" w:hAnsi="Calibri"/>
                <w:sz w:val="22"/>
                <w:szCs w:val="22"/>
              </w:rPr>
              <w:t>FONOLOGIA</w:t>
            </w:r>
          </w:p>
          <w:p w:rsidR="00A15362" w:rsidRPr="006365D4" w:rsidRDefault="00A15362" w:rsidP="004C6AF3">
            <w:pPr>
              <w:pStyle w:val="Paragrafoelenco"/>
              <w:numPr>
                <w:ilvl w:val="0"/>
                <w:numId w:val="4"/>
              </w:numPr>
            </w:pPr>
            <w:r w:rsidRPr="006365D4">
              <w:rPr>
                <w:rFonts w:ascii="Calibri" w:hAnsi="Calibri" w:cs="Calibri"/>
                <w:color w:val="000000"/>
                <w:sz w:val="22"/>
                <w:szCs w:val="22"/>
              </w:rPr>
              <w:t>MODI, FORME E FUNZIONI DELLA COMUNICAZIONE</w:t>
            </w:r>
          </w:p>
          <w:p w:rsidR="00A15362" w:rsidRDefault="00A15362" w:rsidP="00A15362">
            <w:pPr>
              <w:pStyle w:val="Paragrafoelenco"/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Pr="009765E9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4650" w:type="dxa"/>
            <w:gridSpan w:val="6"/>
            <w:shd w:val="clear" w:color="auto" w:fill="auto"/>
            <w:vAlign w:val="center"/>
          </w:tcPr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lastRenderedPageBreak/>
              <w:t>CLOTHES AND ACCESSORIES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PAST CONTINUOUS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PAST SIMPLE VS PAST CONTINUOUS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SUBJECT/OBJECT QUESTIONS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ADVERBS OF MANNER</w:t>
            </w:r>
          </w:p>
          <w:p w:rsidR="00A15362" w:rsidRPr="00C24FC3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</w:pPr>
            <w:r w:rsidRPr="00C24FC3"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  <w:t>TALKING ABOUT CLOTHES AND CULTURAL DIVERSITY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DESCRIBING OUTFITS</w:t>
            </w:r>
          </w:p>
          <w:p w:rsidR="00A15362" w:rsidRPr="00C24FC3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</w:pPr>
            <w:r w:rsidRPr="00C24FC3"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  <w:t>TRADITIONAL CLOTHES AROUND THE WORLD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FABF8F"/>
          </w:tcPr>
          <w:p w:rsidR="00A15362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</w:p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A15362" w:rsidRPr="00C24FC3" w:rsidTr="00A15362">
        <w:tc>
          <w:tcPr>
            <w:tcW w:w="14283" w:type="dxa"/>
            <w:gridSpan w:val="15"/>
            <w:shd w:val="clear" w:color="auto" w:fill="auto"/>
          </w:tcPr>
          <w:p w:rsidR="00A15362" w:rsidRPr="00C24FC3" w:rsidRDefault="00A15362" w:rsidP="00A15362">
            <w:pPr>
              <w:pStyle w:val="Corpodeltesto3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DESCRIBE WHAT YOU USUALLYWEAR IN FORMAL AND INFORMAL EVENTS</w:t>
            </w:r>
          </w:p>
        </w:tc>
      </w:tr>
      <w:tr w:rsidR="00A15362" w:rsidRPr="00C24FC3" w:rsidTr="00A15362">
        <w:tc>
          <w:tcPr>
            <w:tcW w:w="14283" w:type="dxa"/>
            <w:gridSpan w:val="15"/>
            <w:shd w:val="clear" w:color="auto" w:fill="auto"/>
          </w:tcPr>
          <w:p w:rsidR="00A15362" w:rsidRPr="00C24FC3" w:rsidRDefault="00A15362" w:rsidP="00A15362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</w:pPr>
          </w:p>
        </w:tc>
      </w:tr>
      <w:tr w:rsidR="00A15362" w:rsidRPr="009765E9" w:rsidTr="00A15362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A15362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</w:t>
            </w:r>
          </w:p>
          <w:p w:rsidR="00A15362" w:rsidRPr="009765E9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 </w:t>
            </w:r>
          </w:p>
          <w:p w:rsidR="00A15362" w:rsidRPr="009765E9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A15362" w:rsidRPr="009765E9" w:rsidTr="00A15362"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SERVIZI PER LA SANITà E L’ASSISTENZA SOCIALE</w:t>
            </w:r>
          </w:p>
        </w:tc>
      </w:tr>
      <w:tr w:rsidR="00A15362" w:rsidRPr="009765E9" w:rsidTr="00A15362">
        <w:tc>
          <w:tcPr>
            <w:tcW w:w="16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6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6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INGLESE</w:t>
            </w:r>
          </w:p>
        </w:tc>
      </w:tr>
      <w:tr w:rsidR="00A15362" w:rsidRPr="009765E9" w:rsidTr="00A15362">
        <w:tc>
          <w:tcPr>
            <w:tcW w:w="135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A15362" w:rsidRPr="009765E9" w:rsidTr="00A15362">
        <w:tc>
          <w:tcPr>
            <w:tcW w:w="3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UTILIZZARE UNA LINGUA PER I PRINCIPALI SCOPI COMUNICATIVI ED OPERATIVI</w:t>
            </w:r>
          </w:p>
        </w:tc>
      </w:tr>
      <w:tr w:rsidR="00A15362" w:rsidRPr="009765E9" w:rsidTr="00A15362">
        <w:tc>
          <w:tcPr>
            <w:tcW w:w="3631" w:type="dxa"/>
            <w:gridSpan w:val="2"/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di cui al decreto n.766 del 23/08/2019:</w:t>
            </w:r>
          </w:p>
        </w:tc>
        <w:tc>
          <w:tcPr>
            <w:tcW w:w="10652" w:type="dxa"/>
            <w:gridSpan w:val="13"/>
            <w:shd w:val="clear" w:color="auto" w:fill="auto"/>
          </w:tcPr>
          <w:p w:rsidR="00A15362" w:rsidRDefault="00A15362" w:rsidP="00A153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ACQUISIRE INFORMAZIONI SULLE TRADIZIONI CULTURALI LOCALI UTILIZZANDO STRUMENTI E METODI ADEGUATI</w:t>
            </w:r>
          </w:p>
          <w:p w:rsidR="00A15362" w:rsidRPr="009765E9" w:rsidRDefault="00A15362" w:rsidP="00A153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ILLUSTRARE LE CARATTERISTICHE DELLA CULTURA LOCALE E NAZIONALE DI APPARTENENZA, ANCHE A SOGGETTI DI ALTRE CULTURE</w:t>
            </w:r>
          </w:p>
        </w:tc>
      </w:tr>
      <w:tr w:rsidR="00A15362" w:rsidRPr="009765E9" w:rsidTr="00A15362">
        <w:tc>
          <w:tcPr>
            <w:tcW w:w="3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Competenze del profilo di INDIRIZZO  INTERMEDIE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PARTECIPARE E COOPERARE NEI GRUPPI DI LAVORO IN AMBITO SCOLASTICO</w:t>
            </w:r>
          </w:p>
        </w:tc>
      </w:tr>
      <w:tr w:rsidR="00A15362" w:rsidRPr="009765E9" w:rsidTr="00A15362">
        <w:tc>
          <w:tcPr>
            <w:tcW w:w="13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11</w:t>
            </w:r>
          </w:p>
        </w:tc>
      </w:tr>
      <w:tr w:rsidR="00A15362" w:rsidRPr="009765E9" w:rsidTr="00A15362">
        <w:trPr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A15362" w:rsidRPr="009765E9" w:rsidTr="00A15362">
        <w:trPr>
          <w:trHeight w:val="685"/>
        </w:trPr>
        <w:tc>
          <w:tcPr>
            <w:tcW w:w="363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A15362" w:rsidRPr="009765E9" w:rsidTr="00A15362">
        <w:trPr>
          <w:trHeight w:val="782"/>
        </w:trPr>
        <w:tc>
          <w:tcPr>
            <w:tcW w:w="363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A15362" w:rsidRPr="009765E9" w:rsidTr="00A15362">
        <w:tc>
          <w:tcPr>
            <w:tcW w:w="490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26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50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A15362" w:rsidRPr="00A41FDF" w:rsidTr="00A15362">
        <w:trPr>
          <w:trHeight w:val="869"/>
        </w:trPr>
        <w:tc>
          <w:tcPr>
            <w:tcW w:w="4907" w:type="dxa"/>
            <w:gridSpan w:val="4"/>
            <w:shd w:val="clear" w:color="auto" w:fill="auto"/>
          </w:tcPr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COMPRENDERE I PUNTI PRINCIPALI DI MESSAGGI E ANNUNCI SEMPLICI E CHIARI SU ARGOMENTI DI INTERESSE PERSONALE, QUOTIDIANO E PROFESSIONALE.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RICERCARE INFORMAZIONI ALL’INTERNO DI TESTI DI BREVE ESTENSIONE DI INTERESSE PERSONALE, QUOTIDIANO, SOCIALE O PROFESSIONALE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DESCRIVERE IN MANIERA SEMPLICE ESPERIENZE ED EVENTI RELATIVI ALL’AMBITO PERSONALE E SOCIALE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UTILIZZARE IN MODO ADEGUATO LE STRUTTURE GRAMMATICALI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INTERAGIRE IN CONVERSAZIONI BREVI E SEMPLICI SU TEMI DI INTERESSE PERSONALE, QUOTIDIANO, SOCIALE O PROFESSIONALE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SCRIVERE BREVI TESTI DI INTERESSE PERSONALE, QUOTIDIANO, SOCIALE O PROFESSIONALE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RIFLETTERE SUI PROPRI ATTEGGIAMENTI IN RAPPORTO ALL’ALTRO IN CONTESTI MULTICULTURALI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SAPER IDENTIFICARE E UTILIZZARE UNA GAMMA DI STRATEGIE PER COMUNICARE IN MANIERA EFFICACE CON PARLANTI LA LINGUA OGGETTO DI STUDIO DI CULTURE DIVERSE</w:t>
            </w:r>
          </w:p>
          <w:p w:rsidR="00A15362" w:rsidRPr="009765E9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ESPORRE LE PROPRIE IDEE ALL’INTERNO DI UN GRUPPO DI LAVORO OSSERVANDO LE REGOLE DELLO SCAMBIO COMUNICATIVO</w:t>
            </w:r>
          </w:p>
        </w:tc>
        <w:tc>
          <w:tcPr>
            <w:tcW w:w="4726" w:type="dxa"/>
            <w:gridSpan w:val="5"/>
            <w:shd w:val="clear" w:color="auto" w:fill="auto"/>
            <w:vAlign w:val="center"/>
          </w:tcPr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lastRenderedPageBreak/>
              <w:t>LESSICO DI BASE SU ARGOMENTI DI VITA QUOTIDIANA SOCIALE E PROFESSIONALE</w:t>
            </w:r>
          </w:p>
          <w:p w:rsidR="00A15362" w:rsidRDefault="00A15362" w:rsidP="00A15362">
            <w:pPr>
              <w:pStyle w:val="Corpotesto"/>
              <w:spacing w:after="0"/>
              <w:ind w:left="72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USO DEL DIZIONARIO BILINGUE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REGOLE GRAMMATICALI FONDAMENTALI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CORRETTA PRONUNCIA DI UN REPERTORIO DI PAROLE E FRASI MEMORIZZATE DI USO COMUNE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SEMPLICI MODALITA’ DI SCRITTURA: MESSAGGI BREVI, LETTURA INFORMALE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 xml:space="preserve">              CULTURA E CIVILTA’ NEI PAESI DI CUI SI                  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 xml:space="preserve">              STUDIA LA LINGUA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 xml:space="preserve">  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ASPETTI DELLE CULTURE DELLA LINGUA OGGETTO DI STUDIO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ASPETTI INTERCULTURALI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MODI, FORME E FUNZIONI DELLA COMUNICAZIONE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Pr="009765E9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4650" w:type="dxa"/>
            <w:gridSpan w:val="6"/>
            <w:shd w:val="clear" w:color="auto" w:fill="auto"/>
            <w:vAlign w:val="center"/>
          </w:tcPr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lastRenderedPageBreak/>
              <w:t>THE NATURAL WORLD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GEOGRAPHICAL FEATURES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THE WEATHER</w:t>
            </w:r>
          </w:p>
          <w:p w:rsidR="00A15362" w:rsidRPr="00C24FC3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</w:pPr>
            <w:r w:rsidRPr="00C24FC3"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  <w:t>COMPARISONS OF MAJORITY, MINORITY AND EQUALITY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SUPERLATIVES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DESCRIBING THE WEATHER</w:t>
            </w:r>
          </w:p>
          <w:p w:rsidR="00A15362" w:rsidRPr="00C24FC3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</w:pPr>
            <w:r w:rsidRPr="00C24FC3"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  <w:t>DESCRIBING THE WONDERS OF THE NATURAL WORLD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THE SURVIVAL OF CORAL REEFS</w:t>
            </w:r>
          </w:p>
          <w:p w:rsidR="00A15362" w:rsidRPr="00A41FDF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THE AMAZON RAINFOREST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FABF8F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A15362" w:rsidRPr="00C24FC3" w:rsidTr="00A15362">
        <w:tc>
          <w:tcPr>
            <w:tcW w:w="14283" w:type="dxa"/>
            <w:gridSpan w:val="15"/>
            <w:shd w:val="clear" w:color="auto" w:fill="auto"/>
          </w:tcPr>
          <w:p w:rsidR="00A15362" w:rsidRPr="00C24FC3" w:rsidRDefault="00A15362" w:rsidP="00A15362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</w:pPr>
            <w:r w:rsidRPr="00C24FC3"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  <w:t>DESCRIBE AN INSPIRING PLACE TO VISIT IN YOUR COUNTRY</w:t>
            </w:r>
          </w:p>
        </w:tc>
      </w:tr>
      <w:tr w:rsidR="00A15362" w:rsidRPr="009765E9" w:rsidTr="00A15362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A15362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</w:t>
            </w:r>
          </w:p>
          <w:p w:rsidR="00A15362" w:rsidRPr="009765E9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 </w:t>
            </w:r>
          </w:p>
          <w:p w:rsidR="00A15362" w:rsidRPr="009765E9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A15362" w:rsidRPr="009765E9" w:rsidTr="00A15362"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SERVIZI PER LA SANITA’ E L’ASSISTENZA SOCIALE</w:t>
            </w:r>
          </w:p>
        </w:tc>
      </w:tr>
      <w:tr w:rsidR="00A15362" w:rsidRPr="009765E9" w:rsidTr="00A15362">
        <w:tc>
          <w:tcPr>
            <w:tcW w:w="16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6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6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INGLESE</w:t>
            </w:r>
          </w:p>
        </w:tc>
      </w:tr>
      <w:tr w:rsidR="00A15362" w:rsidRPr="009765E9" w:rsidTr="00A15362">
        <w:tc>
          <w:tcPr>
            <w:tcW w:w="135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A15362" w:rsidRPr="009765E9" w:rsidTr="00A15362">
        <w:tc>
          <w:tcPr>
            <w:tcW w:w="3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UTILIZZARE UNA LINGUA PER I PRINCIPALI SCOPI COMUNICATIVI ED OPERATIVI</w:t>
            </w:r>
          </w:p>
        </w:tc>
      </w:tr>
      <w:tr w:rsidR="00A15362" w:rsidRPr="009765E9" w:rsidTr="00A15362">
        <w:tc>
          <w:tcPr>
            <w:tcW w:w="3631" w:type="dxa"/>
            <w:gridSpan w:val="2"/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di cui al decreto n.766 del 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23/08/2019:</w:t>
            </w:r>
          </w:p>
        </w:tc>
        <w:tc>
          <w:tcPr>
            <w:tcW w:w="10652" w:type="dxa"/>
            <w:gridSpan w:val="13"/>
            <w:shd w:val="clear" w:color="auto" w:fill="auto"/>
          </w:tcPr>
          <w:p w:rsidR="00A15362" w:rsidRDefault="00A15362" w:rsidP="00A153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ACQUISIRE INFORMAZIONI SULLE TRADIZIONI CULTURALI LOCALI UTILIZZANDO STRUMENTI E METODI ADEGUATI</w:t>
            </w:r>
          </w:p>
          <w:p w:rsidR="00A15362" w:rsidRPr="009765E9" w:rsidRDefault="00A15362" w:rsidP="00A153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ILLUSTRARE LE CARATTERISTICHE DELLA CULTURA LOCALE E NAZIONALE DI APPARTENENZA, </w:t>
            </w:r>
            <w:r>
              <w:rPr>
                <w:sz w:val="22"/>
                <w:szCs w:val="22"/>
              </w:rPr>
              <w:lastRenderedPageBreak/>
              <w:t>ANCHE A SOGGETTI DI ALTRE CULTURE</w:t>
            </w:r>
          </w:p>
        </w:tc>
      </w:tr>
      <w:tr w:rsidR="00A15362" w:rsidRPr="009765E9" w:rsidTr="00A15362">
        <w:tc>
          <w:tcPr>
            <w:tcW w:w="3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Competenze del profilo di INDIRIZZO  INTERMEDIE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PARTECIPARE E COOPERARE NEI GRUPPI DI LAVORO IN AMBITO SCOLASTICO</w:t>
            </w:r>
          </w:p>
        </w:tc>
      </w:tr>
      <w:tr w:rsidR="00A15362" w:rsidRPr="009765E9" w:rsidTr="00A15362">
        <w:tc>
          <w:tcPr>
            <w:tcW w:w="13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11</w:t>
            </w:r>
          </w:p>
        </w:tc>
      </w:tr>
      <w:tr w:rsidR="00A15362" w:rsidRPr="009765E9" w:rsidTr="00A15362">
        <w:trPr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A15362" w:rsidRPr="009765E9" w:rsidTr="00A15362">
        <w:trPr>
          <w:trHeight w:val="685"/>
        </w:trPr>
        <w:tc>
          <w:tcPr>
            <w:tcW w:w="363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A15362" w:rsidRPr="009765E9" w:rsidTr="00A15362">
        <w:trPr>
          <w:trHeight w:val="782"/>
        </w:trPr>
        <w:tc>
          <w:tcPr>
            <w:tcW w:w="363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A15362" w:rsidRPr="009765E9" w:rsidTr="00A15362">
        <w:tc>
          <w:tcPr>
            <w:tcW w:w="490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26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50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A15362" w:rsidRPr="00A41FDF" w:rsidTr="00A15362">
        <w:trPr>
          <w:trHeight w:val="869"/>
        </w:trPr>
        <w:tc>
          <w:tcPr>
            <w:tcW w:w="4907" w:type="dxa"/>
            <w:gridSpan w:val="4"/>
            <w:shd w:val="clear" w:color="auto" w:fill="auto"/>
          </w:tcPr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COMPRENDERE I PUNTI PRINCIPALI DI MESSAGGI E ANNUNCI SEMPLICI E CHIARI SU ARGOMENTI DI INTERESSE PERSONALE, QUOTIDIANO E PROFESSIONALE.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RICERCARE INFORMAZIONI ALL’INTERNO DI TESTI DI BREVE ESTENSIONE DI INTERESSE PERSONALE, QUOTIDIANO, SOCIALE O PROFESSIONALE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DESCRIVERE IN MANIERA SEMPLICE ESPERIENZE ED EVENTI RELATIVI ALL’AMBITO PERSONALE E SOCIALE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UTILIZZARE IN MODO ADEGUATO LE STRUTTURE GRAMMATICALI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INTERAGIRE IN CONVERSAZIONI BREVI E SEMPLICI SU TEMI DI INTERESSE PERSONALE, QUOTIDIANO, SOCIALE O PROFESSIONALE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SCRIVERE BREVI TESTI DI INTERESSE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PERSONALE, QUOTIDIANO, SOCIALE O PROFESSIONALE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RIFLETTERE SUI PROPRI ATTEGGIAMENTI IN RAPPORTO ALL’ALTRO IN CONTESTI MULTICULTURALI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SAPER IDENTIFICARE E UTILIZZARE UNA GAMMA DI STRATEGIE PER COMUNICARE IN MANIERA EFFICACE CON PARLANTI LA LINGUA OGGETTO DI STUDIO DI CULTURE DIVERSE</w:t>
            </w:r>
          </w:p>
          <w:p w:rsidR="00A15362" w:rsidRPr="009765E9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ESPORRE LE PROPRIE IDEE ALL’INTERNO DI UN GRUPPO DI LAVORO OSSERVANDO LE REGOLE DELLO SCAMBIO COMUNICATIVO</w:t>
            </w:r>
          </w:p>
        </w:tc>
        <w:tc>
          <w:tcPr>
            <w:tcW w:w="4726" w:type="dxa"/>
            <w:gridSpan w:val="5"/>
            <w:shd w:val="clear" w:color="auto" w:fill="auto"/>
            <w:vAlign w:val="center"/>
          </w:tcPr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lastRenderedPageBreak/>
              <w:t>LESSICO DI BASE SU ARGOMENTI DI VITA QUOTIDIANA SOCIALE E PROFESSIONALE</w:t>
            </w:r>
          </w:p>
          <w:p w:rsidR="00A15362" w:rsidRDefault="00A15362" w:rsidP="00A15362">
            <w:pPr>
              <w:pStyle w:val="Corpotesto"/>
              <w:spacing w:after="0"/>
              <w:ind w:left="72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USO DEL DIZIONARIO BILINGUE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REGOLE GRAMMATICALI FONDAMENTALI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CORRETTA PRONUNCIA DI UN REPERTORIO DI PAROLE E FRASI MEMORIZZATE DI USO COMUNE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lastRenderedPageBreak/>
              <w:t>SEMPLICI MODALITA’ DI SCRITTURA: MESSAGGI BREVI, LETTURA INFORMALE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 xml:space="preserve">              CULTURA E CIVILTA’ NEI PAESI DI CUI SI                  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 xml:space="preserve">              STUDIA LA LINGUA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ASPETTI DELLE CULTURE DELLA LINGUA OGGETTO DI STUDIO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ASPETTI INTERCULTURALI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MODI, FORME E FUNZIONI DELLA COMUNICAZIONE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Pr="009765E9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4650" w:type="dxa"/>
            <w:gridSpan w:val="6"/>
            <w:shd w:val="clear" w:color="auto" w:fill="auto"/>
            <w:vAlign w:val="center"/>
          </w:tcPr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lastRenderedPageBreak/>
              <w:t>TRAVELLING AND HOLIDAYS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MEANS OF TRANSPORT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BE GOING TO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WILL</w:t>
            </w:r>
          </w:p>
          <w:p w:rsidR="00A15362" w:rsidRPr="00C24FC3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</w:pPr>
            <w:r w:rsidRPr="00C24FC3"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  <w:t>MAY AND MIGHT FOR FUTURE POSSIBILITY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DESCRIBING HOLIDAYS</w:t>
            </w:r>
          </w:p>
          <w:p w:rsidR="00A15362" w:rsidRPr="00A41FDF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FUTURE TRANSPORTATION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FABF8F"/>
          </w:tcPr>
          <w:p w:rsidR="00A15362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DESCRIBE YOUR LAST HOLIDAY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auto"/>
          </w:tcPr>
          <w:p w:rsidR="00A15362" w:rsidRPr="009765E9" w:rsidRDefault="00A15362" w:rsidP="00A15362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</w:tc>
      </w:tr>
      <w:tr w:rsidR="00A15362" w:rsidRPr="009765E9" w:rsidTr="00A15362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A15362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3</w:t>
            </w:r>
          </w:p>
          <w:p w:rsidR="00A15362" w:rsidRPr="009765E9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 </w:t>
            </w:r>
          </w:p>
          <w:p w:rsidR="00A15362" w:rsidRPr="009765E9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A15362" w:rsidRPr="009765E9" w:rsidTr="00A15362"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SERVIZI PER LA SANITA’ E L’ASSISTENZA SOCIALE</w:t>
            </w:r>
          </w:p>
        </w:tc>
      </w:tr>
      <w:tr w:rsidR="00A15362" w:rsidRPr="009765E9" w:rsidTr="00A15362">
        <w:tc>
          <w:tcPr>
            <w:tcW w:w="16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6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6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INGLESE</w:t>
            </w:r>
          </w:p>
        </w:tc>
      </w:tr>
      <w:tr w:rsidR="00A15362" w:rsidRPr="009765E9" w:rsidTr="00A15362">
        <w:tc>
          <w:tcPr>
            <w:tcW w:w="135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A15362" w:rsidRPr="009765E9" w:rsidTr="00A15362">
        <w:tc>
          <w:tcPr>
            <w:tcW w:w="3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UTILIZZARE UNA LINGUA PER I PRINCIPALI SCOPI COMUNICATIVI ED OPERATIVI</w:t>
            </w:r>
          </w:p>
        </w:tc>
      </w:tr>
      <w:tr w:rsidR="00A15362" w:rsidRPr="009765E9" w:rsidTr="00A15362">
        <w:tc>
          <w:tcPr>
            <w:tcW w:w="3631" w:type="dxa"/>
            <w:gridSpan w:val="2"/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di cui al decreto n.766 del 23/08/2019:</w:t>
            </w:r>
          </w:p>
        </w:tc>
        <w:tc>
          <w:tcPr>
            <w:tcW w:w="10652" w:type="dxa"/>
            <w:gridSpan w:val="13"/>
            <w:shd w:val="clear" w:color="auto" w:fill="auto"/>
          </w:tcPr>
          <w:p w:rsidR="00A15362" w:rsidRDefault="00A15362" w:rsidP="00A153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ACQUISIRE INFORMAZIONI SULLE TRADIZIONI CULTURALI LOCALI UTILIZZANDO STRUMENTI E METODI ADEGUATI</w:t>
            </w:r>
          </w:p>
          <w:p w:rsidR="00A15362" w:rsidRPr="009765E9" w:rsidRDefault="00A15362" w:rsidP="00A153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ILLUSTRARE LE CARATTERISTICHE DELLA CULTURA LOCALE E NAZIONALE DI APPARTENENZA, ANCHE A SOGGETTI DI ALTRE CULTURE</w:t>
            </w:r>
          </w:p>
        </w:tc>
      </w:tr>
      <w:tr w:rsidR="00A15362" w:rsidRPr="009765E9" w:rsidTr="00A15362">
        <w:tc>
          <w:tcPr>
            <w:tcW w:w="3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Competenze del profilo di INDIRIZZO  INTERMEDIE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PARTECIPARE E COOPERARE NEI GRUPPI DI LAVORO IN AMBITO SCOLASTICO</w:t>
            </w:r>
          </w:p>
        </w:tc>
      </w:tr>
      <w:tr w:rsidR="00A15362" w:rsidRPr="009765E9" w:rsidTr="00A15362">
        <w:tc>
          <w:tcPr>
            <w:tcW w:w="13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11</w:t>
            </w:r>
          </w:p>
        </w:tc>
      </w:tr>
      <w:tr w:rsidR="00A15362" w:rsidRPr="009765E9" w:rsidTr="00A15362">
        <w:trPr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A15362" w:rsidRPr="009765E9" w:rsidTr="00A15362">
        <w:trPr>
          <w:trHeight w:val="685"/>
        </w:trPr>
        <w:tc>
          <w:tcPr>
            <w:tcW w:w="363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A15362" w:rsidRPr="009765E9" w:rsidTr="00A15362">
        <w:trPr>
          <w:trHeight w:val="782"/>
        </w:trPr>
        <w:tc>
          <w:tcPr>
            <w:tcW w:w="363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viduare collegamenti e relazion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A15362" w:rsidRPr="009765E9" w:rsidTr="00A15362">
        <w:tc>
          <w:tcPr>
            <w:tcW w:w="490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26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50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A15362" w:rsidRPr="00C24FC3" w:rsidTr="00A15362">
        <w:trPr>
          <w:trHeight w:val="869"/>
        </w:trPr>
        <w:tc>
          <w:tcPr>
            <w:tcW w:w="4907" w:type="dxa"/>
            <w:gridSpan w:val="4"/>
            <w:shd w:val="clear" w:color="auto" w:fill="auto"/>
          </w:tcPr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COMPRENDERE I PUNTI PRINCIPALI DI MESSAGGI E ANNUNCI SEMPLICI E CHIARI SU ARGOMENTI DI INTERESSE PERSONALE, QUOTIDIANO E PROFESSIONALE.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RICERCARE INFORMAZIONI ALL’INTERNO DI TESTI DI BREVE ESTENSIONE DI INTERESSE PERSONALE, QUOTIDIANO, SOCIALE O PROFESSIONALE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DESCRIVERE IN MANIERA SEMPLICE ESPERIENZE ED EVENTI RELATIVI ALL’AMBITO PERSONALE E SOCIALE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UTILIZZARE IN MODO ADEGUATO LE STRUTTURE GRAMMATICALI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INTERAGIRE IN CONVERSAZIONI BREVI E SEMPLICI SU TEMI DI INTERESSE PERSONALE, QUOTIDIANO, SOCIALE O PROFESSIONALE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SCRIVERE BREVI TESTI DI INTERESSE PERSONALE, QUOTIDIANO, SOCIALE O PROFESSIONALE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RIFLETTERE SUI PROPRI ATTEGGIAMENTI IN RAPPORTO ALL’ALTRO IN CONTESTI MULTICULTURALI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SAPER IDENTIFICARE E UTILIZZARE UNA GAMMA DI STRATEGIE PER COMUNICARE IN MANIERA EFFICACE CON PARLANTI LA LINGUA OGGETTO DI STUDIO DI CULTURE DIVERSE</w:t>
            </w:r>
          </w:p>
          <w:p w:rsidR="00A15362" w:rsidRPr="009765E9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ESPORRE LE PROPRIE IDEE ALL’INTERNO DI UN GRUPPO DI LAVORO OSSERVANDO LE REGOLE DELLO SCAMBIO COMUNICATIVO</w:t>
            </w:r>
          </w:p>
        </w:tc>
        <w:tc>
          <w:tcPr>
            <w:tcW w:w="4726" w:type="dxa"/>
            <w:gridSpan w:val="5"/>
            <w:shd w:val="clear" w:color="auto" w:fill="auto"/>
            <w:vAlign w:val="center"/>
          </w:tcPr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lastRenderedPageBreak/>
              <w:t>LESSICO DI BASE SU ARGOMENTI DI VITA QUOTIDIANA SOCIALE E PROFESSIONALE</w:t>
            </w:r>
          </w:p>
          <w:p w:rsidR="00A15362" w:rsidRDefault="00A15362" w:rsidP="00A15362">
            <w:pPr>
              <w:pStyle w:val="Corpotesto"/>
              <w:spacing w:after="0"/>
              <w:ind w:left="72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USO DEL DIZIONARIO BILINGUE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REGOLE GRAMMATICALI FONDAMENTALI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CORRETTA PRONUNCIA DI UN REPERTORIO DI PAROLE E FRASI MEMORIZZATE DI USO COMUNE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SEMPLICI MODALITA’ DI SCRITTURA: MESSAGGI BREVI, LETTURA INFORMALE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 xml:space="preserve">              CULTURA E CIVILTA’ NEI PAESI DI CUI SI                  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 xml:space="preserve">              STUDIA LA LINGUA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ASPETTI DELLE CULTURE DELLA LINGUA OGGETTO DI STUDIO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ASPETTI INTERCULTURALI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MODI, FORME E FUNZIONI DELLA COMUNICAZIONE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Pr="009765E9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4650" w:type="dxa"/>
            <w:gridSpan w:val="6"/>
            <w:shd w:val="clear" w:color="auto" w:fill="auto"/>
            <w:vAlign w:val="center"/>
          </w:tcPr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lastRenderedPageBreak/>
              <w:t xml:space="preserve">EDUCATION CAREERS 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JOBS FOR TEENS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PRESENT CONTINUOUS AS FUTURE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PRESENT SIMPLE AS FUTURE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ZERO AND FIRST CONDITIONALS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EACH AND EVERY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EDUCATION WILL SHAPE THE FUTURE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 xml:space="preserve">SCHOOL PLANS </w:t>
            </w:r>
          </w:p>
          <w:p w:rsidR="00A15362" w:rsidRPr="00C24FC3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</w:pPr>
            <w:r w:rsidRPr="00C24FC3"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  <w:t>APPLYING FOR A SUMMER JOB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FABF8F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A15362" w:rsidRPr="00C24FC3" w:rsidTr="00A15362">
        <w:tc>
          <w:tcPr>
            <w:tcW w:w="14283" w:type="dxa"/>
            <w:gridSpan w:val="15"/>
            <w:shd w:val="clear" w:color="auto" w:fill="auto"/>
          </w:tcPr>
          <w:p w:rsidR="00A15362" w:rsidRPr="00C24FC3" w:rsidRDefault="00A15362" w:rsidP="00A15362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</w:pPr>
            <w:r w:rsidRPr="00C24FC3"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  <w:t>WRITE ABOUT YOUR FUTURE CAREER</w:t>
            </w:r>
          </w:p>
          <w:p w:rsidR="00A15362" w:rsidRPr="00C24FC3" w:rsidRDefault="00A15362" w:rsidP="00A15362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</w:pPr>
            <w:r w:rsidRPr="00C24FC3"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  <w:t>WRITE A CV</w:t>
            </w:r>
          </w:p>
        </w:tc>
      </w:tr>
      <w:tr w:rsidR="00A15362" w:rsidRPr="009765E9" w:rsidTr="00A15362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A15362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4</w:t>
            </w:r>
          </w:p>
          <w:p w:rsidR="00A15362" w:rsidRPr="009765E9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 </w:t>
            </w:r>
          </w:p>
          <w:p w:rsidR="00A15362" w:rsidRPr="009765E9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A15362" w:rsidRPr="009765E9" w:rsidTr="00A15362"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SERVIZI PER LA SANITA’ E L’ASSISTENZA SOCIALE</w:t>
            </w:r>
          </w:p>
        </w:tc>
      </w:tr>
      <w:tr w:rsidR="00A15362" w:rsidRPr="009765E9" w:rsidTr="00A15362">
        <w:tc>
          <w:tcPr>
            <w:tcW w:w="16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6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6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INGLESE</w:t>
            </w:r>
          </w:p>
        </w:tc>
      </w:tr>
      <w:tr w:rsidR="00A15362" w:rsidRPr="009765E9" w:rsidTr="00A15362">
        <w:tc>
          <w:tcPr>
            <w:tcW w:w="135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A15362" w:rsidRPr="009765E9" w:rsidTr="00A15362">
        <w:tc>
          <w:tcPr>
            <w:tcW w:w="3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UTILIZZARE UNA LINGUA PER I PRINCIPALI SCOPI COMUNICATIVI ED OPERATIVI</w:t>
            </w:r>
          </w:p>
        </w:tc>
      </w:tr>
      <w:tr w:rsidR="00A15362" w:rsidRPr="009765E9" w:rsidTr="00A15362">
        <w:tc>
          <w:tcPr>
            <w:tcW w:w="3631" w:type="dxa"/>
            <w:gridSpan w:val="2"/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di cui al decreto n.766 del 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23/08/2019:</w:t>
            </w:r>
          </w:p>
        </w:tc>
        <w:tc>
          <w:tcPr>
            <w:tcW w:w="10652" w:type="dxa"/>
            <w:gridSpan w:val="13"/>
            <w:shd w:val="clear" w:color="auto" w:fill="auto"/>
          </w:tcPr>
          <w:p w:rsidR="00A15362" w:rsidRDefault="00A15362" w:rsidP="00A153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ACQUISIRE INFORMAZIONI SULLE TRADIZIONI CULTURALI LOCALI UTILIZZANDO STRUMENTI E METODI ADEGUATI</w:t>
            </w:r>
          </w:p>
          <w:p w:rsidR="00A15362" w:rsidRPr="009765E9" w:rsidRDefault="00A15362" w:rsidP="00A153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ILLUSTRARE LE CARATTERISTICHE DELLA CULTURA LOCALE E NAZIONALE DI APPARTENENZA, </w:t>
            </w:r>
            <w:r>
              <w:rPr>
                <w:sz w:val="22"/>
                <w:szCs w:val="22"/>
              </w:rPr>
              <w:lastRenderedPageBreak/>
              <w:t>ANCHE A SOGGETTI DI ALTRE CULTURE</w:t>
            </w:r>
          </w:p>
        </w:tc>
      </w:tr>
      <w:tr w:rsidR="00A15362" w:rsidRPr="009765E9" w:rsidTr="00A15362">
        <w:tc>
          <w:tcPr>
            <w:tcW w:w="3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Competenze del profilo di INDIRIZZO  INTERMEDIE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PARTECIPARE E COOPERARE NEI GRUPPI DI LAVORO IN AMBITO SCOLASTICO</w:t>
            </w:r>
          </w:p>
        </w:tc>
      </w:tr>
      <w:tr w:rsidR="00A15362" w:rsidRPr="009765E9" w:rsidTr="00A15362">
        <w:tc>
          <w:tcPr>
            <w:tcW w:w="13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11</w:t>
            </w:r>
          </w:p>
        </w:tc>
      </w:tr>
      <w:tr w:rsidR="00A15362" w:rsidRPr="009765E9" w:rsidTr="00A15362">
        <w:trPr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A15362" w:rsidRPr="009765E9" w:rsidTr="00A15362">
        <w:trPr>
          <w:trHeight w:val="685"/>
        </w:trPr>
        <w:tc>
          <w:tcPr>
            <w:tcW w:w="363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A15362" w:rsidRPr="009765E9" w:rsidTr="00A15362">
        <w:trPr>
          <w:trHeight w:val="782"/>
        </w:trPr>
        <w:tc>
          <w:tcPr>
            <w:tcW w:w="363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A15362" w:rsidRPr="009765E9" w:rsidTr="00A15362">
        <w:tc>
          <w:tcPr>
            <w:tcW w:w="490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26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50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A15362" w:rsidRPr="0026500A" w:rsidTr="00A15362">
        <w:trPr>
          <w:trHeight w:val="869"/>
        </w:trPr>
        <w:tc>
          <w:tcPr>
            <w:tcW w:w="4907" w:type="dxa"/>
            <w:gridSpan w:val="4"/>
            <w:shd w:val="clear" w:color="auto" w:fill="auto"/>
          </w:tcPr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COMPRENDERE I PUNTI PRINCIPALI DI MESSAGGI E ANNUNCI SEMPLICI E CHIARI SU ARGOMENTI DI INTERESSE PERSONALE, QUOTIDIANO E PROFESSIONALE.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RICERCARE INFORMAZIONI ALL’INTERNO DI TESTI DI BREVE ESTENSIONE DI INTERESSE PERSONALE, QUOTIDIANO, SOCIALE O PROFESSIONALE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DESCRIVERE IN MANIERA SEMPLICE ESPERIENZE ED EVENTI RELATIVI ALL’AMBITO PERSONALE E SOCIALE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UTILIZZARE IN MODO ADEGUATO LE STRUTTURE GRAMMATICALI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INTERAGIRE IN CONVERSAZIONI BREVI E SEMPLICI SU TEMI DI INTERESSE PERSONALE, QUOTIDIANO, SOCIALE O PROFESSIONALE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SCRIVERE BREVI TESTI DI INTERESSE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PERSONALE, QUOTIDIANO, SOCIALE O PROFESSIONALE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RIFLETTERE SUI PROPRI ATTEGGIAMENTI IN RAPPORTO ALL’ALTRO IN CONTESTI MULTICULTURALI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SAPER IDENTIFICARE E UTILIZZARE UNA GAMMA DI STRATEGIE PER COMUNICARE IN MANIERA EFFICACE CON PARLANTI LA LINGUA OGGETTO DI STUDIO DI CULTURE DIVERSE</w:t>
            </w:r>
          </w:p>
          <w:p w:rsidR="00A15362" w:rsidRPr="009765E9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ESPORRE LE PROPRIE IDEE ALL’INTERNO DI UN GRUPPO DI LAVORO OSSERVANDO LE REGOLE DELLO SCAMBIO COMUNICATIVO</w:t>
            </w:r>
          </w:p>
        </w:tc>
        <w:tc>
          <w:tcPr>
            <w:tcW w:w="4726" w:type="dxa"/>
            <w:gridSpan w:val="5"/>
            <w:shd w:val="clear" w:color="auto" w:fill="auto"/>
            <w:vAlign w:val="center"/>
          </w:tcPr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lastRenderedPageBreak/>
              <w:t>LESSICO DI BASE SU ARGOMENTI DI VITA QUOTIDIANA SOCIALE E PROFESSIONALE</w:t>
            </w:r>
          </w:p>
          <w:p w:rsidR="00A15362" w:rsidRDefault="00A15362" w:rsidP="00A15362">
            <w:pPr>
              <w:pStyle w:val="Corpotesto"/>
              <w:spacing w:after="0"/>
              <w:ind w:left="72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USO DEL DIZIONARIO BILINGUE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REGOLE GRAMMATICALI FONDAMENTALI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CORRETTA PRONUNCIA DI UN REPERTORIO DI PAROLE E FRASI MEMORIZZATE DI USO COMUNE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lastRenderedPageBreak/>
              <w:t>SEMPLICI MODALITA’ DI SCRITTURA: MESSAGGI BREVI, LETTURA INFORMALE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 xml:space="preserve">              CULTURA E CIVILTA’ NEI PAESI DI CUI SI                  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 xml:space="preserve">              STUDIA LA LINGUA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ASPETTI DELLE CULTURE DELLA LINGUA OGGETTO DI STUDIO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ASPETTI INTERCULTURALI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MODI, FORME E FUNZIONI DELLA COMUNICAZIONE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Pr="009765E9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4650" w:type="dxa"/>
            <w:gridSpan w:val="6"/>
            <w:shd w:val="clear" w:color="auto" w:fill="auto"/>
            <w:vAlign w:val="center"/>
          </w:tcPr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lastRenderedPageBreak/>
              <w:t>FILM, CINEMA AND MUSIC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LIFE EVENTS</w:t>
            </w:r>
          </w:p>
          <w:p w:rsidR="00A15362" w:rsidRPr="00C24FC3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</w:pPr>
            <w:r w:rsidRPr="00C24FC3"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  <w:t>PRESENT PERFECT WITH EVER AND NEVER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PAST SIMPLE VS PRESENT PERFECT</w:t>
            </w:r>
          </w:p>
          <w:p w:rsidR="00A15362" w:rsidRPr="00C24FC3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</w:pPr>
            <w:r w:rsidRPr="00C24FC3"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  <w:t>PRESENT PERFECT WITH JUST, ALREADY, YET</w:t>
            </w:r>
          </w:p>
          <w:p w:rsidR="00A15362" w:rsidRPr="0026500A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MODALS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FABF8F"/>
          </w:tcPr>
          <w:p w:rsidR="00A15362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A15362" w:rsidRPr="00C24FC3" w:rsidTr="00A15362">
        <w:tc>
          <w:tcPr>
            <w:tcW w:w="14283" w:type="dxa"/>
            <w:gridSpan w:val="15"/>
            <w:shd w:val="clear" w:color="auto" w:fill="auto"/>
          </w:tcPr>
          <w:p w:rsidR="00A15362" w:rsidRPr="00C24FC3" w:rsidRDefault="00A15362" w:rsidP="00A15362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WRITE THE RECIPE OF A TRUE FRIENDSHIP</w:t>
            </w:r>
          </w:p>
        </w:tc>
      </w:tr>
      <w:tr w:rsidR="00A15362" w:rsidRPr="009765E9" w:rsidTr="00A15362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A15362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5</w:t>
            </w:r>
          </w:p>
          <w:p w:rsidR="00A15362" w:rsidRPr="009765E9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 </w:t>
            </w:r>
          </w:p>
          <w:p w:rsidR="00A15362" w:rsidRPr="009765E9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A15362" w:rsidRPr="009765E9" w:rsidTr="00A15362"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SERVIZI PER LA SANITA’ E L’ASSISTENZA SOCIALE</w:t>
            </w:r>
          </w:p>
        </w:tc>
      </w:tr>
      <w:tr w:rsidR="00A15362" w:rsidRPr="009765E9" w:rsidTr="00A15362">
        <w:tc>
          <w:tcPr>
            <w:tcW w:w="16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6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6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INGLESE</w:t>
            </w:r>
          </w:p>
        </w:tc>
      </w:tr>
      <w:tr w:rsidR="00A15362" w:rsidRPr="009765E9" w:rsidTr="00A15362">
        <w:tc>
          <w:tcPr>
            <w:tcW w:w="135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A15362" w:rsidRPr="009765E9" w:rsidTr="00A15362">
        <w:tc>
          <w:tcPr>
            <w:tcW w:w="3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UTILIZZARE UNA LINGUA PER I PRINCIPALI SCOPI COMUNICATIVI ED OPERATIVI</w:t>
            </w:r>
          </w:p>
        </w:tc>
      </w:tr>
      <w:tr w:rsidR="00A15362" w:rsidRPr="009765E9" w:rsidTr="00A15362">
        <w:tc>
          <w:tcPr>
            <w:tcW w:w="3631" w:type="dxa"/>
            <w:gridSpan w:val="2"/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di cui al decreto n.766 del 23/08/2019:</w:t>
            </w:r>
          </w:p>
        </w:tc>
        <w:tc>
          <w:tcPr>
            <w:tcW w:w="10652" w:type="dxa"/>
            <w:gridSpan w:val="13"/>
            <w:shd w:val="clear" w:color="auto" w:fill="auto"/>
          </w:tcPr>
          <w:p w:rsidR="00A15362" w:rsidRDefault="00A15362" w:rsidP="00A15362">
            <w:r>
              <w:lastRenderedPageBreak/>
              <w:t>Utilizzare la lingua straniera, in ambiti inerenti alla sfera personale e sociale, per comprendere i punti principali di testi orali e scritti; per produrre semplici e brevi testi orali e</w:t>
            </w:r>
          </w:p>
          <w:p w:rsidR="00A15362" w:rsidRPr="00601CA2" w:rsidRDefault="00A15362" w:rsidP="00A15362">
            <w:r>
              <w:lastRenderedPageBreak/>
              <w:t>scritti per descrivere e raccontare esperienze ed eventi; per interagire in situazioni semplici e di routine e partecipare a brevi conversazioni.</w:t>
            </w:r>
          </w:p>
        </w:tc>
      </w:tr>
      <w:tr w:rsidR="00A15362" w:rsidRPr="009765E9" w:rsidTr="00A15362">
        <w:tc>
          <w:tcPr>
            <w:tcW w:w="3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Competenze del profilo di INDIRIZZO  INTERMEDIE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PARTECIPARE E COOPERARE NEI GRUPPI DI LAVORO IN AMBITO SCOLASTICO</w:t>
            </w:r>
          </w:p>
        </w:tc>
      </w:tr>
      <w:tr w:rsidR="00A15362" w:rsidRPr="009765E9" w:rsidTr="00A15362">
        <w:tc>
          <w:tcPr>
            <w:tcW w:w="13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11</w:t>
            </w:r>
          </w:p>
        </w:tc>
      </w:tr>
      <w:tr w:rsidR="00A15362" w:rsidRPr="009765E9" w:rsidTr="00A15362">
        <w:trPr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A15362" w:rsidRPr="009765E9" w:rsidTr="00A15362">
        <w:trPr>
          <w:trHeight w:val="685"/>
        </w:trPr>
        <w:tc>
          <w:tcPr>
            <w:tcW w:w="363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A15362" w:rsidRPr="009765E9" w:rsidTr="00A15362">
        <w:trPr>
          <w:trHeight w:val="782"/>
        </w:trPr>
        <w:tc>
          <w:tcPr>
            <w:tcW w:w="363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A15362" w:rsidRPr="009765E9" w:rsidTr="00A15362">
        <w:tc>
          <w:tcPr>
            <w:tcW w:w="490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26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50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A15362" w:rsidRPr="0026500A" w:rsidTr="00A15362">
        <w:trPr>
          <w:trHeight w:val="869"/>
        </w:trPr>
        <w:tc>
          <w:tcPr>
            <w:tcW w:w="4907" w:type="dxa"/>
            <w:gridSpan w:val="4"/>
            <w:shd w:val="clear" w:color="auto" w:fill="auto"/>
          </w:tcPr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COMPRENDERE I PUNTI PRINCIPALI DI MESSAGGI E ANNUNCI SEMPLICI E CHIARI SU ARGOMENTI DI INTERESSE PERSONALE, QUOTIDIANO E PROFESSIONALE.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RICERCARE INFORMAZIONI ALL’INTERNO DI TESTI DI BREVE ESTENSIONE DI INTERESSE PERSONALE, QUOTIDIANO, SOCIALE O PROFESSIONALE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DESCRIVERE IN MANIERA SEMPLICE ESPERIENZE ED EVENTI RELATIVI ALL’AMBITO PERSONALE E SOCIALE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UTILIZZARE IN MODO ADEGUATO LE STRUTTURE GRAMMATICALI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INTERAGIRE IN CONVERSAZIONI BREVI E SEMPLICI SU TEMI DI INTERESSE PERSONALE, QUOTIDIANO, SOCIALE O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PROFESSIONALE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SCRIVERE BREVI TESTI DI INTERESSE PERSONALE, QUOTIDIANO, SOCIALE O PROFESSIONALE</w:t>
            </w:r>
          </w:p>
          <w:p w:rsidR="00A15362" w:rsidRPr="00A15362" w:rsidRDefault="00A15362" w:rsidP="004C6AF3">
            <w:pPr>
              <w:numPr>
                <w:ilvl w:val="0"/>
                <w:numId w:val="4"/>
              </w:numPr>
              <w:ind w:hanging="294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15362">
              <w:rPr>
                <w:rFonts w:ascii="Calibri" w:hAnsi="Calibri"/>
                <w:sz w:val="22"/>
                <w:szCs w:val="22"/>
              </w:rPr>
              <w:t>COMPRENDERE I PUNTI PRINCIPALI DI TESTI</w:t>
            </w:r>
          </w:p>
          <w:p w:rsidR="00A15362" w:rsidRPr="00A15362" w:rsidRDefault="00A15362" w:rsidP="00A15362">
            <w:pPr>
              <w:ind w:firstLine="709"/>
              <w:rPr>
                <w:rFonts w:ascii="Calibri" w:hAnsi="Calibri"/>
                <w:sz w:val="22"/>
                <w:szCs w:val="22"/>
              </w:rPr>
            </w:pPr>
            <w:r w:rsidRPr="00A15362">
              <w:rPr>
                <w:rFonts w:ascii="Calibri" w:hAnsi="Calibri"/>
                <w:sz w:val="22"/>
                <w:szCs w:val="22"/>
              </w:rPr>
              <w:t>ORALI IN LINGUA STANDARD ABBASTANZA</w:t>
            </w:r>
          </w:p>
          <w:p w:rsidR="00A15362" w:rsidRPr="00A15362" w:rsidRDefault="00A15362" w:rsidP="00A15362">
            <w:pPr>
              <w:ind w:left="709"/>
              <w:rPr>
                <w:rFonts w:ascii="Calibri" w:hAnsi="Calibri"/>
                <w:sz w:val="22"/>
                <w:szCs w:val="22"/>
              </w:rPr>
            </w:pPr>
            <w:r w:rsidRPr="00A15362">
              <w:rPr>
                <w:rFonts w:ascii="Calibri" w:hAnsi="Calibri"/>
                <w:sz w:val="22"/>
                <w:szCs w:val="22"/>
              </w:rPr>
              <w:t>COMPLESSI, MA CHIARI, RELATIVI AD</w:t>
            </w:r>
          </w:p>
          <w:p w:rsidR="00A15362" w:rsidRPr="00A15362" w:rsidRDefault="00A15362" w:rsidP="00A15362">
            <w:pPr>
              <w:ind w:left="709"/>
              <w:rPr>
                <w:rFonts w:ascii="Calibri" w:hAnsi="Calibri"/>
                <w:sz w:val="22"/>
                <w:szCs w:val="22"/>
              </w:rPr>
            </w:pPr>
            <w:r w:rsidRPr="00A15362">
              <w:rPr>
                <w:rFonts w:ascii="Calibri" w:hAnsi="Calibri"/>
                <w:sz w:val="22"/>
                <w:szCs w:val="22"/>
              </w:rPr>
              <w:t>AMBITI DI INTERESSE GENERALE, AD</w:t>
            </w:r>
          </w:p>
          <w:p w:rsidR="00A15362" w:rsidRPr="00A15362" w:rsidRDefault="00A15362" w:rsidP="00A15362">
            <w:pPr>
              <w:ind w:left="709"/>
              <w:rPr>
                <w:rFonts w:ascii="Calibri" w:hAnsi="Calibri"/>
                <w:sz w:val="22"/>
                <w:szCs w:val="22"/>
              </w:rPr>
            </w:pPr>
            <w:r w:rsidRPr="00A15362">
              <w:rPr>
                <w:rFonts w:ascii="Calibri" w:hAnsi="Calibri"/>
                <w:sz w:val="22"/>
                <w:szCs w:val="22"/>
              </w:rPr>
              <w:t>ARGOMENTI DI ATTUALITÀ E AD ARGOMENTI ATTINENTI ALLA MICROLINGUA DELL’AMBITO  PROFESSIONALE DI APPARTENENZA.</w:t>
            </w:r>
          </w:p>
          <w:p w:rsidR="00A15362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RIFLETTERE SUI PROPRI ATTEGGIAMENTI IN RAPPORTO ALL’ALTRO IN CONTESTI MULTICULTURALI</w:t>
            </w:r>
          </w:p>
          <w:p w:rsidR="00A15362" w:rsidRPr="009765E9" w:rsidRDefault="00A15362" w:rsidP="004C6AF3">
            <w:pPr>
              <w:numPr>
                <w:ilvl w:val="0"/>
                <w:numId w:val="4"/>
              </w:num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ESPORRE LE PROPRIE IDEE ALL’INTERNO DI UN GRUPPO DI LAVORO OSSERVANDO LE REGOLE DELLO SCAMBIO COMUNICATIVO</w:t>
            </w:r>
          </w:p>
        </w:tc>
        <w:tc>
          <w:tcPr>
            <w:tcW w:w="4726" w:type="dxa"/>
            <w:gridSpan w:val="5"/>
            <w:shd w:val="clear" w:color="auto" w:fill="auto"/>
            <w:vAlign w:val="center"/>
          </w:tcPr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lastRenderedPageBreak/>
              <w:t>LESSICO DI BASE SU ARGOMENTI DI VITA QUOTIDIANA SOCIALE E PROFESSIONALE</w:t>
            </w:r>
          </w:p>
          <w:p w:rsidR="00A15362" w:rsidRDefault="00A15362" w:rsidP="00A15362">
            <w:pPr>
              <w:pStyle w:val="Corpotesto"/>
              <w:spacing w:after="0"/>
              <w:ind w:left="72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USO DEL DIZIONARIO BILINGUE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REGOLE GRAMMATICALI FONDAMENTALI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 xml:space="preserve">CORRETTA PRONUNCIA DI UN REPERTORIO DI PAROLE E FRASI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lastRenderedPageBreak/>
              <w:t>MEMORIZZATE DI USO COMUNE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SEMPLICI MODALITA’ DI SCRITTURA: MESSAGGI BREVI, LETTURA INFORMALE</w:t>
            </w:r>
          </w:p>
          <w:p w:rsidR="00A15362" w:rsidRDefault="00A15362" w:rsidP="00A15362">
            <w:pPr>
              <w:pStyle w:val="Paragrafoelenc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A15362" w:rsidRPr="00A15362" w:rsidRDefault="00A15362" w:rsidP="004C6AF3">
            <w:pPr>
              <w:pStyle w:val="Paragrafoelenco"/>
              <w:numPr>
                <w:ilvl w:val="0"/>
                <w:numId w:val="4"/>
              </w:numPr>
              <w:rPr>
                <w:rFonts w:ascii="Calibri" w:hAnsi="Calibri"/>
                <w:sz w:val="22"/>
                <w:szCs w:val="22"/>
              </w:rPr>
            </w:pPr>
            <w:r w:rsidRPr="00A15362">
              <w:rPr>
                <w:rFonts w:ascii="Calibri" w:hAnsi="Calibri"/>
                <w:sz w:val="22"/>
                <w:szCs w:val="22"/>
              </w:rPr>
              <w:t>COMPRENDERE I PUNTI PRINCIPALI DI TESTI</w:t>
            </w:r>
          </w:p>
          <w:p w:rsidR="00A15362" w:rsidRPr="00A15362" w:rsidRDefault="00A15362" w:rsidP="00A15362">
            <w:pPr>
              <w:ind w:left="622"/>
              <w:rPr>
                <w:rFonts w:ascii="Calibri" w:hAnsi="Calibri"/>
                <w:sz w:val="22"/>
                <w:szCs w:val="22"/>
              </w:rPr>
            </w:pPr>
            <w:r w:rsidRPr="00A15362">
              <w:rPr>
                <w:rFonts w:ascii="Calibri" w:hAnsi="Calibri"/>
                <w:sz w:val="22"/>
                <w:szCs w:val="22"/>
              </w:rPr>
              <w:t>ORALI IN LINGUA STANDARD ABBASTANZA</w:t>
            </w:r>
          </w:p>
          <w:p w:rsidR="00A15362" w:rsidRPr="00A15362" w:rsidRDefault="00A15362" w:rsidP="00A15362">
            <w:pPr>
              <w:ind w:left="622"/>
              <w:rPr>
                <w:rFonts w:ascii="Calibri" w:hAnsi="Calibri"/>
                <w:sz w:val="22"/>
                <w:szCs w:val="22"/>
              </w:rPr>
            </w:pPr>
            <w:r w:rsidRPr="00A15362">
              <w:rPr>
                <w:rFonts w:ascii="Calibri" w:hAnsi="Calibri"/>
                <w:sz w:val="22"/>
                <w:szCs w:val="22"/>
              </w:rPr>
              <w:t>COMPLESSI, MA CHIARI, RELATIVI AD</w:t>
            </w:r>
          </w:p>
          <w:p w:rsidR="00A15362" w:rsidRPr="00A15362" w:rsidRDefault="00A15362" w:rsidP="00A15362">
            <w:pPr>
              <w:ind w:left="622"/>
              <w:rPr>
                <w:rFonts w:ascii="Calibri" w:hAnsi="Calibri"/>
                <w:sz w:val="22"/>
                <w:szCs w:val="22"/>
              </w:rPr>
            </w:pPr>
            <w:r w:rsidRPr="00A15362">
              <w:rPr>
                <w:rFonts w:ascii="Calibri" w:hAnsi="Calibri"/>
                <w:sz w:val="22"/>
                <w:szCs w:val="22"/>
              </w:rPr>
              <w:t>AMBITI DI INTERESSE GENERALE, AD</w:t>
            </w:r>
          </w:p>
          <w:p w:rsidR="00A15362" w:rsidRPr="00A15362" w:rsidRDefault="00A15362" w:rsidP="00A15362">
            <w:pPr>
              <w:ind w:left="622"/>
              <w:rPr>
                <w:rFonts w:ascii="Calibri" w:hAnsi="Calibri"/>
                <w:sz w:val="22"/>
                <w:szCs w:val="22"/>
              </w:rPr>
            </w:pPr>
            <w:r w:rsidRPr="00A15362">
              <w:rPr>
                <w:rFonts w:ascii="Calibri" w:hAnsi="Calibri"/>
                <w:sz w:val="22"/>
                <w:szCs w:val="22"/>
              </w:rPr>
              <w:t>ARGOMENTI DI ATTUALITÀ E AD ARGOMENTI</w:t>
            </w:r>
          </w:p>
          <w:p w:rsidR="00A15362" w:rsidRPr="00A15362" w:rsidRDefault="00A15362" w:rsidP="00A15362">
            <w:pPr>
              <w:ind w:left="622"/>
              <w:rPr>
                <w:rFonts w:ascii="Calibri" w:hAnsi="Calibri"/>
                <w:sz w:val="22"/>
                <w:szCs w:val="22"/>
              </w:rPr>
            </w:pPr>
            <w:r w:rsidRPr="00A15362">
              <w:rPr>
                <w:rFonts w:ascii="Calibri" w:hAnsi="Calibri"/>
                <w:sz w:val="22"/>
                <w:szCs w:val="22"/>
              </w:rPr>
              <w:t>ATTINENTI ALLA MICROLINGUA DELL’AMBITO</w:t>
            </w:r>
          </w:p>
          <w:p w:rsidR="00A15362" w:rsidRPr="00A15362" w:rsidRDefault="00A15362" w:rsidP="00A15362">
            <w:pPr>
              <w:ind w:left="622"/>
              <w:rPr>
                <w:rFonts w:ascii="Calibri" w:hAnsi="Calibri"/>
                <w:sz w:val="22"/>
                <w:szCs w:val="22"/>
              </w:rPr>
            </w:pPr>
            <w:r w:rsidRPr="00A15362">
              <w:rPr>
                <w:rFonts w:ascii="Calibri" w:hAnsi="Calibri"/>
                <w:sz w:val="22"/>
                <w:szCs w:val="22"/>
              </w:rPr>
              <w:t>PROFESSIONALE DI APPARTENENZA.</w:t>
            </w:r>
          </w:p>
          <w:p w:rsidR="00A15362" w:rsidRPr="00A15362" w:rsidRDefault="00A15362" w:rsidP="004C6AF3">
            <w:pPr>
              <w:pStyle w:val="Paragrafoelenco"/>
              <w:numPr>
                <w:ilvl w:val="0"/>
                <w:numId w:val="4"/>
              </w:numPr>
              <w:rPr>
                <w:rFonts w:ascii="Calibri" w:hAnsi="Calibri"/>
                <w:sz w:val="22"/>
                <w:szCs w:val="22"/>
              </w:rPr>
            </w:pPr>
            <w:r w:rsidRPr="00A15362">
              <w:rPr>
                <w:rFonts w:ascii="Calibri" w:hAnsi="Calibri"/>
                <w:sz w:val="22"/>
                <w:szCs w:val="22"/>
              </w:rPr>
              <w:t>ORTOGRAFIA</w:t>
            </w:r>
          </w:p>
          <w:p w:rsidR="00A15362" w:rsidRPr="00A15362" w:rsidRDefault="00A15362" w:rsidP="00A15362">
            <w:pPr>
              <w:rPr>
                <w:rFonts w:ascii="Calibri" w:hAnsi="Calibri"/>
                <w:sz w:val="22"/>
                <w:szCs w:val="22"/>
              </w:rPr>
            </w:pPr>
          </w:p>
          <w:p w:rsidR="00A15362" w:rsidRP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 w:rsidRPr="00A15362">
              <w:rPr>
                <w:rFonts w:ascii="Calibri" w:hAnsi="Calibri"/>
                <w:sz w:val="22"/>
                <w:szCs w:val="22"/>
              </w:rPr>
              <w:t>FONOLOGIA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MODI, FORME E FUNZIONI DELLA COMUNICAZIONE</w:t>
            </w:r>
          </w:p>
          <w:p w:rsidR="00A15362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A15362" w:rsidRPr="009765E9" w:rsidRDefault="00A15362" w:rsidP="00A15362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4650" w:type="dxa"/>
            <w:gridSpan w:val="6"/>
            <w:shd w:val="clear" w:color="auto" w:fill="auto"/>
            <w:vAlign w:val="center"/>
          </w:tcPr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lastRenderedPageBreak/>
              <w:t>DESCRIBING PERSONAL EXPERIENCES</w:t>
            </w:r>
          </w:p>
          <w:p w:rsidR="00A15362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DESCRIBING PROBLEMS AND EXPRESSING FEELINGS</w:t>
            </w:r>
          </w:p>
          <w:p w:rsidR="00A15362" w:rsidRPr="0026500A" w:rsidRDefault="00A15362" w:rsidP="004C6AF3">
            <w:pPr>
              <w:pStyle w:val="Corpotesto"/>
              <w:numPr>
                <w:ilvl w:val="0"/>
                <w:numId w:val="4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FUNERAL BLUES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FABF8F"/>
          </w:tcPr>
          <w:p w:rsidR="00A15362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</w:p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A15362" w:rsidRPr="00C24FC3" w:rsidTr="00A15362">
        <w:tc>
          <w:tcPr>
            <w:tcW w:w="14283" w:type="dxa"/>
            <w:gridSpan w:val="15"/>
            <w:shd w:val="clear" w:color="auto" w:fill="auto"/>
          </w:tcPr>
          <w:p w:rsidR="00A15362" w:rsidRPr="00C24FC3" w:rsidRDefault="00A15362" w:rsidP="00A15362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WRITE A REPORT ON YOUR EXPERIENCES</w:t>
            </w:r>
          </w:p>
        </w:tc>
      </w:tr>
    </w:tbl>
    <w:p w:rsidR="00A15362" w:rsidRPr="00C24FC3" w:rsidRDefault="00A15362" w:rsidP="00A15362">
      <w:pPr>
        <w:rPr>
          <w:lang w:val="en-GB"/>
        </w:rPr>
      </w:pPr>
    </w:p>
    <w:p w:rsidR="00A15362" w:rsidRPr="00C24FC3" w:rsidRDefault="00A15362" w:rsidP="000C0C9E">
      <w:pPr>
        <w:rPr>
          <w:b/>
          <w:sz w:val="24"/>
          <w:lang w:val="en-GB"/>
        </w:rPr>
      </w:pPr>
    </w:p>
    <w:p w:rsidR="00742DCA" w:rsidRPr="00C24FC3" w:rsidRDefault="00742DCA" w:rsidP="000C0C9E">
      <w:pPr>
        <w:rPr>
          <w:b/>
          <w:sz w:val="24"/>
          <w:lang w:val="en-GB"/>
        </w:rPr>
      </w:pPr>
    </w:p>
    <w:p w:rsidR="00CA5326" w:rsidRPr="00CA5326" w:rsidRDefault="00CA5326" w:rsidP="000C0C9E">
      <w:pPr>
        <w:rPr>
          <w:b/>
          <w:szCs w:val="28"/>
        </w:rPr>
      </w:pPr>
      <w:r w:rsidRPr="00CA5326">
        <w:rPr>
          <w:b/>
          <w:color w:val="000000"/>
          <w:szCs w:val="28"/>
        </w:rPr>
        <w:t>PROFESSIONALE ENOGASTRONOMIA E OSPITALITÀ ALBERGHIERA</w:t>
      </w:r>
    </w:p>
    <w:p w:rsidR="00C24FC3" w:rsidRDefault="00C24FC3" w:rsidP="000C0C9E">
      <w:pPr>
        <w:rPr>
          <w:b/>
          <w:sz w:val="24"/>
        </w:rPr>
      </w:pPr>
    </w:p>
    <w:p w:rsidR="00C24FC3" w:rsidRDefault="00C24FC3" w:rsidP="000C0C9E">
      <w:pPr>
        <w:rPr>
          <w:b/>
          <w:sz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9"/>
        <w:gridCol w:w="1932"/>
        <w:gridCol w:w="421"/>
        <w:gridCol w:w="847"/>
        <w:gridCol w:w="1101"/>
        <w:gridCol w:w="1254"/>
        <w:gridCol w:w="353"/>
        <w:gridCol w:w="1359"/>
        <w:gridCol w:w="653"/>
        <w:gridCol w:w="702"/>
        <w:gridCol w:w="597"/>
        <w:gridCol w:w="421"/>
        <w:gridCol w:w="2204"/>
        <w:gridCol w:w="280"/>
        <w:gridCol w:w="500"/>
      </w:tblGrid>
      <w:tr w:rsidR="00C24FC3" w:rsidRPr="00E81518" w:rsidTr="008A13F2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C24FC3" w:rsidRPr="00E81518" w:rsidRDefault="00C24FC3" w:rsidP="008A13F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U.F. n.     1</w:t>
            </w:r>
          </w:p>
          <w:p w:rsidR="00C24FC3" w:rsidRPr="00E81518" w:rsidRDefault="00C24FC3" w:rsidP="008A13F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b/>
                <w:smallCaps/>
                <w:color w:val="000000"/>
              </w:rPr>
              <w:t>( strutturata in ogni singolo dipartimento disciplinare)</w:t>
            </w:r>
          </w:p>
        </w:tc>
      </w:tr>
      <w:tr w:rsidR="00C24FC3" w:rsidRPr="00E81518" w:rsidTr="008A13F2"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Classe: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caps/>
                <w:color w:val="000000"/>
              </w:rPr>
            </w:pPr>
            <w:r w:rsidRPr="00E81518">
              <w:rPr>
                <w:rFonts w:ascii="Calibri" w:hAnsi="Calibri"/>
              </w:rPr>
              <w:t>PRIMA</w:t>
            </w:r>
          </w:p>
        </w:tc>
        <w:tc>
          <w:tcPr>
            <w:tcW w:w="82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C24FC3" w:rsidRDefault="00C24FC3" w:rsidP="008A13F2">
            <w:pPr>
              <w:rPr>
                <w:rFonts w:ascii="Calibri" w:hAnsi="Calibri" w:cs="Calibri"/>
                <w:b/>
                <w:caps/>
                <w:color w:val="000000"/>
                <w:sz w:val="24"/>
              </w:rPr>
            </w:pPr>
            <w:r w:rsidRPr="00C24FC3">
              <w:rPr>
                <w:rFonts w:ascii="Calibri" w:hAnsi="Calibri" w:cs="Calibri"/>
                <w:b/>
                <w:smallCaps/>
                <w:color w:val="000000"/>
                <w:sz w:val="24"/>
              </w:rPr>
              <w:t>Indirizzo:</w:t>
            </w:r>
            <w:r w:rsidRPr="00C24FC3">
              <w:rPr>
                <w:sz w:val="24"/>
              </w:rPr>
              <w:t xml:space="preserve"> </w:t>
            </w:r>
            <w:r w:rsidRPr="00C24FC3">
              <w:rPr>
                <w:rFonts w:ascii="Calibri" w:hAnsi="Calibri"/>
                <w:sz w:val="24"/>
              </w:rPr>
              <w:t>PROF. SERVIZI ENOGASTRONOMIA ED OSPITALITA’ ALBERGHIERA</w:t>
            </w:r>
          </w:p>
        </w:tc>
      </w:tr>
      <w:tr w:rsidR="00C24FC3" w:rsidRPr="00E81518" w:rsidTr="008A13F2">
        <w:tc>
          <w:tcPr>
            <w:tcW w:w="16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color w:val="000000"/>
              </w:rPr>
            </w:pPr>
            <w:r w:rsidRPr="00E81518">
              <w:rPr>
                <w:rFonts w:ascii="Calibri" w:hAnsi="Calibri" w:cs="Calibri"/>
                <w:color w:val="000000"/>
              </w:rPr>
              <w:t xml:space="preserve">Unità Formativa </w:t>
            </w:r>
          </w:p>
        </w:tc>
        <w:tc>
          <w:tcPr>
            <w:tcW w:w="7357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color w:val="000000"/>
              </w:rPr>
            </w:pPr>
            <w:r w:rsidRPr="00E81518">
              <w:rPr>
                <w:rFonts w:ascii="Calibri" w:hAnsi="Calibri" w:cs="Calibri"/>
                <w:b/>
                <w:color w:val="000000"/>
              </w:rPr>
              <w:t xml:space="preserve">  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jc w:val="right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Disciplina:</w:t>
            </w:r>
          </w:p>
        </w:tc>
        <w:tc>
          <w:tcPr>
            <w:tcW w:w="398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E81518">
              <w:rPr>
                <w:rFonts w:ascii="Calibri" w:hAnsi="Calibri" w:cs="Calibri"/>
                <w:b/>
                <w:color w:val="000000"/>
              </w:rPr>
              <w:t xml:space="preserve">ITALIANO </w:t>
            </w:r>
          </w:p>
        </w:tc>
      </w:tr>
      <w:tr w:rsidR="00C24FC3" w:rsidRPr="00E81518" w:rsidTr="008A13F2">
        <w:tc>
          <w:tcPr>
            <w:tcW w:w="135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FC3" w:rsidRPr="00E81518" w:rsidRDefault="00C24FC3" w:rsidP="008A13F2">
            <w:pPr>
              <w:jc w:val="right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color w:val="000000"/>
              </w:rPr>
              <w:t>Monte ore curriculare annuale n.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E81518">
              <w:rPr>
                <w:rFonts w:ascii="Calibri" w:hAnsi="Calibri" w:cs="Calibri"/>
                <w:b/>
                <w:color w:val="000000"/>
              </w:rPr>
              <w:t>132</w:t>
            </w:r>
          </w:p>
        </w:tc>
      </w:tr>
      <w:tr w:rsidR="00C24FC3" w:rsidRPr="00E81518" w:rsidTr="008A13F2">
        <w:tc>
          <w:tcPr>
            <w:tcW w:w="14283" w:type="dxa"/>
            <w:gridSpan w:val="15"/>
            <w:shd w:val="clear" w:color="auto" w:fill="DBE5F1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Competenze rispetto alle quali orientare la scelta dei contenuti specifici</w:t>
            </w:r>
          </w:p>
        </w:tc>
      </w:tr>
      <w:tr w:rsidR="00C24FC3" w:rsidRPr="00E81518" w:rsidTr="008A13F2">
        <w:tc>
          <w:tcPr>
            <w:tcW w:w="3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 xml:space="preserve">Competenze disciplinari dell’ASSE CULTURALE </w:t>
            </w: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di cui alla Legge 296/2006: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eastAsia="Calibri"/>
                <w:sz w:val="24"/>
              </w:rPr>
            </w:pPr>
            <w:r w:rsidRPr="00E81518">
              <w:rPr>
                <w:rFonts w:eastAsia="Calibri"/>
                <w:sz w:val="24"/>
              </w:rPr>
              <w:t>Padroneggiare gli strumenti espressivi ed argomentativi indispensabili per gestire l’interazione</w:t>
            </w:r>
            <w:r>
              <w:rPr>
                <w:rFonts w:eastAsia="Calibri"/>
                <w:sz w:val="24"/>
              </w:rPr>
              <w:t xml:space="preserve"> </w:t>
            </w:r>
            <w:r w:rsidRPr="00E81518">
              <w:rPr>
                <w:rFonts w:eastAsia="Calibri"/>
                <w:sz w:val="24"/>
              </w:rPr>
              <w:t xml:space="preserve">comunicativa verbale in vari </w:t>
            </w:r>
            <w:r w:rsidRPr="00E81518">
              <w:rPr>
                <w:rFonts w:eastAsia="Calibri"/>
                <w:bCs/>
                <w:sz w:val="24"/>
              </w:rPr>
              <w:t>contesti.</w:t>
            </w:r>
          </w:p>
        </w:tc>
      </w:tr>
      <w:tr w:rsidR="00C24FC3" w:rsidRPr="00E81518" w:rsidTr="008A13F2">
        <w:tc>
          <w:tcPr>
            <w:tcW w:w="3631" w:type="dxa"/>
            <w:gridSpan w:val="2"/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 xml:space="preserve">Competenze PECUP generali INTERMEDIE </w:t>
            </w: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di cui al decreto n.766 del 23/08/2019:</w:t>
            </w:r>
          </w:p>
        </w:tc>
        <w:tc>
          <w:tcPr>
            <w:tcW w:w="10652" w:type="dxa"/>
            <w:gridSpan w:val="13"/>
            <w:shd w:val="clear" w:color="auto" w:fill="auto"/>
          </w:tcPr>
          <w:p w:rsidR="00C24FC3" w:rsidRPr="00E81518" w:rsidRDefault="00C24FC3" w:rsidP="008A13F2">
            <w:pPr>
              <w:rPr>
                <w:sz w:val="24"/>
              </w:rPr>
            </w:pPr>
            <w:r w:rsidRPr="00E81518">
              <w:rPr>
                <w:sz w:val="24"/>
              </w:rPr>
              <w:t>Gestire l’interazione comunicativa, orale e scritta, in relazione agli interlocutori e al contesto. Comprendere i punti principali di testi orali e scritti di varia tipologia, provenienti</w:t>
            </w:r>
            <w:r>
              <w:rPr>
                <w:sz w:val="24"/>
              </w:rPr>
              <w:t xml:space="preserve"> </w:t>
            </w:r>
            <w:r w:rsidRPr="00E81518">
              <w:rPr>
                <w:sz w:val="24"/>
              </w:rPr>
              <w:t>da fonti diverse, anche di gitali.</w:t>
            </w:r>
          </w:p>
        </w:tc>
      </w:tr>
      <w:tr w:rsidR="00C24FC3" w:rsidRPr="00E81518" w:rsidTr="008A13F2">
        <w:tc>
          <w:tcPr>
            <w:tcW w:w="3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Competenze del profilo di INDIRIZZO  INTERMEDIE</w:t>
            </w: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di cui al decreto n.766 del 23/08/2019:</w:t>
            </w:r>
          </w:p>
        </w:tc>
        <w:tc>
          <w:tcPr>
            <w:tcW w:w="1065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bCs/>
                <w:sz w:val="24"/>
              </w:rPr>
            </w:pPr>
            <w:r w:rsidRPr="00E81518">
              <w:rPr>
                <w:bCs/>
                <w:sz w:val="24"/>
              </w:rPr>
              <w:t>Applicare procedure di base per la cura del ciclo cliente in contesti strutturati e sotto supervisione, adottando idonee tecniche di comunicazione.</w:t>
            </w:r>
          </w:p>
        </w:tc>
      </w:tr>
      <w:tr w:rsidR="00C24FC3" w:rsidRPr="00E81518" w:rsidTr="008A13F2">
        <w:tc>
          <w:tcPr>
            <w:tcW w:w="13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jc w:val="right"/>
              <w:rPr>
                <w:rFonts w:ascii="Calibri" w:hAnsi="Calibri" w:cs="Calibri"/>
                <w:color w:val="000000"/>
              </w:rPr>
            </w:pPr>
            <w:r w:rsidRPr="00E81518">
              <w:rPr>
                <w:rFonts w:ascii="Calibri" w:hAnsi="Calibri" w:cs="Calibri"/>
                <w:color w:val="000000"/>
              </w:rPr>
              <w:t>N. di ore impegnate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22</w:t>
            </w:r>
          </w:p>
        </w:tc>
      </w:tr>
      <w:tr w:rsidR="00C24FC3" w:rsidRPr="00E81518" w:rsidTr="008A13F2">
        <w:trPr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competenze chiave di cittadinanza di cui al D.M. 139/2007:</w:t>
            </w: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 xml:space="preserve">(effettuare la scelta con una X </w:t>
            </w:r>
            <w:r w:rsidRPr="00E81518">
              <w:rPr>
                <w:rFonts w:ascii="Calibri" w:hAnsi="Calibri" w:cs="Calibri"/>
                <w:b/>
                <w:smallCaps/>
                <w:color w:val="000000"/>
              </w:rPr>
              <w:lastRenderedPageBreak/>
              <w:t>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comunicare</w:t>
            </w:r>
          </w:p>
        </w:tc>
      </w:tr>
      <w:tr w:rsidR="00C24FC3" w:rsidRPr="00E81518" w:rsidTr="008A13F2">
        <w:trPr>
          <w:trHeight w:val="685"/>
        </w:trPr>
        <w:tc>
          <w:tcPr>
            <w:tcW w:w="363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risolvere problemi</w:t>
            </w: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</w:tr>
      <w:tr w:rsidR="00C24FC3" w:rsidRPr="00E81518" w:rsidTr="008A13F2">
        <w:trPr>
          <w:trHeight w:val="782"/>
        </w:trPr>
        <w:tc>
          <w:tcPr>
            <w:tcW w:w="363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</w:tr>
      <w:tr w:rsidR="00C24FC3" w:rsidRPr="00E81518" w:rsidTr="008A13F2">
        <w:tc>
          <w:tcPr>
            <w:tcW w:w="490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lastRenderedPageBreak/>
              <w:t>abilità</w:t>
            </w:r>
          </w:p>
        </w:tc>
        <w:tc>
          <w:tcPr>
            <w:tcW w:w="472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Conoscenze</w:t>
            </w:r>
          </w:p>
        </w:tc>
        <w:tc>
          <w:tcPr>
            <w:tcW w:w="4649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 xml:space="preserve">contenuti </w:t>
            </w:r>
          </w:p>
        </w:tc>
      </w:tr>
      <w:tr w:rsidR="00C24FC3" w:rsidRPr="00E81518" w:rsidTr="008A13F2">
        <w:trPr>
          <w:trHeight w:val="869"/>
        </w:trPr>
        <w:tc>
          <w:tcPr>
            <w:tcW w:w="4907" w:type="dxa"/>
            <w:gridSpan w:val="4"/>
            <w:shd w:val="clear" w:color="auto" w:fill="auto"/>
          </w:tcPr>
          <w:p w:rsidR="00C24FC3" w:rsidRPr="00E81518" w:rsidRDefault="00C24FC3" w:rsidP="008A13F2">
            <w:pPr>
              <w:rPr>
                <w:bCs/>
                <w:sz w:val="24"/>
              </w:rPr>
            </w:pPr>
            <w:r w:rsidRPr="00E81518">
              <w:rPr>
                <w:bCs/>
                <w:sz w:val="24"/>
              </w:rPr>
              <w:t>Comprendere il messaggio contenuto in un testo orale</w:t>
            </w:r>
          </w:p>
          <w:p w:rsidR="00C24FC3" w:rsidRPr="00E81518" w:rsidRDefault="00C24FC3" w:rsidP="008A13F2">
            <w:pPr>
              <w:rPr>
                <w:sz w:val="24"/>
              </w:rPr>
            </w:pPr>
            <w:r w:rsidRPr="00E81518">
              <w:rPr>
                <w:bCs/>
                <w:sz w:val="24"/>
              </w:rPr>
              <w:t>Cogliere le relazioni logiche tra le varie componenti di un testo orale</w:t>
            </w:r>
          </w:p>
          <w:p w:rsidR="00C24FC3" w:rsidRPr="00E81518" w:rsidRDefault="00C24FC3" w:rsidP="008A13F2">
            <w:pPr>
              <w:rPr>
                <w:sz w:val="24"/>
              </w:rPr>
            </w:pPr>
            <w:r w:rsidRPr="00E81518">
              <w:rPr>
                <w:sz w:val="24"/>
              </w:rPr>
              <w:t>Ascoltare, applicando tecniche di supporto alla comprensione, testi prodotti da una pluralità di canali comunicativi, cogliendone i diversi punti di vista e le diverse argomentazioni e riconoscendone la tipologia testuale, la fonte, lo scopo, l’argomento, le informazioni.</w:t>
            </w:r>
          </w:p>
          <w:p w:rsidR="00C24FC3" w:rsidRPr="00E81518" w:rsidRDefault="00C24FC3" w:rsidP="008A13F2">
            <w:pPr>
              <w:rPr>
                <w:sz w:val="24"/>
              </w:rPr>
            </w:pPr>
            <w:r w:rsidRPr="00E81518">
              <w:rPr>
                <w:sz w:val="24"/>
              </w:rPr>
              <w:t>Cogliere in una conversazione o in una discussione i diversi punti di vista e le diverse argomentazioni per poter intervenire con pertinenza e coerenza</w:t>
            </w:r>
          </w:p>
          <w:p w:rsidR="00C24FC3" w:rsidRPr="00E81518" w:rsidRDefault="00C24FC3" w:rsidP="008A13F2">
            <w:pPr>
              <w:rPr>
                <w:rFonts w:ascii="Calibri" w:hAnsi="Calibri" w:cs="Calibri"/>
                <w:color w:val="000000"/>
                <w:sz w:val="24"/>
              </w:rPr>
            </w:pPr>
            <w:r w:rsidRPr="00E81518">
              <w:rPr>
                <w:bCs/>
                <w:sz w:val="24"/>
              </w:rPr>
              <w:t>Presentarsi in modo professionale</w:t>
            </w:r>
          </w:p>
        </w:tc>
        <w:tc>
          <w:tcPr>
            <w:tcW w:w="4727" w:type="dxa"/>
            <w:gridSpan w:val="5"/>
            <w:shd w:val="clear" w:color="auto" w:fill="auto"/>
            <w:vAlign w:val="center"/>
          </w:tcPr>
          <w:p w:rsidR="00C24FC3" w:rsidRPr="00E81518" w:rsidRDefault="00C24FC3" w:rsidP="008A13F2">
            <w:pPr>
              <w:rPr>
                <w:bCs/>
                <w:sz w:val="24"/>
              </w:rPr>
            </w:pPr>
            <w:r w:rsidRPr="00E81518">
              <w:rPr>
                <w:bCs/>
                <w:sz w:val="24"/>
              </w:rPr>
              <w:t>Principali strutture grammaticali della lingua italiana</w:t>
            </w:r>
          </w:p>
          <w:p w:rsidR="00C24FC3" w:rsidRPr="00E81518" w:rsidRDefault="00C24FC3" w:rsidP="008A13F2">
            <w:pPr>
              <w:rPr>
                <w:bCs/>
                <w:sz w:val="24"/>
              </w:rPr>
            </w:pPr>
            <w:r w:rsidRPr="00E81518">
              <w:rPr>
                <w:bCs/>
                <w:sz w:val="24"/>
              </w:rPr>
              <w:t xml:space="preserve">Elementi di base della </w:t>
            </w:r>
            <w:r>
              <w:rPr>
                <w:bCs/>
                <w:sz w:val="24"/>
              </w:rPr>
              <w:t>funzione</w:t>
            </w:r>
            <w:r w:rsidRPr="00E81518">
              <w:rPr>
                <w:bCs/>
                <w:sz w:val="24"/>
              </w:rPr>
              <w:t xml:space="preserve"> della lingua</w:t>
            </w:r>
          </w:p>
          <w:p w:rsidR="00C24FC3" w:rsidRPr="00E81518" w:rsidRDefault="00C24FC3" w:rsidP="008A13F2">
            <w:pPr>
              <w:rPr>
                <w:bCs/>
                <w:sz w:val="24"/>
              </w:rPr>
            </w:pPr>
            <w:r w:rsidRPr="00E81518">
              <w:rPr>
                <w:bCs/>
                <w:sz w:val="24"/>
              </w:rPr>
              <w:t>Lessico fondamentale per la gestione di semplici comunicazioni orali in contesti</w:t>
            </w:r>
          </w:p>
          <w:p w:rsidR="00C24FC3" w:rsidRPr="00E81518" w:rsidRDefault="00C24FC3" w:rsidP="008A13F2">
            <w:pPr>
              <w:rPr>
                <w:bCs/>
                <w:sz w:val="24"/>
                <w:lang w:val="x-none" w:eastAsia="x-none"/>
              </w:rPr>
            </w:pPr>
            <w:r w:rsidRPr="00E81518">
              <w:rPr>
                <w:bCs/>
                <w:sz w:val="24"/>
                <w:lang w:val="x-none" w:eastAsia="x-none"/>
              </w:rPr>
              <w:t xml:space="preserve">formali e informali </w:t>
            </w:r>
          </w:p>
          <w:p w:rsidR="00C24FC3" w:rsidRPr="00E81518" w:rsidRDefault="00C24FC3" w:rsidP="008A13F2">
            <w:pPr>
              <w:rPr>
                <w:sz w:val="24"/>
              </w:rPr>
            </w:pPr>
            <w:r w:rsidRPr="00E81518">
              <w:rPr>
                <w:sz w:val="24"/>
              </w:rPr>
              <w:t>Il sistema e le strutture fondamentali della</w:t>
            </w:r>
          </w:p>
          <w:p w:rsidR="00C24FC3" w:rsidRPr="00E81518" w:rsidRDefault="00C24FC3" w:rsidP="008A13F2">
            <w:pPr>
              <w:rPr>
                <w:sz w:val="24"/>
              </w:rPr>
            </w:pPr>
            <w:r w:rsidRPr="00E81518">
              <w:rPr>
                <w:sz w:val="24"/>
              </w:rPr>
              <w:t>lingua italiana ai diversi livelli: fonologia,</w:t>
            </w:r>
          </w:p>
          <w:p w:rsidR="00C24FC3" w:rsidRPr="00E81518" w:rsidRDefault="00C24FC3" w:rsidP="008A13F2">
            <w:pPr>
              <w:rPr>
                <w:sz w:val="24"/>
              </w:rPr>
            </w:pPr>
            <w:r w:rsidRPr="00E81518">
              <w:rPr>
                <w:sz w:val="24"/>
              </w:rPr>
              <w:t>ortografia, morfologia, sintassi del verbo e della frase semplice, frase complessa, lessico. Strumenti e codici della comunicazione e loro</w:t>
            </w:r>
          </w:p>
          <w:p w:rsidR="00C24FC3" w:rsidRPr="00E81518" w:rsidRDefault="00C24FC3" w:rsidP="008A13F2">
            <w:pPr>
              <w:rPr>
                <w:sz w:val="24"/>
              </w:rPr>
            </w:pPr>
            <w:r w:rsidRPr="00E81518">
              <w:rPr>
                <w:sz w:val="24"/>
              </w:rPr>
              <w:t>connessioni in contesti formali, organizzativi e</w:t>
            </w:r>
          </w:p>
          <w:p w:rsidR="00C24FC3" w:rsidRPr="00E81518" w:rsidRDefault="00C24FC3" w:rsidP="008A13F2">
            <w:pPr>
              <w:rPr>
                <w:sz w:val="24"/>
              </w:rPr>
            </w:pPr>
            <w:r w:rsidRPr="00E81518">
              <w:rPr>
                <w:sz w:val="24"/>
              </w:rPr>
              <w:t>professionali.</w:t>
            </w:r>
          </w:p>
          <w:p w:rsidR="00C24FC3" w:rsidRPr="00E81518" w:rsidRDefault="00C24FC3" w:rsidP="008A13F2">
            <w:pPr>
              <w:rPr>
                <w:rFonts w:ascii="Calibri" w:hAnsi="Calibri" w:cs="Calibri"/>
                <w:color w:val="000000"/>
                <w:sz w:val="24"/>
                <w:lang w:val="x-none" w:eastAsia="x-none"/>
              </w:rPr>
            </w:pPr>
            <w:r w:rsidRPr="00E81518">
              <w:rPr>
                <w:bCs/>
                <w:sz w:val="24"/>
              </w:rPr>
              <w:t xml:space="preserve">Concetti di base della comunicazione verbale e non verbale nelle diverse </w:t>
            </w:r>
            <w:r w:rsidRPr="00E81518">
              <w:rPr>
                <w:bCs/>
                <w:sz w:val="24"/>
                <w:lang w:val="x-none" w:eastAsia="x-none"/>
              </w:rPr>
              <w:t>situazioni.</w:t>
            </w:r>
          </w:p>
        </w:tc>
        <w:tc>
          <w:tcPr>
            <w:tcW w:w="4649" w:type="dxa"/>
            <w:gridSpan w:val="6"/>
            <w:shd w:val="clear" w:color="auto" w:fill="auto"/>
            <w:vAlign w:val="center"/>
          </w:tcPr>
          <w:p w:rsidR="00C24FC3" w:rsidRPr="00E81518" w:rsidRDefault="00C24FC3" w:rsidP="008A13F2">
            <w:pPr>
              <w:rPr>
                <w:sz w:val="24"/>
                <w:lang w:val="x-none" w:eastAsia="x-none"/>
              </w:rPr>
            </w:pPr>
            <w:r w:rsidRPr="00E81518">
              <w:rPr>
                <w:sz w:val="24"/>
                <w:lang w:val="x-none" w:eastAsia="x-none"/>
              </w:rPr>
              <w:t xml:space="preserve">- La morfologia: le parti del discorso </w:t>
            </w:r>
          </w:p>
          <w:p w:rsidR="00C24FC3" w:rsidRPr="00E81518" w:rsidRDefault="00C24FC3" w:rsidP="008A13F2">
            <w:pPr>
              <w:rPr>
                <w:sz w:val="24"/>
                <w:lang w:val="x-none" w:eastAsia="x-none"/>
              </w:rPr>
            </w:pPr>
            <w:r w:rsidRPr="00E81518">
              <w:rPr>
                <w:sz w:val="24"/>
                <w:lang w:val="x-none" w:eastAsia="x-none"/>
              </w:rPr>
              <w:t xml:space="preserve">- La struttura del testo narrativo </w:t>
            </w:r>
          </w:p>
          <w:p w:rsidR="00C24FC3" w:rsidRPr="00E81518" w:rsidRDefault="00C24FC3" w:rsidP="008A13F2">
            <w:pPr>
              <w:rPr>
                <w:sz w:val="24"/>
                <w:lang w:val="x-none" w:eastAsia="x-none"/>
              </w:rPr>
            </w:pPr>
            <w:r w:rsidRPr="00E81518">
              <w:rPr>
                <w:sz w:val="24"/>
                <w:lang w:val="x-none" w:eastAsia="x-none"/>
              </w:rPr>
              <w:t xml:space="preserve">- Narrazione mitologica </w:t>
            </w:r>
          </w:p>
          <w:p w:rsidR="00C24FC3" w:rsidRPr="00E81518" w:rsidRDefault="00C24FC3" w:rsidP="008A13F2">
            <w:pPr>
              <w:rPr>
                <w:rFonts w:ascii="Calibri" w:hAnsi="Calibri" w:cs="Calibri"/>
                <w:color w:val="000000"/>
                <w:sz w:val="24"/>
                <w:lang w:val="x-none" w:eastAsia="x-none"/>
              </w:rPr>
            </w:pPr>
            <w:r w:rsidRPr="00E81518">
              <w:rPr>
                <w:sz w:val="24"/>
                <w:lang w:val="x-none" w:eastAsia="x-none"/>
              </w:rPr>
              <w:t>- Il Mito: Che cosa è il mito</w:t>
            </w:r>
          </w:p>
        </w:tc>
      </w:tr>
      <w:tr w:rsidR="00C24FC3" w:rsidRPr="00E81518" w:rsidTr="008A13F2">
        <w:tc>
          <w:tcPr>
            <w:tcW w:w="14283" w:type="dxa"/>
            <w:gridSpan w:val="15"/>
            <w:shd w:val="clear" w:color="auto" w:fill="FABF8F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prova esperta relativa all’unità formativa:</w:t>
            </w:r>
          </w:p>
        </w:tc>
      </w:tr>
      <w:tr w:rsidR="00C24FC3" w:rsidRPr="00E81518" w:rsidTr="008A13F2">
        <w:tc>
          <w:tcPr>
            <w:tcW w:w="14283" w:type="dxa"/>
            <w:gridSpan w:val="15"/>
            <w:shd w:val="clear" w:color="auto" w:fill="auto"/>
          </w:tcPr>
          <w:p w:rsidR="00C24FC3" w:rsidRPr="00E81518" w:rsidRDefault="00C24FC3" w:rsidP="008A13F2">
            <w:pPr>
              <w:jc w:val="center"/>
              <w:rPr>
                <w:sz w:val="24"/>
                <w:lang w:val="x-none" w:eastAsia="x-none"/>
              </w:rPr>
            </w:pPr>
            <w:r w:rsidRPr="00E81518">
              <w:rPr>
                <w:sz w:val="24"/>
                <w:lang w:val="x-none" w:eastAsia="x-none"/>
              </w:rPr>
              <w:t>Individuazione e riconoscimento della struttura di un testo narrativo</w:t>
            </w:r>
          </w:p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color w:val="000000"/>
                <w:lang w:val="x-none" w:eastAsia="x-none"/>
              </w:rPr>
            </w:pPr>
            <w:r w:rsidRPr="00E81518">
              <w:rPr>
                <w:sz w:val="24"/>
                <w:lang w:val="x-none" w:eastAsia="x-none"/>
              </w:rPr>
              <w:t>Colloquio orale</w:t>
            </w:r>
          </w:p>
        </w:tc>
      </w:tr>
    </w:tbl>
    <w:p w:rsidR="00C24FC3" w:rsidRDefault="00C24FC3" w:rsidP="000C0C9E">
      <w:pPr>
        <w:rPr>
          <w:b/>
          <w:sz w:val="24"/>
        </w:rPr>
      </w:pPr>
    </w:p>
    <w:p w:rsidR="00C24FC3" w:rsidRDefault="00C24FC3" w:rsidP="000C0C9E">
      <w:pPr>
        <w:rPr>
          <w:b/>
          <w:sz w:val="24"/>
        </w:rPr>
      </w:pPr>
    </w:p>
    <w:p w:rsidR="00C24FC3" w:rsidRDefault="00C24FC3" w:rsidP="000C0C9E">
      <w:pPr>
        <w:rPr>
          <w:b/>
          <w:sz w:val="24"/>
        </w:rPr>
      </w:pPr>
    </w:p>
    <w:p w:rsidR="00C24FC3" w:rsidRDefault="00C24FC3" w:rsidP="000C0C9E">
      <w:pPr>
        <w:rPr>
          <w:b/>
          <w:sz w:val="24"/>
        </w:rPr>
      </w:pPr>
    </w:p>
    <w:p w:rsidR="00C24FC3" w:rsidRDefault="00C24FC3" w:rsidP="000C0C9E">
      <w:pPr>
        <w:rPr>
          <w:b/>
          <w:sz w:val="24"/>
        </w:rPr>
      </w:pPr>
    </w:p>
    <w:p w:rsidR="00C24FC3" w:rsidRDefault="00C24FC3" w:rsidP="000C0C9E">
      <w:pPr>
        <w:rPr>
          <w:b/>
          <w:sz w:val="24"/>
        </w:rPr>
      </w:pPr>
    </w:p>
    <w:p w:rsidR="00C24FC3" w:rsidRDefault="00C24FC3" w:rsidP="000C0C9E">
      <w:pPr>
        <w:rPr>
          <w:b/>
          <w:sz w:val="24"/>
        </w:rPr>
      </w:pPr>
    </w:p>
    <w:p w:rsidR="00C24FC3" w:rsidRDefault="00C24FC3" w:rsidP="000C0C9E">
      <w:pPr>
        <w:rPr>
          <w:b/>
          <w:sz w:val="24"/>
        </w:rPr>
      </w:pPr>
    </w:p>
    <w:p w:rsidR="00C24FC3" w:rsidRDefault="00C24FC3" w:rsidP="000C0C9E">
      <w:pPr>
        <w:rPr>
          <w:b/>
          <w:sz w:val="24"/>
        </w:rPr>
      </w:pPr>
    </w:p>
    <w:p w:rsidR="00C24FC3" w:rsidRDefault="00C24FC3" w:rsidP="000C0C9E">
      <w:pPr>
        <w:rPr>
          <w:b/>
          <w:sz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1933"/>
        <w:gridCol w:w="421"/>
        <w:gridCol w:w="847"/>
        <w:gridCol w:w="1101"/>
        <w:gridCol w:w="1254"/>
        <w:gridCol w:w="353"/>
        <w:gridCol w:w="1358"/>
        <w:gridCol w:w="653"/>
        <w:gridCol w:w="702"/>
        <w:gridCol w:w="596"/>
        <w:gridCol w:w="421"/>
        <w:gridCol w:w="2204"/>
        <w:gridCol w:w="280"/>
        <w:gridCol w:w="500"/>
      </w:tblGrid>
      <w:tr w:rsidR="00C24FC3" w:rsidRPr="00E81518" w:rsidTr="008A13F2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C24FC3" w:rsidRPr="00E81518" w:rsidRDefault="00C24FC3" w:rsidP="008A13F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Cs w:val="28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  <w:szCs w:val="28"/>
              </w:rPr>
              <w:t>U.F. n.     2</w:t>
            </w:r>
          </w:p>
          <w:p w:rsidR="00C24FC3" w:rsidRPr="00E81518" w:rsidRDefault="00C24FC3" w:rsidP="008A13F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b/>
                <w:smallCaps/>
                <w:color w:val="000000"/>
              </w:rPr>
              <w:t>( strutturata in ogni singolo dipartimento disciplinare)</w:t>
            </w:r>
          </w:p>
        </w:tc>
      </w:tr>
      <w:tr w:rsidR="00C24FC3" w:rsidRPr="00E81518" w:rsidTr="008A13F2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caps/>
                <w:color w:val="000000"/>
              </w:rPr>
            </w:pPr>
            <w:r w:rsidRPr="00E81518">
              <w:rPr>
                <w:rFonts w:ascii="Calibri" w:hAnsi="Calibri"/>
              </w:rPr>
              <w:t>PRIMA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C24FC3" w:rsidRDefault="00C24FC3" w:rsidP="008A13F2">
            <w:pPr>
              <w:rPr>
                <w:rFonts w:ascii="Calibri" w:hAnsi="Calibri" w:cs="Calibri"/>
                <w:b/>
                <w:caps/>
                <w:color w:val="000000"/>
                <w:sz w:val="24"/>
              </w:rPr>
            </w:pPr>
            <w:r w:rsidRPr="00C24FC3">
              <w:rPr>
                <w:rFonts w:ascii="Calibri" w:hAnsi="Calibri" w:cs="Calibri"/>
                <w:b/>
                <w:smallCaps/>
                <w:color w:val="000000"/>
                <w:sz w:val="24"/>
              </w:rPr>
              <w:t>Indirizzo:</w:t>
            </w:r>
            <w:r w:rsidRPr="00C24FC3">
              <w:rPr>
                <w:sz w:val="24"/>
              </w:rPr>
              <w:t xml:space="preserve"> </w:t>
            </w:r>
            <w:r w:rsidRPr="00C24FC3">
              <w:rPr>
                <w:rFonts w:ascii="Calibri" w:hAnsi="Calibri"/>
                <w:sz w:val="24"/>
              </w:rPr>
              <w:t>PROF. SERVIZI ENOGASTRONOMIA ED OSPITALITA’ ALBERGHIERA</w:t>
            </w:r>
          </w:p>
        </w:tc>
      </w:tr>
      <w:tr w:rsidR="00C24FC3" w:rsidRPr="00E81518" w:rsidTr="008A13F2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color w:val="000000"/>
              </w:rPr>
            </w:pPr>
            <w:r w:rsidRPr="00E81518">
              <w:rPr>
                <w:rFonts w:ascii="Calibri" w:hAnsi="Calibri" w:cs="Calibri"/>
                <w:color w:val="000000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color w:val="000000"/>
              </w:rPr>
            </w:pPr>
            <w:r w:rsidRPr="00E81518">
              <w:rPr>
                <w:rFonts w:ascii="Calibri" w:hAnsi="Calibri" w:cs="Calibri"/>
                <w:b/>
                <w:color w:val="000000"/>
              </w:rPr>
              <w:t xml:space="preserve">  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jc w:val="right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E81518">
              <w:rPr>
                <w:rFonts w:ascii="Calibri" w:hAnsi="Calibri" w:cs="Calibri"/>
                <w:b/>
                <w:color w:val="000000"/>
              </w:rPr>
              <w:t xml:space="preserve">ITALIANO </w:t>
            </w:r>
          </w:p>
        </w:tc>
      </w:tr>
      <w:tr w:rsidR="00C24FC3" w:rsidRPr="00E81518" w:rsidTr="008A13F2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FC3" w:rsidRPr="00E81518" w:rsidRDefault="00C24FC3" w:rsidP="008A13F2">
            <w:pPr>
              <w:jc w:val="right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color w:val="000000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E81518">
              <w:rPr>
                <w:rFonts w:ascii="Calibri" w:hAnsi="Calibri" w:cs="Calibri"/>
                <w:b/>
                <w:color w:val="000000"/>
              </w:rPr>
              <w:t>132</w:t>
            </w:r>
          </w:p>
        </w:tc>
      </w:tr>
      <w:tr w:rsidR="00C24FC3" w:rsidRPr="00E81518" w:rsidTr="008A13F2">
        <w:tc>
          <w:tcPr>
            <w:tcW w:w="14283" w:type="dxa"/>
            <w:gridSpan w:val="15"/>
            <w:shd w:val="clear" w:color="auto" w:fill="DBE5F1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Competenze rispetto alle quali orientare la scelta dei contenuti specifici</w:t>
            </w:r>
          </w:p>
        </w:tc>
      </w:tr>
      <w:tr w:rsidR="00C24FC3" w:rsidRPr="00E81518" w:rsidTr="008A13F2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 xml:space="preserve">Competenze disciplinari dell’ASSE CULTURALE </w:t>
            </w: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sz w:val="24"/>
              </w:rPr>
            </w:pPr>
            <w:r w:rsidRPr="00E81518">
              <w:rPr>
                <w:sz w:val="24"/>
              </w:rPr>
              <w:t xml:space="preserve">Leggere comprendere ed interpretare testi scritti di vario tipo </w:t>
            </w:r>
          </w:p>
          <w:p w:rsidR="00C24FC3" w:rsidRPr="00E81518" w:rsidRDefault="00C24FC3" w:rsidP="008A13F2">
            <w:pPr>
              <w:rPr>
                <w:sz w:val="24"/>
              </w:rPr>
            </w:pPr>
            <w:r w:rsidRPr="00E81518">
              <w:rPr>
                <w:sz w:val="24"/>
              </w:rPr>
              <w:t>Produrre testi di vario tipo in relazione ai differenti scopi comunicativi</w:t>
            </w:r>
          </w:p>
        </w:tc>
      </w:tr>
      <w:tr w:rsidR="00C24FC3" w:rsidRPr="00E81518" w:rsidTr="008A13F2">
        <w:tc>
          <w:tcPr>
            <w:tcW w:w="3639" w:type="dxa"/>
            <w:gridSpan w:val="2"/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 xml:space="preserve">Competenze PECUP generali INTERMEDIE </w:t>
            </w: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C24FC3" w:rsidRPr="00E81518" w:rsidRDefault="00C24FC3" w:rsidP="008A13F2">
            <w:pPr>
              <w:rPr>
                <w:sz w:val="24"/>
              </w:rPr>
            </w:pPr>
            <w:r w:rsidRPr="00E81518">
              <w:rPr>
                <w:sz w:val="24"/>
              </w:rPr>
              <w:t>Elaborare testi funzionali, orali e scritti, di varie tipologie, per descrivere esperienze, spiegare fenomeni e concetti, raccontare eventi, con un uso corretto del lessico di base e un uso appropriato delle competenze espressive.</w:t>
            </w:r>
          </w:p>
        </w:tc>
      </w:tr>
      <w:tr w:rsidR="00C24FC3" w:rsidRPr="00E81518" w:rsidTr="008A13F2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Competenze del profilo di INDIRIZZO  INTERMEDIE</w:t>
            </w: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bCs/>
                <w:sz w:val="24"/>
              </w:rPr>
            </w:pPr>
            <w:r w:rsidRPr="00E81518">
              <w:rPr>
                <w:bCs/>
                <w:sz w:val="24"/>
              </w:rPr>
              <w:t>Applicare procedure di base per la cura del ciclo cliente in contesti strutturati e sotto supervisione, adottando idonee tecniche di comunicazione.</w:t>
            </w:r>
          </w:p>
        </w:tc>
      </w:tr>
      <w:tr w:rsidR="00C24FC3" w:rsidRPr="00E81518" w:rsidTr="008A13F2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jc w:val="right"/>
              <w:rPr>
                <w:rFonts w:ascii="Calibri" w:hAnsi="Calibri" w:cs="Calibri"/>
                <w:color w:val="000000"/>
              </w:rPr>
            </w:pPr>
            <w:r w:rsidRPr="00E81518">
              <w:rPr>
                <w:rFonts w:ascii="Calibri" w:hAnsi="Calibri" w:cs="Calibri"/>
                <w:color w:val="000000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smallCaps/>
                <w:color w:val="000000"/>
              </w:rPr>
            </w:pPr>
            <w:r w:rsidRPr="00E81518">
              <w:rPr>
                <w:rFonts w:ascii="Calibri" w:hAnsi="Calibri" w:cs="Calibri"/>
                <w:smallCaps/>
                <w:color w:val="000000"/>
              </w:rPr>
              <w:t>18</w:t>
            </w:r>
          </w:p>
        </w:tc>
      </w:tr>
      <w:tr w:rsidR="00C24FC3" w:rsidRPr="00E81518" w:rsidTr="008A13F2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competenze chiave di cittadinanza di cui al D.M. 139/2007:</w:t>
            </w: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 xml:space="preserve">(effettuare la scelta con una X </w:t>
            </w:r>
            <w:r w:rsidRPr="00E81518">
              <w:rPr>
                <w:rFonts w:ascii="Calibri" w:hAnsi="Calibri" w:cs="Calibri"/>
                <w:b/>
                <w:smallCaps/>
                <w:color w:val="000000"/>
              </w:rPr>
              <w:lastRenderedPageBreak/>
              <w:t>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comunicare</w:t>
            </w:r>
          </w:p>
        </w:tc>
      </w:tr>
      <w:tr w:rsidR="00C24FC3" w:rsidRPr="00E81518" w:rsidTr="008A13F2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risolvere problemi</w:t>
            </w: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</w:tr>
      <w:tr w:rsidR="00C24FC3" w:rsidRPr="00E81518" w:rsidTr="008A13F2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</w:tr>
      <w:tr w:rsidR="00C24FC3" w:rsidRPr="00E81518" w:rsidTr="008A13F2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lastRenderedPageBreak/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 xml:space="preserve">contenuti </w:t>
            </w:r>
          </w:p>
        </w:tc>
      </w:tr>
      <w:tr w:rsidR="00C24FC3" w:rsidRPr="00E81518" w:rsidTr="008A13F2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C24FC3" w:rsidRPr="00AB71C2" w:rsidRDefault="00C24FC3" w:rsidP="008A13F2">
            <w:pPr>
              <w:rPr>
                <w:sz w:val="24"/>
              </w:rPr>
            </w:pPr>
            <w:r w:rsidRPr="00AB71C2">
              <w:rPr>
                <w:bCs/>
                <w:sz w:val="24"/>
              </w:rPr>
              <w:t>Padroneggiare le strutture della lingua presenti nei testi</w:t>
            </w:r>
            <w:r w:rsidRPr="00AB71C2">
              <w:rPr>
                <w:sz w:val="24"/>
              </w:rPr>
              <w:t xml:space="preserve"> 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Ricercare, acquisire e selezionare informazioni generali e specifiche in funzione della produzione di testi scritti di vario tipo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Prendere appunti e redigere sintesi e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relazioni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Rielaborare in forma chiara le informazioni</w:t>
            </w:r>
          </w:p>
          <w:p w:rsidR="00C24FC3" w:rsidRPr="00AB71C2" w:rsidRDefault="00C24FC3" w:rsidP="008A13F2">
            <w:pPr>
              <w:rPr>
                <w:sz w:val="24"/>
              </w:rPr>
            </w:pPr>
            <w:r w:rsidRPr="00AB71C2">
              <w:rPr>
                <w:bCs/>
                <w:sz w:val="24"/>
              </w:rPr>
              <w:t>Produrre testi corretti e coerenti adeguati alle diverse situazioni comunicative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sz w:val="24"/>
              </w:rPr>
              <w:t>Scrivere testi di tipo diverso (narrativo, descrittivo, espositivo, regolativo, argomentativo) anche in formato digitale, corretti sul piano morfosintattico e ortografico, con scelte lessicali appropriate, coerenti e coesi, adeguati allo scopo e al destinatario, curati nell’impaginazione, con lo sviluppo chiaro di un’idea di fondo e con riferimenti/citazioni funzionali al discorso</w:t>
            </w:r>
          </w:p>
          <w:p w:rsidR="00C24FC3" w:rsidRPr="00AB71C2" w:rsidRDefault="00C24FC3" w:rsidP="008A13F2">
            <w:pPr>
              <w:rPr>
                <w:rFonts w:ascii="Calibri" w:hAnsi="Calibri" w:cs="Calibri"/>
                <w:color w:val="000000"/>
                <w:sz w:val="24"/>
              </w:rPr>
            </w:pPr>
            <w:r w:rsidRPr="00AB71C2">
              <w:rPr>
                <w:bCs/>
                <w:sz w:val="24"/>
              </w:rPr>
              <w:t>Usare correttamente le forme di comunicazione per accogliere il cliente, interagire e presentare i prodotti/servizi offerti</w:t>
            </w: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:rsidR="00C24FC3" w:rsidRPr="00AB71C2" w:rsidRDefault="00C24FC3" w:rsidP="008A13F2">
            <w:pPr>
              <w:contextualSpacing/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Strutture essenziali dei testi narrativi, espositivi, argomentativi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Principali connettivi logici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 xml:space="preserve">Varietà lessicali in rapporto ad ambiti e contesti diversi 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Elementi strutturali di un testo scritto coerente e coeso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Uso dei dizionari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Modalità e tecniche delle diverse forme di produzione scritta: riassunto, lettera, relazioni, ecc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Fasi della produzione scritta: pianificazione, stesura e revisione</w:t>
            </w:r>
          </w:p>
          <w:p w:rsidR="00C24FC3" w:rsidRPr="00AB71C2" w:rsidRDefault="00C24FC3" w:rsidP="008A13F2">
            <w:pPr>
              <w:rPr>
                <w:sz w:val="24"/>
              </w:rPr>
            </w:pPr>
            <w:r w:rsidRPr="00AB71C2">
              <w:rPr>
                <w:sz w:val="24"/>
              </w:rPr>
              <w:t>Strutture essenziali dei testi funzionali:</w:t>
            </w:r>
          </w:p>
          <w:p w:rsidR="00C24FC3" w:rsidRPr="00AB71C2" w:rsidRDefault="00C24FC3" w:rsidP="008A13F2">
            <w:pPr>
              <w:rPr>
                <w:sz w:val="24"/>
              </w:rPr>
            </w:pPr>
            <w:r w:rsidRPr="00AB71C2">
              <w:rPr>
                <w:sz w:val="24"/>
              </w:rPr>
              <w:t>descrittivi, espositivi, espressivi, valutativo interpretativi, argomentativi, regolativi.</w:t>
            </w:r>
          </w:p>
          <w:p w:rsidR="00C24FC3" w:rsidRPr="00AB71C2" w:rsidRDefault="00C24FC3" w:rsidP="008A13F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</w:rPr>
            </w:pPr>
            <w:r w:rsidRPr="00AB71C2">
              <w:rPr>
                <w:bCs/>
                <w:sz w:val="24"/>
              </w:rPr>
              <w:t>Lessico professionale di base in italiano e in lingua straniera.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C24FC3" w:rsidRPr="00AB71C2" w:rsidRDefault="00C24FC3" w:rsidP="008A13F2">
            <w:pPr>
              <w:rPr>
                <w:rFonts w:ascii="Calibri" w:hAnsi="Calibri" w:cs="Calibri"/>
                <w:color w:val="000000"/>
                <w:sz w:val="24"/>
              </w:rPr>
            </w:pPr>
            <w:r w:rsidRPr="00AB71C2">
              <w:rPr>
                <w:sz w:val="24"/>
              </w:rPr>
              <w:t>- La morfologia: le parti del discorso - L’analisi del testo narrativo - Il riassunto</w:t>
            </w:r>
          </w:p>
        </w:tc>
      </w:tr>
      <w:tr w:rsidR="00C24FC3" w:rsidRPr="00E81518" w:rsidTr="008A13F2">
        <w:tc>
          <w:tcPr>
            <w:tcW w:w="14283" w:type="dxa"/>
            <w:gridSpan w:val="15"/>
            <w:shd w:val="clear" w:color="auto" w:fill="FABF8F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prova esperta relativa all’unità formativa:</w:t>
            </w:r>
          </w:p>
        </w:tc>
      </w:tr>
      <w:tr w:rsidR="00C24FC3" w:rsidRPr="00E81518" w:rsidTr="008A13F2">
        <w:tc>
          <w:tcPr>
            <w:tcW w:w="14283" w:type="dxa"/>
            <w:gridSpan w:val="15"/>
            <w:shd w:val="clear" w:color="auto" w:fill="auto"/>
          </w:tcPr>
          <w:p w:rsidR="00C24FC3" w:rsidRPr="00E81518" w:rsidRDefault="00C24FC3" w:rsidP="008A13F2">
            <w:pPr>
              <w:jc w:val="center"/>
              <w:rPr>
                <w:szCs w:val="28"/>
                <w:lang w:val="x-none" w:eastAsia="x-none"/>
              </w:rPr>
            </w:pPr>
            <w:r w:rsidRPr="00E81518">
              <w:rPr>
                <w:szCs w:val="28"/>
                <w:lang w:val="x-none" w:eastAsia="x-none"/>
              </w:rPr>
              <w:t>Analisi di un testo narrativo</w:t>
            </w:r>
          </w:p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color w:val="000000"/>
                <w:szCs w:val="28"/>
                <w:lang w:val="x-none" w:eastAsia="x-none"/>
              </w:rPr>
            </w:pPr>
            <w:r w:rsidRPr="00E81518">
              <w:rPr>
                <w:szCs w:val="28"/>
                <w:lang w:val="x-none" w:eastAsia="x-none"/>
              </w:rPr>
              <w:t xml:space="preserve"> Colloquio orale</w:t>
            </w:r>
          </w:p>
        </w:tc>
      </w:tr>
    </w:tbl>
    <w:p w:rsidR="00C24FC3" w:rsidRDefault="00C24FC3" w:rsidP="000C0C9E">
      <w:pPr>
        <w:rPr>
          <w:b/>
          <w:sz w:val="24"/>
        </w:rPr>
      </w:pPr>
    </w:p>
    <w:p w:rsidR="00C24FC3" w:rsidRDefault="00C24FC3" w:rsidP="000C0C9E">
      <w:pPr>
        <w:rPr>
          <w:b/>
          <w:sz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1933"/>
        <w:gridCol w:w="421"/>
        <w:gridCol w:w="847"/>
        <w:gridCol w:w="1101"/>
        <w:gridCol w:w="1254"/>
        <w:gridCol w:w="353"/>
        <w:gridCol w:w="1358"/>
        <w:gridCol w:w="653"/>
        <w:gridCol w:w="702"/>
        <w:gridCol w:w="596"/>
        <w:gridCol w:w="421"/>
        <w:gridCol w:w="2204"/>
        <w:gridCol w:w="280"/>
        <w:gridCol w:w="500"/>
      </w:tblGrid>
      <w:tr w:rsidR="00C24FC3" w:rsidRPr="00E81518" w:rsidTr="008A13F2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C24FC3" w:rsidRPr="00E81518" w:rsidRDefault="00C24FC3" w:rsidP="008A13F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lastRenderedPageBreak/>
              <w:t>U.F. n.     3</w:t>
            </w:r>
          </w:p>
          <w:p w:rsidR="00C24FC3" w:rsidRPr="00E81518" w:rsidRDefault="00C24FC3" w:rsidP="008A13F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b/>
                <w:smallCaps/>
                <w:color w:val="000000"/>
              </w:rPr>
              <w:t>( strutturata in ogni singolo dipartimento disciplinare)</w:t>
            </w:r>
          </w:p>
        </w:tc>
      </w:tr>
      <w:tr w:rsidR="00C24FC3" w:rsidRPr="00E81518" w:rsidTr="008A13F2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caps/>
                <w:color w:val="000000"/>
              </w:rPr>
            </w:pPr>
            <w:r w:rsidRPr="00E81518">
              <w:rPr>
                <w:rFonts w:ascii="Calibri" w:hAnsi="Calibri"/>
              </w:rPr>
              <w:t>PRIMA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C24FC3" w:rsidRDefault="00C24FC3" w:rsidP="008A13F2">
            <w:pPr>
              <w:rPr>
                <w:rFonts w:ascii="Calibri" w:hAnsi="Calibri" w:cs="Calibri"/>
                <w:b/>
                <w:caps/>
                <w:color w:val="000000"/>
                <w:sz w:val="24"/>
              </w:rPr>
            </w:pPr>
            <w:r w:rsidRPr="00C24FC3">
              <w:rPr>
                <w:rFonts w:ascii="Calibri" w:hAnsi="Calibri" w:cs="Calibri"/>
                <w:b/>
                <w:smallCaps/>
                <w:color w:val="000000"/>
                <w:sz w:val="24"/>
              </w:rPr>
              <w:t>Indirizzo:</w:t>
            </w:r>
            <w:r w:rsidRPr="00C24FC3">
              <w:rPr>
                <w:sz w:val="24"/>
              </w:rPr>
              <w:t xml:space="preserve"> </w:t>
            </w:r>
            <w:r w:rsidRPr="00C24FC3">
              <w:rPr>
                <w:rFonts w:ascii="Calibri" w:hAnsi="Calibri"/>
                <w:sz w:val="24"/>
              </w:rPr>
              <w:t>PROF. SERVIZI ENOGASTRONOMIA ED OSPITALITA’ ALBERGHIERA</w:t>
            </w:r>
          </w:p>
        </w:tc>
      </w:tr>
      <w:tr w:rsidR="00C24FC3" w:rsidRPr="00E81518" w:rsidTr="008A13F2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color w:val="000000"/>
              </w:rPr>
            </w:pPr>
            <w:r w:rsidRPr="00E81518">
              <w:rPr>
                <w:rFonts w:ascii="Calibri" w:hAnsi="Calibri" w:cs="Calibri"/>
                <w:color w:val="000000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color w:val="000000"/>
              </w:rPr>
            </w:pPr>
            <w:r w:rsidRPr="00E81518">
              <w:rPr>
                <w:rFonts w:ascii="Calibri" w:hAnsi="Calibri" w:cs="Calibri"/>
                <w:b/>
                <w:color w:val="000000"/>
              </w:rPr>
              <w:t xml:space="preserve">  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jc w:val="right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E81518">
              <w:rPr>
                <w:rFonts w:ascii="Calibri" w:hAnsi="Calibri" w:cs="Calibri"/>
                <w:b/>
                <w:color w:val="000000"/>
              </w:rPr>
              <w:t xml:space="preserve">ITALIANO </w:t>
            </w:r>
          </w:p>
        </w:tc>
      </w:tr>
      <w:tr w:rsidR="00C24FC3" w:rsidRPr="00E81518" w:rsidTr="008A13F2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FC3" w:rsidRPr="00E81518" w:rsidRDefault="00C24FC3" w:rsidP="008A13F2">
            <w:pPr>
              <w:jc w:val="right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color w:val="000000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E81518">
              <w:rPr>
                <w:rFonts w:ascii="Calibri" w:hAnsi="Calibri" w:cs="Calibri"/>
                <w:b/>
                <w:color w:val="000000"/>
              </w:rPr>
              <w:t>132</w:t>
            </w:r>
          </w:p>
        </w:tc>
      </w:tr>
      <w:tr w:rsidR="00C24FC3" w:rsidRPr="00E81518" w:rsidTr="008A13F2">
        <w:tc>
          <w:tcPr>
            <w:tcW w:w="14283" w:type="dxa"/>
            <w:gridSpan w:val="15"/>
            <w:shd w:val="clear" w:color="auto" w:fill="DBE5F1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Competenze rispetto alle quali orientare la scelta dei contenuti specifici</w:t>
            </w:r>
          </w:p>
        </w:tc>
      </w:tr>
      <w:tr w:rsidR="00C24FC3" w:rsidRPr="00E81518" w:rsidTr="008A13F2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 xml:space="preserve">Competenze disciplinari dell’ASSE CULTURALE </w:t>
            </w: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C24FC3" w:rsidRDefault="00C24FC3" w:rsidP="008A13F2">
            <w:pPr>
              <w:rPr>
                <w:sz w:val="24"/>
              </w:rPr>
            </w:pPr>
            <w:r w:rsidRPr="00AB71C2">
              <w:rPr>
                <w:sz w:val="24"/>
              </w:rPr>
              <w:t xml:space="preserve">Padroneggiare gli strumenti espressivi ed argomentativi indispensabili per gestire l’interazione omunicativa verbale in vari contesti. </w:t>
            </w:r>
          </w:p>
          <w:p w:rsidR="00C24FC3" w:rsidRPr="00AB71C2" w:rsidRDefault="00C24FC3" w:rsidP="008A13F2">
            <w:pPr>
              <w:rPr>
                <w:sz w:val="24"/>
              </w:rPr>
            </w:pPr>
            <w:r w:rsidRPr="00AB71C2">
              <w:rPr>
                <w:sz w:val="24"/>
              </w:rPr>
              <w:t>Leggere comprendere ed interpretare testi scritti di vario tipo</w:t>
            </w:r>
          </w:p>
        </w:tc>
      </w:tr>
      <w:tr w:rsidR="00C24FC3" w:rsidRPr="00E81518" w:rsidTr="008A13F2">
        <w:tc>
          <w:tcPr>
            <w:tcW w:w="3639" w:type="dxa"/>
            <w:gridSpan w:val="2"/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 xml:space="preserve">Competenze PECUP generali INTERMEDIE </w:t>
            </w: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C24FC3" w:rsidRPr="00AB71C2" w:rsidRDefault="00C24FC3" w:rsidP="008A13F2">
            <w:pPr>
              <w:rPr>
                <w:sz w:val="24"/>
              </w:rPr>
            </w:pPr>
            <w:r w:rsidRPr="00AB71C2">
              <w:rPr>
                <w:sz w:val="24"/>
              </w:rPr>
              <w:t>Elaborare testi funzionali, orali e scritti, di varie tipologie, per descrivere esperienze, spiegare fenomeni e concetti, raccontare eventi, con un uso corretto del lessico di base e un uso appropriato delle competenze espressive</w:t>
            </w:r>
          </w:p>
        </w:tc>
      </w:tr>
      <w:tr w:rsidR="00C24FC3" w:rsidRPr="00E81518" w:rsidTr="008A13F2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Competenze del profilo di INDIRIZZO  INTERMEDIE</w:t>
            </w: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Eseguire compiti semplici di comunicazione professionale con il cliente, sotto supervisione, in contesti strutturati e secondo criteri prestabiliti di Hospitality Management, assicurando la conformità delle attività svolte.</w:t>
            </w:r>
          </w:p>
        </w:tc>
      </w:tr>
      <w:tr w:rsidR="00C24FC3" w:rsidRPr="00E81518" w:rsidTr="008A13F2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jc w:val="right"/>
              <w:rPr>
                <w:rFonts w:ascii="Calibri" w:hAnsi="Calibri" w:cs="Calibri"/>
                <w:color w:val="000000"/>
              </w:rPr>
            </w:pPr>
            <w:r w:rsidRPr="00E81518">
              <w:rPr>
                <w:rFonts w:ascii="Calibri" w:hAnsi="Calibri" w:cs="Calibri"/>
                <w:color w:val="000000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smallCaps/>
                <w:color w:val="000000"/>
              </w:rPr>
            </w:pPr>
            <w:r w:rsidRPr="00E81518">
              <w:rPr>
                <w:rFonts w:ascii="Calibri" w:hAnsi="Calibri" w:cs="Calibri"/>
                <w:smallCaps/>
                <w:color w:val="000000"/>
              </w:rPr>
              <w:t>18</w:t>
            </w:r>
          </w:p>
        </w:tc>
      </w:tr>
      <w:tr w:rsidR="00C24FC3" w:rsidRPr="00E81518" w:rsidTr="008A13F2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competenze chiave di cittadinanza di cui al D.M. 139/2007:</w:t>
            </w: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 xml:space="preserve">(effettuare la scelta con una X </w:t>
            </w:r>
            <w:r w:rsidRPr="00E81518">
              <w:rPr>
                <w:rFonts w:ascii="Calibri" w:hAnsi="Calibri" w:cs="Calibri"/>
                <w:b/>
                <w:smallCaps/>
                <w:color w:val="000000"/>
              </w:rPr>
              <w:lastRenderedPageBreak/>
              <w:t>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comunicare</w:t>
            </w:r>
          </w:p>
        </w:tc>
      </w:tr>
      <w:tr w:rsidR="00C24FC3" w:rsidRPr="00E81518" w:rsidTr="008A13F2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risolvere problemi</w:t>
            </w: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</w:tr>
      <w:tr w:rsidR="00C24FC3" w:rsidRPr="00E81518" w:rsidTr="008A13F2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</w:tr>
      <w:tr w:rsidR="00C24FC3" w:rsidRPr="00E81518" w:rsidTr="008A13F2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lastRenderedPageBreak/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 xml:space="preserve">contenuti </w:t>
            </w:r>
          </w:p>
        </w:tc>
      </w:tr>
      <w:tr w:rsidR="00C24FC3" w:rsidRPr="00AB71C2" w:rsidTr="008A13F2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 xml:space="preserve">Esporre in modo chiaro logico e coerente esperienze vissute o testi ascoltati 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Riconoscere differenti registri comunicativi di un testo orale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Affrontare molteplici situazioni comunicative scambiando informazioni, idee per esprimere anche il proprio punto di vista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Individuare il punto di vista dell’altro in contesti formali ed informali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Applicare strategie diverse di lettura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Individuare natura, funzione e principali scopi comunicativi ed espressivi di un testo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Cogliere i caratteri specifici di un testo letterario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sz w:val="24"/>
              </w:rPr>
              <w:t>Scrivere testi di tipo diverso(narrativo, descrittivo, espositivo, regolativo, argomentativo) anche in formato digitale, corretti sul piano morfosintattico e ortografico, con scelte lessicali appropriate, coerenti e coesi, adeguati allo scopo e al destinatario, curati nell’impaginazione, con lo sviluppo chiaro di un’idea di fondo e con riferimenti/citazioni funzionali al discorso</w:t>
            </w:r>
          </w:p>
          <w:p w:rsidR="00C24FC3" w:rsidRPr="00AB71C2" w:rsidRDefault="00C24FC3" w:rsidP="008A13F2">
            <w:pPr>
              <w:rPr>
                <w:rFonts w:ascii="Calibri" w:hAnsi="Calibri" w:cs="Calibri"/>
                <w:color w:val="000000"/>
                <w:sz w:val="24"/>
              </w:rPr>
            </w:pPr>
            <w:r w:rsidRPr="00AB71C2">
              <w:rPr>
                <w:bCs/>
                <w:sz w:val="24"/>
              </w:rPr>
              <w:t>Usare correttamente le forme di comunicazione per accogliere il cliente, interagire e presentare i prodotti/servizi offerti.</w:t>
            </w: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Contesto, scopo e destinatario della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comunicazione</w:t>
            </w:r>
          </w:p>
          <w:p w:rsidR="00C24FC3" w:rsidRPr="00AB71C2" w:rsidRDefault="00C24FC3" w:rsidP="008A13F2">
            <w:pPr>
              <w:rPr>
                <w:rFonts w:ascii="Calibri" w:hAnsi="Calibri" w:cs="Calibri"/>
                <w:color w:val="000000"/>
                <w:sz w:val="24"/>
              </w:rPr>
            </w:pPr>
            <w:r w:rsidRPr="00AB71C2">
              <w:rPr>
                <w:bCs/>
                <w:sz w:val="24"/>
              </w:rPr>
              <w:t>Codici fondamentali della comunicazione orale, verbale e non verbale</w:t>
            </w:r>
            <w:r w:rsidRPr="00AB71C2">
              <w:rPr>
                <w:rFonts w:ascii="Calibri" w:hAnsi="Calibri" w:cs="Calibri"/>
                <w:color w:val="000000"/>
                <w:sz w:val="24"/>
              </w:rPr>
              <w:t xml:space="preserve"> 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Principi di organizzazione del discorso descrittivo, narrativo, espositivo, argomentativi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Cogliere i caratteri specifici di un testo letterario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Cogliere i caratteri specifici di un testo letterario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Tecniche di lettura analitica e sintetica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Tecniche di lettura espressiva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Denotazione e connotazione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Principali generi letterari, con particolare riferimento alla tradizione italiana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Contesto storico di riferimento di alcuni autori e opere</w:t>
            </w:r>
          </w:p>
          <w:p w:rsidR="00C24FC3" w:rsidRPr="00AB71C2" w:rsidRDefault="00C24FC3" w:rsidP="008A13F2">
            <w:pPr>
              <w:rPr>
                <w:sz w:val="24"/>
              </w:rPr>
            </w:pPr>
            <w:r w:rsidRPr="00AB71C2">
              <w:rPr>
                <w:sz w:val="24"/>
              </w:rPr>
              <w:t>Strutture essenziali dei testi funzionali: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sz w:val="24"/>
              </w:rPr>
              <w:t>descrittivi, espositivi, espressivi, valutativo interpretativi, argomentativi, regolativi.</w:t>
            </w:r>
          </w:p>
          <w:p w:rsidR="00C24FC3" w:rsidRPr="00AB71C2" w:rsidRDefault="00C24FC3" w:rsidP="008A13F2">
            <w:pPr>
              <w:rPr>
                <w:rFonts w:ascii="Calibri" w:hAnsi="Calibri" w:cs="Calibri"/>
                <w:color w:val="000000"/>
                <w:sz w:val="24"/>
              </w:rPr>
            </w:pPr>
            <w:r w:rsidRPr="00AB71C2">
              <w:rPr>
                <w:bCs/>
                <w:sz w:val="24"/>
              </w:rPr>
              <w:t>Tecniche di base di comunicazione professionale in italiano e nella microlingua di settore.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C24FC3" w:rsidRPr="00AB71C2" w:rsidRDefault="00C24FC3" w:rsidP="008A13F2">
            <w:pPr>
              <w:rPr>
                <w:sz w:val="24"/>
              </w:rPr>
            </w:pPr>
            <w:r w:rsidRPr="00AB71C2">
              <w:rPr>
                <w:sz w:val="24"/>
              </w:rPr>
              <w:t xml:space="preserve">- La morfologia: le parti del discorso </w:t>
            </w:r>
          </w:p>
          <w:p w:rsidR="00C24FC3" w:rsidRPr="00AB71C2" w:rsidRDefault="00C24FC3" w:rsidP="008A13F2">
            <w:pPr>
              <w:rPr>
                <w:sz w:val="24"/>
              </w:rPr>
            </w:pPr>
            <w:r w:rsidRPr="00AB71C2">
              <w:rPr>
                <w:sz w:val="24"/>
              </w:rPr>
              <w:t xml:space="preserve">- La favola </w:t>
            </w:r>
          </w:p>
          <w:p w:rsidR="00C24FC3" w:rsidRPr="00AB71C2" w:rsidRDefault="00C24FC3" w:rsidP="008A13F2">
            <w:pPr>
              <w:rPr>
                <w:sz w:val="24"/>
              </w:rPr>
            </w:pPr>
            <w:r w:rsidRPr="00AB71C2">
              <w:rPr>
                <w:sz w:val="24"/>
              </w:rPr>
              <w:t xml:space="preserve">-La fiaba </w:t>
            </w:r>
          </w:p>
          <w:p w:rsidR="00C24FC3" w:rsidRPr="00AB71C2" w:rsidRDefault="00C24FC3" w:rsidP="008A13F2">
            <w:pPr>
              <w:rPr>
                <w:sz w:val="24"/>
              </w:rPr>
            </w:pPr>
            <w:r w:rsidRPr="00AB71C2">
              <w:rPr>
                <w:sz w:val="24"/>
              </w:rPr>
              <w:t>-La novella</w:t>
            </w:r>
          </w:p>
        </w:tc>
      </w:tr>
      <w:tr w:rsidR="00C24FC3" w:rsidRPr="00E81518" w:rsidTr="008A13F2">
        <w:tc>
          <w:tcPr>
            <w:tcW w:w="14283" w:type="dxa"/>
            <w:gridSpan w:val="15"/>
            <w:shd w:val="clear" w:color="auto" w:fill="FABF8F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prova esperta relativa all’unità formativa:</w:t>
            </w:r>
          </w:p>
        </w:tc>
      </w:tr>
      <w:tr w:rsidR="00C24FC3" w:rsidRPr="00E81518" w:rsidTr="008A13F2">
        <w:tc>
          <w:tcPr>
            <w:tcW w:w="14283" w:type="dxa"/>
            <w:gridSpan w:val="15"/>
            <w:shd w:val="clear" w:color="auto" w:fill="auto"/>
          </w:tcPr>
          <w:p w:rsidR="00C24FC3" w:rsidRPr="00E81518" w:rsidRDefault="00C24FC3" w:rsidP="008A13F2">
            <w:pPr>
              <w:jc w:val="center"/>
              <w:rPr>
                <w:szCs w:val="28"/>
                <w:lang w:val="x-none" w:eastAsia="x-none"/>
              </w:rPr>
            </w:pPr>
            <w:r w:rsidRPr="00E81518">
              <w:rPr>
                <w:szCs w:val="28"/>
                <w:lang w:val="x-none" w:eastAsia="x-none"/>
              </w:rPr>
              <w:lastRenderedPageBreak/>
              <w:t xml:space="preserve">Analisi di un testo narrativo </w:t>
            </w:r>
          </w:p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color w:val="000000"/>
                <w:szCs w:val="28"/>
                <w:lang w:val="x-none" w:eastAsia="x-none"/>
              </w:rPr>
            </w:pPr>
            <w:r w:rsidRPr="00E81518">
              <w:rPr>
                <w:szCs w:val="28"/>
                <w:lang w:val="x-none" w:eastAsia="x-none"/>
              </w:rPr>
              <w:t>Colloquio orale</w:t>
            </w:r>
          </w:p>
        </w:tc>
      </w:tr>
    </w:tbl>
    <w:p w:rsidR="00C24FC3" w:rsidRDefault="00C24FC3" w:rsidP="000C0C9E">
      <w:pPr>
        <w:rPr>
          <w:b/>
          <w:sz w:val="24"/>
        </w:rPr>
      </w:pPr>
    </w:p>
    <w:p w:rsidR="00C24FC3" w:rsidRDefault="00C24FC3" w:rsidP="000C0C9E">
      <w:pPr>
        <w:rPr>
          <w:b/>
          <w:sz w:val="24"/>
        </w:rPr>
      </w:pPr>
    </w:p>
    <w:p w:rsidR="00C24FC3" w:rsidRDefault="00C24FC3" w:rsidP="000C0C9E">
      <w:pPr>
        <w:rPr>
          <w:b/>
          <w:sz w:val="24"/>
        </w:rPr>
      </w:pPr>
    </w:p>
    <w:p w:rsidR="00C24FC3" w:rsidRDefault="00C24FC3" w:rsidP="000C0C9E">
      <w:pPr>
        <w:rPr>
          <w:b/>
          <w:sz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1933"/>
        <w:gridCol w:w="421"/>
        <w:gridCol w:w="847"/>
        <w:gridCol w:w="1101"/>
        <w:gridCol w:w="1254"/>
        <w:gridCol w:w="353"/>
        <w:gridCol w:w="1358"/>
        <w:gridCol w:w="653"/>
        <w:gridCol w:w="702"/>
        <w:gridCol w:w="596"/>
        <w:gridCol w:w="421"/>
        <w:gridCol w:w="2204"/>
        <w:gridCol w:w="280"/>
        <w:gridCol w:w="500"/>
      </w:tblGrid>
      <w:tr w:rsidR="00C24FC3" w:rsidRPr="00E81518" w:rsidTr="008A13F2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C24FC3" w:rsidRPr="00E81518" w:rsidRDefault="00C24FC3" w:rsidP="008A13F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U.F. n.     4</w:t>
            </w:r>
          </w:p>
          <w:p w:rsidR="00C24FC3" w:rsidRPr="00E81518" w:rsidRDefault="00C24FC3" w:rsidP="008A13F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b/>
                <w:smallCaps/>
                <w:color w:val="000000"/>
              </w:rPr>
              <w:t>( strutturata in ogni singolo dipartimento disciplinare)</w:t>
            </w:r>
          </w:p>
        </w:tc>
      </w:tr>
      <w:tr w:rsidR="00C24FC3" w:rsidRPr="00E81518" w:rsidTr="008A13F2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caps/>
                <w:color w:val="000000"/>
              </w:rPr>
            </w:pPr>
            <w:r w:rsidRPr="00E81518">
              <w:rPr>
                <w:rFonts w:ascii="Calibri" w:hAnsi="Calibri"/>
              </w:rPr>
              <w:t>PRIMA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C24FC3" w:rsidRDefault="00C24FC3" w:rsidP="008A13F2">
            <w:pPr>
              <w:rPr>
                <w:rFonts w:ascii="Calibri" w:hAnsi="Calibri" w:cs="Calibri"/>
                <w:b/>
                <w:caps/>
                <w:color w:val="000000"/>
                <w:sz w:val="24"/>
              </w:rPr>
            </w:pPr>
            <w:r w:rsidRPr="00C24FC3">
              <w:rPr>
                <w:rFonts w:ascii="Calibri" w:hAnsi="Calibri" w:cs="Calibri"/>
                <w:b/>
                <w:smallCaps/>
                <w:color w:val="000000"/>
                <w:sz w:val="24"/>
              </w:rPr>
              <w:t>Indirizzo:</w:t>
            </w:r>
            <w:r w:rsidRPr="00C24FC3">
              <w:rPr>
                <w:sz w:val="24"/>
              </w:rPr>
              <w:t xml:space="preserve"> </w:t>
            </w:r>
            <w:r w:rsidRPr="00C24FC3">
              <w:rPr>
                <w:rFonts w:ascii="Calibri" w:hAnsi="Calibri"/>
                <w:sz w:val="24"/>
              </w:rPr>
              <w:t>PROF. SERVIZI ENOGASTRONOMIA ED OSPITALITA’ ALBERGHIERA</w:t>
            </w:r>
            <w:r w:rsidRPr="00C24FC3">
              <w:rPr>
                <w:sz w:val="24"/>
              </w:rPr>
              <w:t xml:space="preserve"> </w:t>
            </w:r>
          </w:p>
        </w:tc>
      </w:tr>
      <w:tr w:rsidR="00C24FC3" w:rsidRPr="00E81518" w:rsidTr="008A13F2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color w:val="000000"/>
              </w:rPr>
            </w:pPr>
            <w:r w:rsidRPr="00E81518">
              <w:rPr>
                <w:rFonts w:ascii="Calibri" w:hAnsi="Calibri" w:cs="Calibri"/>
                <w:color w:val="000000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color w:val="000000"/>
              </w:rPr>
            </w:pPr>
            <w:r w:rsidRPr="00E81518">
              <w:rPr>
                <w:rFonts w:ascii="Calibri" w:hAnsi="Calibri" w:cs="Calibri"/>
                <w:b/>
                <w:color w:val="000000"/>
              </w:rPr>
              <w:t xml:space="preserve">  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jc w:val="right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E81518">
              <w:rPr>
                <w:rFonts w:ascii="Calibri" w:hAnsi="Calibri" w:cs="Calibri"/>
                <w:b/>
                <w:color w:val="000000"/>
              </w:rPr>
              <w:t xml:space="preserve">ITALIANO </w:t>
            </w:r>
          </w:p>
        </w:tc>
      </w:tr>
      <w:tr w:rsidR="00C24FC3" w:rsidRPr="00E81518" w:rsidTr="008A13F2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FC3" w:rsidRPr="00E81518" w:rsidRDefault="00C24FC3" w:rsidP="008A13F2">
            <w:pPr>
              <w:jc w:val="right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color w:val="000000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E81518">
              <w:rPr>
                <w:rFonts w:ascii="Calibri" w:hAnsi="Calibri" w:cs="Calibri"/>
                <w:b/>
                <w:color w:val="000000"/>
              </w:rPr>
              <w:t>132</w:t>
            </w:r>
          </w:p>
        </w:tc>
      </w:tr>
      <w:tr w:rsidR="00C24FC3" w:rsidRPr="00E81518" w:rsidTr="008A13F2">
        <w:tc>
          <w:tcPr>
            <w:tcW w:w="14283" w:type="dxa"/>
            <w:gridSpan w:val="15"/>
            <w:shd w:val="clear" w:color="auto" w:fill="DBE5F1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Competenze rispetto alle quali orientare la scelta dei contenuti specifici</w:t>
            </w:r>
          </w:p>
        </w:tc>
      </w:tr>
      <w:tr w:rsidR="00C24FC3" w:rsidRPr="00E81518" w:rsidTr="008A13F2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 xml:space="preserve">Competenze disciplinari dell’ASSE CULTURALE </w:t>
            </w: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Utilizzare gli strumenti fondamentali per una fruizione consapevole del patrimonio</w:t>
            </w:r>
          </w:p>
          <w:p w:rsidR="00C24FC3" w:rsidRPr="00AB71C2" w:rsidRDefault="00C24FC3" w:rsidP="008A13F2">
            <w:pPr>
              <w:rPr>
                <w:rFonts w:eastAsia="Calibri"/>
                <w:sz w:val="24"/>
              </w:rPr>
            </w:pPr>
            <w:r w:rsidRPr="00AB71C2">
              <w:rPr>
                <w:bCs/>
                <w:sz w:val="24"/>
              </w:rPr>
              <w:t>artistico</w:t>
            </w:r>
          </w:p>
        </w:tc>
      </w:tr>
      <w:tr w:rsidR="00C24FC3" w:rsidRPr="00E81518" w:rsidTr="008A13F2">
        <w:tc>
          <w:tcPr>
            <w:tcW w:w="3639" w:type="dxa"/>
            <w:gridSpan w:val="2"/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 xml:space="preserve">Competenze PECUP generali INTERMEDIE </w:t>
            </w: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C24FC3" w:rsidRPr="00AB71C2" w:rsidRDefault="00C24FC3" w:rsidP="008A13F2">
            <w:pPr>
              <w:rPr>
                <w:sz w:val="24"/>
              </w:rPr>
            </w:pPr>
            <w:r w:rsidRPr="00AB71C2">
              <w:rPr>
                <w:sz w:val="24"/>
              </w:rPr>
              <w:t>Acquisire informazioni sulle testimonianze artistiche e sui beni ambientali del</w:t>
            </w:r>
          </w:p>
          <w:p w:rsidR="00C24FC3" w:rsidRPr="00AB71C2" w:rsidRDefault="00C24FC3" w:rsidP="008A13F2">
            <w:pPr>
              <w:rPr>
                <w:sz w:val="24"/>
              </w:rPr>
            </w:pPr>
            <w:r w:rsidRPr="00AB71C2">
              <w:rPr>
                <w:sz w:val="24"/>
              </w:rPr>
              <w:t>territorio di appartenenza utilizzando strumenti e metodi adeguati.</w:t>
            </w:r>
          </w:p>
        </w:tc>
      </w:tr>
      <w:tr w:rsidR="00C24FC3" w:rsidRPr="00E81518" w:rsidTr="008A13F2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Competenze del profilo di INDIRIZZO  INTERMEDIE</w:t>
            </w: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Eseguire compiti semplici, in contesti strutturati e secondo criteri prestabiliti, di promozione dei beni culturali e ambientali, delle tipicità enogastronomiche, delle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attrazioni, degli eventi e delle manifestazioni del territorio di appartenenza.</w:t>
            </w:r>
          </w:p>
        </w:tc>
      </w:tr>
      <w:tr w:rsidR="00C24FC3" w:rsidRPr="00E81518" w:rsidTr="008A13F2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jc w:val="right"/>
              <w:rPr>
                <w:rFonts w:ascii="Calibri" w:hAnsi="Calibri" w:cs="Calibri"/>
                <w:color w:val="000000"/>
              </w:rPr>
            </w:pPr>
            <w:r w:rsidRPr="00E81518">
              <w:rPr>
                <w:rFonts w:ascii="Calibri" w:hAnsi="Calibri" w:cs="Calibri"/>
                <w:color w:val="000000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smallCaps/>
                <w:color w:val="000000"/>
              </w:rPr>
            </w:pPr>
            <w:r w:rsidRPr="00E81518">
              <w:rPr>
                <w:rFonts w:ascii="Calibri" w:hAnsi="Calibri" w:cs="Calibri"/>
                <w:smallCaps/>
                <w:color w:val="000000"/>
              </w:rPr>
              <w:t>20</w:t>
            </w:r>
          </w:p>
        </w:tc>
      </w:tr>
      <w:tr w:rsidR="00C24FC3" w:rsidRPr="00E81518" w:rsidTr="008A13F2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lastRenderedPageBreak/>
              <w:t>competenze chiave di cittadinanza di cui al D.M. 139/2007:</w:t>
            </w: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comunicare</w:t>
            </w:r>
          </w:p>
        </w:tc>
      </w:tr>
      <w:tr w:rsidR="00C24FC3" w:rsidRPr="00E81518" w:rsidTr="008A13F2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risolvere problemi</w:t>
            </w: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</w:tr>
      <w:tr w:rsidR="00C24FC3" w:rsidRPr="00E81518" w:rsidTr="008A13F2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</w:tr>
      <w:tr w:rsidR="00C24FC3" w:rsidRPr="00E81518" w:rsidTr="008A13F2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 xml:space="preserve">contenuti </w:t>
            </w:r>
          </w:p>
        </w:tc>
      </w:tr>
      <w:tr w:rsidR="00C24FC3" w:rsidRPr="00AB71C2" w:rsidTr="008A13F2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Riconoscere e</w:t>
            </w:r>
            <w:r>
              <w:rPr>
                <w:bCs/>
                <w:sz w:val="24"/>
              </w:rPr>
              <w:t xml:space="preserve"> </w:t>
            </w:r>
            <w:r w:rsidRPr="00AB71C2">
              <w:rPr>
                <w:bCs/>
                <w:sz w:val="24"/>
              </w:rPr>
              <w:t>apprezzare le opere</w:t>
            </w:r>
            <w:r>
              <w:rPr>
                <w:bCs/>
                <w:sz w:val="24"/>
              </w:rPr>
              <w:t xml:space="preserve"> </w:t>
            </w:r>
            <w:r w:rsidRPr="00AB71C2">
              <w:rPr>
                <w:bCs/>
                <w:sz w:val="24"/>
              </w:rPr>
              <w:t>d’arte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Conoscere e rispettare i beni culturali e ambientali a partire dal proprio territorio</w:t>
            </w:r>
            <w:r>
              <w:rPr>
                <w:bCs/>
                <w:sz w:val="24"/>
              </w:rPr>
              <w:t xml:space="preserve"> 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sz w:val="24"/>
              </w:rPr>
              <w:t>Riconoscere e identificare i principali</w:t>
            </w:r>
            <w:r>
              <w:rPr>
                <w:sz w:val="24"/>
              </w:rPr>
              <w:t xml:space="preserve"> </w:t>
            </w:r>
            <w:r w:rsidRPr="00AB71C2">
              <w:rPr>
                <w:sz w:val="24"/>
              </w:rPr>
              <w:t>periodi e linee di sviluppo della</w:t>
            </w:r>
            <w:r>
              <w:rPr>
                <w:sz w:val="24"/>
              </w:rPr>
              <w:t xml:space="preserve"> </w:t>
            </w:r>
            <w:r w:rsidRPr="00AB71C2">
              <w:rPr>
                <w:sz w:val="24"/>
              </w:rPr>
              <w:t>cultura artistica italiana e straniera</w:t>
            </w:r>
          </w:p>
          <w:p w:rsidR="00C24FC3" w:rsidRPr="00AB71C2" w:rsidRDefault="00C24FC3" w:rsidP="008A13F2">
            <w:pPr>
              <w:rPr>
                <w:rFonts w:ascii="Calibri" w:hAnsi="Calibri" w:cs="Calibri"/>
                <w:color w:val="000000"/>
                <w:sz w:val="24"/>
              </w:rPr>
            </w:pPr>
            <w:r w:rsidRPr="00AB71C2">
              <w:rPr>
                <w:bCs/>
                <w:sz w:val="24"/>
              </w:rPr>
              <w:t>Fornire informazioni al cliente in</w:t>
            </w:r>
            <w:r>
              <w:rPr>
                <w:bCs/>
                <w:sz w:val="24"/>
              </w:rPr>
              <w:t xml:space="preserve"> </w:t>
            </w:r>
            <w:r w:rsidRPr="00AB71C2">
              <w:rPr>
                <w:bCs/>
                <w:sz w:val="24"/>
              </w:rPr>
              <w:t>relazione alle opportunità ricreative,</w:t>
            </w:r>
            <w:r>
              <w:rPr>
                <w:bCs/>
                <w:sz w:val="24"/>
              </w:rPr>
              <w:t xml:space="preserve"> </w:t>
            </w:r>
            <w:r w:rsidRPr="00AB71C2">
              <w:rPr>
                <w:bCs/>
                <w:sz w:val="24"/>
              </w:rPr>
              <w:t>culturali, enogastronomiche,</w:t>
            </w:r>
            <w:r>
              <w:rPr>
                <w:bCs/>
                <w:sz w:val="24"/>
              </w:rPr>
              <w:t xml:space="preserve"> </w:t>
            </w:r>
            <w:r w:rsidRPr="00AB71C2">
              <w:rPr>
                <w:bCs/>
                <w:sz w:val="24"/>
              </w:rPr>
              <w:t>sportive, escursionistiche del territorio.</w:t>
            </w: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:rsidR="00C24FC3" w:rsidRPr="00AB71C2" w:rsidRDefault="00C24FC3" w:rsidP="008A13F2">
            <w:pPr>
              <w:rPr>
                <w:sz w:val="24"/>
              </w:rPr>
            </w:pPr>
            <w:r w:rsidRPr="00AB71C2">
              <w:rPr>
                <w:bCs/>
                <w:sz w:val="24"/>
              </w:rPr>
              <w:t>Elementi fondamentali per la</w:t>
            </w:r>
            <w:r>
              <w:rPr>
                <w:bCs/>
                <w:sz w:val="24"/>
              </w:rPr>
              <w:t xml:space="preserve"> </w:t>
            </w:r>
            <w:r w:rsidRPr="00AB71C2">
              <w:rPr>
                <w:bCs/>
                <w:sz w:val="24"/>
              </w:rPr>
              <w:t>lettura/ascolto di un’opera d’arte (pittura, architettura, plastica, fotografia, film, musica…..)</w:t>
            </w:r>
          </w:p>
          <w:p w:rsidR="00C24FC3" w:rsidRPr="00AB71C2" w:rsidRDefault="00C24FC3" w:rsidP="008A13F2">
            <w:pPr>
              <w:rPr>
                <w:rFonts w:ascii="Calibri" w:hAnsi="Calibri" w:cs="Calibri"/>
                <w:color w:val="000000"/>
                <w:sz w:val="24"/>
              </w:rPr>
            </w:pPr>
            <w:r w:rsidRPr="00AB71C2">
              <w:rPr>
                <w:bCs/>
                <w:sz w:val="24"/>
              </w:rPr>
              <w:t>Principali forme di espressione artistica</w:t>
            </w:r>
          </w:p>
          <w:p w:rsidR="00C24FC3" w:rsidRPr="00AB71C2" w:rsidRDefault="00C24FC3" w:rsidP="008A13F2">
            <w:pPr>
              <w:rPr>
                <w:sz w:val="24"/>
              </w:rPr>
            </w:pPr>
            <w:r w:rsidRPr="00AB71C2">
              <w:rPr>
                <w:sz w:val="24"/>
              </w:rPr>
              <w:t>I caratteri fondamentali delle più significative</w:t>
            </w:r>
          </w:p>
          <w:p w:rsidR="00C24FC3" w:rsidRPr="00AB71C2" w:rsidRDefault="00C24FC3" w:rsidP="008A13F2">
            <w:pPr>
              <w:rPr>
                <w:rFonts w:ascii="Calibri" w:hAnsi="Calibri" w:cs="Calibri"/>
                <w:color w:val="000000"/>
                <w:sz w:val="24"/>
              </w:rPr>
            </w:pPr>
            <w:r w:rsidRPr="00AB71C2">
              <w:rPr>
                <w:sz w:val="24"/>
              </w:rPr>
              <w:t>espressioni artistiche (arti figurative,</w:t>
            </w:r>
            <w:r>
              <w:rPr>
                <w:sz w:val="24"/>
              </w:rPr>
              <w:t xml:space="preserve"> </w:t>
            </w:r>
            <w:r w:rsidRPr="00AB71C2">
              <w:rPr>
                <w:sz w:val="24"/>
              </w:rPr>
              <w:t>architettura ecc.) italiane e di altri Paesi</w:t>
            </w:r>
            <w:r>
              <w:rPr>
                <w:sz w:val="24"/>
              </w:rPr>
              <w:t>.</w:t>
            </w:r>
          </w:p>
          <w:p w:rsidR="00C24FC3" w:rsidRPr="00AB71C2" w:rsidRDefault="00C24FC3" w:rsidP="008A13F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</w:rPr>
            </w:pPr>
            <w:r w:rsidRPr="00AB71C2">
              <w:rPr>
                <w:bCs/>
                <w:sz w:val="24"/>
              </w:rPr>
              <w:t>Servizi internet per la promozione</w:t>
            </w:r>
            <w:r>
              <w:rPr>
                <w:bCs/>
                <w:sz w:val="24"/>
              </w:rPr>
              <w:t xml:space="preserve"> </w:t>
            </w:r>
            <w:r w:rsidRPr="00AB71C2">
              <w:rPr>
                <w:bCs/>
                <w:sz w:val="24"/>
              </w:rPr>
              <w:t>enogastronomica e culturale del territorio.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C24FC3" w:rsidRDefault="00C24FC3" w:rsidP="008A13F2">
            <w:pPr>
              <w:rPr>
                <w:sz w:val="24"/>
              </w:rPr>
            </w:pPr>
            <w:r w:rsidRPr="00AB71C2">
              <w:rPr>
                <w:sz w:val="24"/>
              </w:rPr>
              <w:t xml:space="preserve">-La morfologia: le parti del discorso </w:t>
            </w:r>
          </w:p>
          <w:p w:rsidR="00C24FC3" w:rsidRPr="00AB71C2" w:rsidRDefault="00C24FC3" w:rsidP="008A13F2">
            <w:pPr>
              <w:rPr>
                <w:rFonts w:ascii="Calibri" w:hAnsi="Calibri" w:cs="Calibri"/>
                <w:color w:val="000000"/>
                <w:sz w:val="24"/>
              </w:rPr>
            </w:pPr>
            <w:r w:rsidRPr="00AB71C2">
              <w:rPr>
                <w:sz w:val="24"/>
              </w:rPr>
              <w:t>- I generi letterari in prosa: il fantasy, l'horror, il giallo, la fantascienza, l'avventura</w:t>
            </w:r>
          </w:p>
        </w:tc>
      </w:tr>
      <w:tr w:rsidR="00C24FC3" w:rsidRPr="00E81518" w:rsidTr="008A13F2">
        <w:tc>
          <w:tcPr>
            <w:tcW w:w="14283" w:type="dxa"/>
            <w:gridSpan w:val="15"/>
            <w:shd w:val="clear" w:color="auto" w:fill="FABF8F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prova esperta relativa all’unità formativa:</w:t>
            </w:r>
          </w:p>
        </w:tc>
      </w:tr>
      <w:tr w:rsidR="00C24FC3" w:rsidRPr="00E81518" w:rsidTr="008A13F2">
        <w:tc>
          <w:tcPr>
            <w:tcW w:w="14283" w:type="dxa"/>
            <w:gridSpan w:val="15"/>
            <w:shd w:val="clear" w:color="auto" w:fill="auto"/>
          </w:tcPr>
          <w:p w:rsidR="00C24FC3" w:rsidRPr="00E81518" w:rsidRDefault="00C24FC3" w:rsidP="008A13F2">
            <w:pPr>
              <w:spacing w:after="120"/>
              <w:jc w:val="center"/>
              <w:rPr>
                <w:rFonts w:ascii="Calibri" w:hAnsi="Calibri" w:cs="Calibri"/>
                <w:color w:val="000000"/>
                <w:lang w:val="x-none" w:eastAsia="x-none"/>
              </w:rPr>
            </w:pPr>
            <w:r w:rsidRPr="00E81518">
              <w:rPr>
                <w:lang w:val="x-none" w:eastAsia="x-none"/>
              </w:rPr>
              <w:t>COMPRENSIONE E ANALISI DI UN TESTO E CONTESTUALIZZAZIONE STORICA</w:t>
            </w:r>
          </w:p>
        </w:tc>
      </w:tr>
    </w:tbl>
    <w:p w:rsidR="00C24FC3" w:rsidRDefault="00C24FC3" w:rsidP="000C0C9E">
      <w:pPr>
        <w:rPr>
          <w:b/>
          <w:sz w:val="24"/>
        </w:rPr>
      </w:pPr>
    </w:p>
    <w:p w:rsidR="00C24FC3" w:rsidRDefault="00C24FC3" w:rsidP="000C0C9E">
      <w:pPr>
        <w:rPr>
          <w:b/>
          <w:sz w:val="24"/>
        </w:rPr>
      </w:pPr>
    </w:p>
    <w:p w:rsidR="00C24FC3" w:rsidRDefault="00C24FC3" w:rsidP="000C0C9E">
      <w:pPr>
        <w:rPr>
          <w:b/>
          <w:sz w:val="24"/>
        </w:rPr>
      </w:pPr>
    </w:p>
    <w:p w:rsidR="00C24FC3" w:rsidRDefault="00C24FC3" w:rsidP="000C0C9E">
      <w:pPr>
        <w:rPr>
          <w:b/>
          <w:sz w:val="24"/>
        </w:rPr>
      </w:pPr>
    </w:p>
    <w:p w:rsidR="00C24FC3" w:rsidRDefault="00C24FC3" w:rsidP="000C0C9E">
      <w:pPr>
        <w:rPr>
          <w:b/>
          <w:sz w:val="24"/>
        </w:rPr>
      </w:pPr>
    </w:p>
    <w:p w:rsidR="00C24FC3" w:rsidRDefault="00C24FC3" w:rsidP="000C0C9E">
      <w:pPr>
        <w:rPr>
          <w:b/>
          <w:sz w:val="24"/>
        </w:rPr>
      </w:pPr>
    </w:p>
    <w:p w:rsidR="00A15362" w:rsidRDefault="00A15362" w:rsidP="00A15362"/>
    <w:p w:rsidR="00C24FC3" w:rsidRDefault="00C24FC3" w:rsidP="00A15362"/>
    <w:p w:rsidR="00C24FC3" w:rsidRDefault="00C24FC3" w:rsidP="00A15362"/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8"/>
        <w:gridCol w:w="1933"/>
        <w:gridCol w:w="421"/>
        <w:gridCol w:w="847"/>
        <w:gridCol w:w="1102"/>
        <w:gridCol w:w="1254"/>
        <w:gridCol w:w="353"/>
        <w:gridCol w:w="1359"/>
        <w:gridCol w:w="653"/>
        <w:gridCol w:w="702"/>
        <w:gridCol w:w="597"/>
        <w:gridCol w:w="421"/>
        <w:gridCol w:w="2203"/>
        <w:gridCol w:w="280"/>
        <w:gridCol w:w="500"/>
      </w:tblGrid>
      <w:tr w:rsidR="00C24FC3" w:rsidRPr="00E81518" w:rsidTr="008A13F2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C24FC3" w:rsidRPr="00E81518" w:rsidRDefault="00C24FC3" w:rsidP="008A13F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lastRenderedPageBreak/>
              <w:t>U.F. n.     5</w:t>
            </w:r>
          </w:p>
          <w:p w:rsidR="00C24FC3" w:rsidRPr="00E81518" w:rsidRDefault="00C24FC3" w:rsidP="008A13F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b/>
                <w:smallCaps/>
                <w:color w:val="000000"/>
              </w:rPr>
              <w:t>( strutturata in ogni singolo dipartimento disciplinare)</w:t>
            </w:r>
          </w:p>
        </w:tc>
      </w:tr>
      <w:tr w:rsidR="00C24FC3" w:rsidRPr="00E81518" w:rsidTr="008A13F2"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Classe:</w:t>
            </w:r>
          </w:p>
        </w:tc>
        <w:tc>
          <w:tcPr>
            <w:tcW w:w="43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caps/>
                <w:color w:val="000000"/>
              </w:rPr>
            </w:pPr>
            <w:r w:rsidRPr="00E81518">
              <w:rPr>
                <w:rFonts w:ascii="Calibri" w:hAnsi="Calibri"/>
              </w:rPr>
              <w:t>PRIMA</w:t>
            </w: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C24FC3" w:rsidRDefault="00C24FC3" w:rsidP="008A13F2">
            <w:pPr>
              <w:rPr>
                <w:rFonts w:ascii="Calibri" w:hAnsi="Calibri" w:cs="Calibri"/>
                <w:b/>
                <w:caps/>
                <w:color w:val="000000"/>
                <w:sz w:val="24"/>
              </w:rPr>
            </w:pPr>
            <w:r w:rsidRPr="00C24FC3">
              <w:rPr>
                <w:rFonts w:ascii="Calibri" w:hAnsi="Calibri" w:cs="Calibri"/>
                <w:b/>
                <w:smallCaps/>
                <w:color w:val="000000"/>
                <w:sz w:val="24"/>
              </w:rPr>
              <w:t>Indirizzo:</w:t>
            </w:r>
            <w:r w:rsidRPr="00C24FC3">
              <w:rPr>
                <w:sz w:val="24"/>
              </w:rPr>
              <w:t xml:space="preserve"> </w:t>
            </w:r>
            <w:r w:rsidRPr="00C24FC3">
              <w:rPr>
                <w:rFonts w:ascii="Calibri" w:hAnsi="Calibri"/>
                <w:sz w:val="24"/>
              </w:rPr>
              <w:t>PROF. SERVIZI ENOGASTRONOMIA ED OSPITALITA’ ALBERGHIERA</w:t>
            </w:r>
          </w:p>
        </w:tc>
      </w:tr>
      <w:tr w:rsidR="00C24FC3" w:rsidRPr="00E81518" w:rsidTr="008A13F2">
        <w:tc>
          <w:tcPr>
            <w:tcW w:w="16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color w:val="000000"/>
              </w:rPr>
            </w:pPr>
            <w:r w:rsidRPr="00E81518">
              <w:rPr>
                <w:rFonts w:ascii="Calibri" w:hAnsi="Calibri" w:cs="Calibri"/>
                <w:color w:val="000000"/>
              </w:rPr>
              <w:t xml:space="preserve">Unità Formativa </w:t>
            </w:r>
          </w:p>
        </w:tc>
        <w:tc>
          <w:tcPr>
            <w:tcW w:w="7359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color w:val="000000"/>
              </w:rPr>
            </w:pPr>
            <w:r w:rsidRPr="00E81518">
              <w:rPr>
                <w:rFonts w:ascii="Calibri" w:hAnsi="Calibri" w:cs="Calibri"/>
                <w:b/>
                <w:color w:val="000000"/>
              </w:rPr>
              <w:t xml:space="preserve">  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jc w:val="right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Disciplina:</w:t>
            </w:r>
          </w:p>
        </w:tc>
        <w:tc>
          <w:tcPr>
            <w:tcW w:w="3984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E81518">
              <w:rPr>
                <w:rFonts w:ascii="Calibri" w:hAnsi="Calibri" w:cs="Calibri"/>
                <w:b/>
                <w:color w:val="000000"/>
              </w:rPr>
              <w:t xml:space="preserve">ITALIANO </w:t>
            </w:r>
          </w:p>
        </w:tc>
      </w:tr>
      <w:tr w:rsidR="00C24FC3" w:rsidRPr="00E81518" w:rsidTr="008A13F2">
        <w:tc>
          <w:tcPr>
            <w:tcW w:w="135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FC3" w:rsidRPr="00E81518" w:rsidRDefault="00C24FC3" w:rsidP="008A13F2">
            <w:pPr>
              <w:jc w:val="right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color w:val="000000"/>
              </w:rPr>
              <w:t>Monte ore curriculare annuale n.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E81518">
              <w:rPr>
                <w:rFonts w:ascii="Calibri" w:hAnsi="Calibri" w:cs="Calibri"/>
                <w:b/>
                <w:color w:val="000000"/>
              </w:rPr>
              <w:t>132</w:t>
            </w:r>
          </w:p>
        </w:tc>
      </w:tr>
      <w:tr w:rsidR="00C24FC3" w:rsidRPr="00E81518" w:rsidTr="008A13F2">
        <w:tc>
          <w:tcPr>
            <w:tcW w:w="14283" w:type="dxa"/>
            <w:gridSpan w:val="15"/>
            <w:shd w:val="clear" w:color="auto" w:fill="DBE5F1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Competenze rispetto alle quali orientare la scelta dei contenuti specifici</w:t>
            </w:r>
          </w:p>
        </w:tc>
      </w:tr>
      <w:tr w:rsidR="00C24FC3" w:rsidRPr="00E81518" w:rsidTr="008A13F2">
        <w:tc>
          <w:tcPr>
            <w:tcW w:w="3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 xml:space="preserve">Competenze disciplinari dell’ASSE CULTURALE </w:t>
            </w: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di cui alla Legge 296/2006: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C24FC3" w:rsidRPr="00AB71C2" w:rsidRDefault="00C24FC3" w:rsidP="008A13F2">
            <w:pPr>
              <w:rPr>
                <w:sz w:val="24"/>
              </w:rPr>
            </w:pPr>
            <w:r w:rsidRPr="00AB71C2">
              <w:rPr>
                <w:sz w:val="24"/>
              </w:rPr>
              <w:t>Utilizzare e produrre testi multimediali</w:t>
            </w:r>
          </w:p>
        </w:tc>
      </w:tr>
      <w:tr w:rsidR="00C24FC3" w:rsidRPr="00E81518" w:rsidTr="008A13F2">
        <w:tc>
          <w:tcPr>
            <w:tcW w:w="3631" w:type="dxa"/>
            <w:gridSpan w:val="2"/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 xml:space="preserve">Competenze PECUP generali INTERMEDIE </w:t>
            </w: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di cui al decreto n.766 del 23/08/2019:</w:t>
            </w:r>
          </w:p>
        </w:tc>
        <w:tc>
          <w:tcPr>
            <w:tcW w:w="10652" w:type="dxa"/>
            <w:gridSpan w:val="13"/>
            <w:shd w:val="clear" w:color="auto" w:fill="auto"/>
          </w:tcPr>
          <w:p w:rsidR="00C24FC3" w:rsidRPr="00AB71C2" w:rsidRDefault="00C24FC3" w:rsidP="008A13F2">
            <w:pPr>
              <w:rPr>
                <w:sz w:val="24"/>
              </w:rPr>
            </w:pPr>
            <w:r w:rsidRPr="00AB71C2">
              <w:rPr>
                <w:sz w:val="24"/>
              </w:rPr>
              <w:t>Elaborare testi funzionali, orali e scritti, di varie tipologie, per descrivere esperienze, spiegare fenomeni e concetti, raccontare eventi, con un uso corretto del lessico di base e un uso appropriato delle competenze espressive.</w:t>
            </w:r>
          </w:p>
        </w:tc>
      </w:tr>
      <w:tr w:rsidR="00C24FC3" w:rsidRPr="00E81518" w:rsidTr="008A13F2">
        <w:tc>
          <w:tcPr>
            <w:tcW w:w="3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Competenze del profilo di INDIRIZZO  INTERMEDIE</w:t>
            </w: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di cui al decreto n.766 del 23/08/2019:</w:t>
            </w:r>
          </w:p>
        </w:tc>
        <w:tc>
          <w:tcPr>
            <w:tcW w:w="1065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Applicare tecniche di base di lavorazione, organizzazione e commercializzazione dei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servizi e dei prodotti enogastronomici, ristorativi e di accoglienza turistico alberghiera,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secondo criteri prestabiliti, in contesti strutturati e sotto diretta supervisione..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Eseguire compiti semplici per la realizzazione di eventi enogastronomici e culturali in contesti strutturati e secondo criteri prestabiliti.</w:t>
            </w:r>
          </w:p>
        </w:tc>
      </w:tr>
      <w:tr w:rsidR="00C24FC3" w:rsidRPr="00E81518" w:rsidTr="008A13F2">
        <w:tc>
          <w:tcPr>
            <w:tcW w:w="13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jc w:val="right"/>
              <w:rPr>
                <w:rFonts w:ascii="Calibri" w:hAnsi="Calibri" w:cs="Calibri"/>
                <w:color w:val="000000"/>
              </w:rPr>
            </w:pPr>
            <w:r w:rsidRPr="00E81518">
              <w:rPr>
                <w:rFonts w:ascii="Calibri" w:hAnsi="Calibri" w:cs="Calibri"/>
                <w:color w:val="000000"/>
              </w:rPr>
              <w:t>N. di ore impegnate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smallCaps/>
                <w:color w:val="000000"/>
              </w:rPr>
            </w:pPr>
            <w:r w:rsidRPr="00E81518">
              <w:rPr>
                <w:rFonts w:ascii="Calibri" w:hAnsi="Calibri" w:cs="Calibri"/>
                <w:smallCaps/>
                <w:color w:val="000000"/>
              </w:rPr>
              <w:t>18</w:t>
            </w:r>
          </w:p>
        </w:tc>
      </w:tr>
      <w:tr w:rsidR="00C24FC3" w:rsidRPr="00E81518" w:rsidTr="008A13F2">
        <w:trPr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competenze chiave di cittadinanza di cui al D.M. 139/2007:</w:t>
            </w: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 xml:space="preserve">(effettuare la scelta con una X </w:t>
            </w:r>
            <w:r w:rsidRPr="00E81518">
              <w:rPr>
                <w:rFonts w:ascii="Calibri" w:hAnsi="Calibri" w:cs="Calibri"/>
                <w:b/>
                <w:smallCaps/>
                <w:color w:val="000000"/>
              </w:rPr>
              <w:lastRenderedPageBreak/>
              <w:t>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comunicare</w:t>
            </w:r>
          </w:p>
        </w:tc>
      </w:tr>
      <w:tr w:rsidR="00C24FC3" w:rsidRPr="00E81518" w:rsidTr="008A13F2">
        <w:trPr>
          <w:trHeight w:val="685"/>
        </w:trPr>
        <w:tc>
          <w:tcPr>
            <w:tcW w:w="363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risolvere problemi</w:t>
            </w: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</w:tr>
      <w:tr w:rsidR="00C24FC3" w:rsidRPr="00E81518" w:rsidTr="008A13F2">
        <w:trPr>
          <w:trHeight w:val="782"/>
        </w:trPr>
        <w:tc>
          <w:tcPr>
            <w:tcW w:w="363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</w:tr>
      <w:tr w:rsidR="00C24FC3" w:rsidRPr="00E81518" w:rsidTr="008A13F2">
        <w:tc>
          <w:tcPr>
            <w:tcW w:w="490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lastRenderedPageBreak/>
              <w:t>abilità</w:t>
            </w:r>
          </w:p>
        </w:tc>
        <w:tc>
          <w:tcPr>
            <w:tcW w:w="4728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Conoscenze</w:t>
            </w:r>
          </w:p>
        </w:tc>
        <w:tc>
          <w:tcPr>
            <w:tcW w:w="4648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 xml:space="preserve">contenuti </w:t>
            </w:r>
          </w:p>
        </w:tc>
      </w:tr>
      <w:tr w:rsidR="00C24FC3" w:rsidRPr="00AB71C2" w:rsidTr="008A13F2">
        <w:trPr>
          <w:trHeight w:val="556"/>
        </w:trPr>
        <w:tc>
          <w:tcPr>
            <w:tcW w:w="4907" w:type="dxa"/>
            <w:gridSpan w:val="4"/>
            <w:shd w:val="clear" w:color="auto" w:fill="auto"/>
          </w:tcPr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 xml:space="preserve">Comprendere i prodotti della comunicazione audiovisiva 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Elaborare prodotti multimediali (testi, immagini, suoni , ecc.), anche con tecnologie digitali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sz w:val="24"/>
              </w:rPr>
              <w:t>Scrivere testi di forma diversa, ad es. istruzioni per l’uso, lettere private e pubbliche (lettera formale, CV europeo, web portfolio), diari personali e di bordo, articoli (di cronaca, recensioni, commenti, argomentazioni) sulla base di modelli, adeguandoli a situazione, argomento, scopo, destinatario, e selezionando il registro più adeguato.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 xml:space="preserve">Applicare le regole della comunicazione nei contesti professionali di riferimento 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 xml:space="preserve"> Fornire informazioni al cliente in relazione alle opportunità ricreative, culturali, enogastronomiche, sportive, escursionistiche del territorio.</w:t>
            </w:r>
          </w:p>
        </w:tc>
        <w:tc>
          <w:tcPr>
            <w:tcW w:w="4728" w:type="dxa"/>
            <w:gridSpan w:val="5"/>
            <w:shd w:val="clear" w:color="auto" w:fill="auto"/>
          </w:tcPr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Principali componenti strutturali ed espressive di un prodotto audiovisivo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Semplici applicazioni per la elaborazione audio e video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Uso essenziale della comunicazione telematica</w:t>
            </w:r>
          </w:p>
          <w:p w:rsidR="00C24FC3" w:rsidRPr="00AB71C2" w:rsidRDefault="00C24FC3" w:rsidP="008A13F2">
            <w:pPr>
              <w:rPr>
                <w:sz w:val="24"/>
              </w:rPr>
            </w:pPr>
            <w:r w:rsidRPr="00AB71C2">
              <w:rPr>
                <w:sz w:val="24"/>
              </w:rPr>
              <w:t>Strutture essenziali dei testi funzionali:</w:t>
            </w:r>
          </w:p>
          <w:p w:rsidR="00C24FC3" w:rsidRPr="00AB71C2" w:rsidRDefault="00C24FC3" w:rsidP="008A13F2">
            <w:pPr>
              <w:rPr>
                <w:sz w:val="24"/>
              </w:rPr>
            </w:pPr>
            <w:r w:rsidRPr="00AB71C2">
              <w:rPr>
                <w:sz w:val="24"/>
              </w:rPr>
              <w:t>descrittivi, espositivi, , espressivi, valutativo interpretativi, argomentativi, regolativi.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Concetti di base della comunicazione verbale e non verbale nelle diverse situazioni.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</w:p>
          <w:p w:rsidR="00C24FC3" w:rsidRPr="00AB71C2" w:rsidRDefault="00C24FC3" w:rsidP="008A13F2">
            <w:pPr>
              <w:rPr>
                <w:bCs/>
                <w:sz w:val="24"/>
              </w:rPr>
            </w:pPr>
          </w:p>
          <w:p w:rsidR="00C24FC3" w:rsidRDefault="00C24FC3" w:rsidP="008A13F2">
            <w:pPr>
              <w:rPr>
                <w:bCs/>
                <w:sz w:val="24"/>
              </w:rPr>
            </w:pPr>
          </w:p>
          <w:p w:rsidR="00C24FC3" w:rsidRPr="00AB71C2" w:rsidRDefault="00C24FC3" w:rsidP="008A13F2">
            <w:pPr>
              <w:rPr>
                <w:bCs/>
                <w:sz w:val="24"/>
              </w:rPr>
            </w:pP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Servizi internet per la promozione enogastronomica e culturale del territorio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</w:p>
        </w:tc>
        <w:tc>
          <w:tcPr>
            <w:tcW w:w="4648" w:type="dxa"/>
            <w:gridSpan w:val="6"/>
            <w:shd w:val="clear" w:color="auto" w:fill="auto"/>
            <w:vAlign w:val="center"/>
          </w:tcPr>
          <w:p w:rsidR="00C24FC3" w:rsidRPr="00AB71C2" w:rsidRDefault="00C24FC3" w:rsidP="00C24FC3">
            <w:pPr>
              <w:numPr>
                <w:ilvl w:val="0"/>
                <w:numId w:val="4"/>
              </w:numPr>
              <w:rPr>
                <w:sz w:val="24"/>
              </w:rPr>
            </w:pPr>
            <w:r w:rsidRPr="00AB71C2">
              <w:rPr>
                <w:sz w:val="24"/>
              </w:rPr>
              <w:t xml:space="preserve">La famiglia </w:t>
            </w:r>
          </w:p>
          <w:p w:rsidR="00C24FC3" w:rsidRPr="00AB71C2" w:rsidRDefault="00C24FC3" w:rsidP="00C24FC3">
            <w:pPr>
              <w:numPr>
                <w:ilvl w:val="0"/>
                <w:numId w:val="4"/>
              </w:numPr>
              <w:rPr>
                <w:sz w:val="24"/>
              </w:rPr>
            </w:pPr>
            <w:r w:rsidRPr="00AB71C2">
              <w:rPr>
                <w:sz w:val="24"/>
              </w:rPr>
              <w:t>L’amicizia</w:t>
            </w:r>
          </w:p>
          <w:p w:rsidR="00C24FC3" w:rsidRPr="00AB71C2" w:rsidRDefault="00C24FC3" w:rsidP="00C24FC3">
            <w:pPr>
              <w:numPr>
                <w:ilvl w:val="0"/>
                <w:numId w:val="4"/>
              </w:numPr>
              <w:rPr>
                <w:sz w:val="24"/>
              </w:rPr>
            </w:pPr>
            <w:r w:rsidRPr="00AB71C2">
              <w:rPr>
                <w:sz w:val="24"/>
              </w:rPr>
              <w:t>La giovinezza</w:t>
            </w:r>
          </w:p>
          <w:p w:rsidR="00C24FC3" w:rsidRPr="00AB71C2" w:rsidRDefault="00C24FC3" w:rsidP="008A13F2">
            <w:pPr>
              <w:ind w:left="360"/>
              <w:rPr>
                <w:rFonts w:ascii="Calibri" w:hAnsi="Calibri" w:cs="Calibri"/>
                <w:color w:val="000000"/>
                <w:sz w:val="24"/>
              </w:rPr>
            </w:pPr>
            <w:r w:rsidRPr="00AB71C2">
              <w:rPr>
                <w:sz w:val="24"/>
              </w:rPr>
              <w:t>-L'ambiente</w:t>
            </w:r>
          </w:p>
        </w:tc>
      </w:tr>
      <w:tr w:rsidR="00C24FC3" w:rsidRPr="00E81518" w:rsidTr="008A13F2">
        <w:tc>
          <w:tcPr>
            <w:tcW w:w="14283" w:type="dxa"/>
            <w:gridSpan w:val="15"/>
            <w:shd w:val="clear" w:color="auto" w:fill="FABF8F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prova esperta relativa all’unità formativa:</w:t>
            </w:r>
          </w:p>
        </w:tc>
      </w:tr>
      <w:tr w:rsidR="00C24FC3" w:rsidRPr="00E81518" w:rsidTr="008A13F2">
        <w:tc>
          <w:tcPr>
            <w:tcW w:w="14283" w:type="dxa"/>
            <w:gridSpan w:val="15"/>
            <w:shd w:val="clear" w:color="auto" w:fill="auto"/>
          </w:tcPr>
          <w:p w:rsidR="00C24FC3" w:rsidRPr="00E81518" w:rsidRDefault="00C24FC3" w:rsidP="008A13F2">
            <w:pPr>
              <w:spacing w:after="120"/>
              <w:jc w:val="center"/>
              <w:rPr>
                <w:rFonts w:ascii="Calibri" w:hAnsi="Calibri" w:cs="Calibri"/>
                <w:color w:val="000000"/>
                <w:sz w:val="24"/>
                <w:lang w:val="x-none" w:eastAsia="x-none"/>
              </w:rPr>
            </w:pPr>
            <w:r w:rsidRPr="00E81518">
              <w:rPr>
                <w:sz w:val="24"/>
                <w:lang w:val="x-none" w:eastAsia="x-none"/>
              </w:rPr>
              <w:t>Elaborazione di slide che illustrino le tematiche affrontate nell’U.F. Colloquio orale</w:t>
            </w:r>
          </w:p>
        </w:tc>
      </w:tr>
    </w:tbl>
    <w:p w:rsidR="00C24FC3" w:rsidRDefault="00C24FC3" w:rsidP="00A15362"/>
    <w:p w:rsidR="00C24FC3" w:rsidRDefault="00C24FC3" w:rsidP="00A15362"/>
    <w:p w:rsidR="00C24FC3" w:rsidRDefault="00C24FC3" w:rsidP="00A15362"/>
    <w:p w:rsidR="00C24FC3" w:rsidRDefault="00C24FC3" w:rsidP="00A15362"/>
    <w:p w:rsidR="00C24FC3" w:rsidRDefault="00C24FC3" w:rsidP="00A15362"/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9"/>
        <w:gridCol w:w="1932"/>
        <w:gridCol w:w="421"/>
        <w:gridCol w:w="847"/>
        <w:gridCol w:w="1101"/>
        <w:gridCol w:w="1254"/>
        <w:gridCol w:w="353"/>
        <w:gridCol w:w="1359"/>
        <w:gridCol w:w="653"/>
        <w:gridCol w:w="702"/>
        <w:gridCol w:w="597"/>
        <w:gridCol w:w="421"/>
        <w:gridCol w:w="2204"/>
        <w:gridCol w:w="280"/>
        <w:gridCol w:w="500"/>
      </w:tblGrid>
      <w:tr w:rsidR="00C24FC3" w:rsidRPr="00E81518" w:rsidTr="008A13F2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C24FC3" w:rsidRPr="00E81518" w:rsidRDefault="00C24FC3" w:rsidP="008A13F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lastRenderedPageBreak/>
              <w:t>U.F. n.     6</w:t>
            </w:r>
          </w:p>
          <w:p w:rsidR="00C24FC3" w:rsidRPr="00E81518" w:rsidRDefault="00C24FC3" w:rsidP="008A13F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b/>
                <w:smallCaps/>
                <w:color w:val="000000"/>
              </w:rPr>
              <w:t>( strutturata in ogni singolo dipartimento disciplinare)</w:t>
            </w:r>
          </w:p>
        </w:tc>
      </w:tr>
      <w:tr w:rsidR="00C24FC3" w:rsidRPr="00E81518" w:rsidTr="008A13F2"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Classe: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caps/>
                <w:color w:val="000000"/>
              </w:rPr>
            </w:pPr>
            <w:r w:rsidRPr="00E81518">
              <w:rPr>
                <w:rFonts w:ascii="Calibri" w:hAnsi="Calibri"/>
              </w:rPr>
              <w:t>PRIMA</w:t>
            </w:r>
          </w:p>
        </w:tc>
        <w:tc>
          <w:tcPr>
            <w:tcW w:w="82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C24FC3" w:rsidRDefault="00C24FC3" w:rsidP="008A13F2">
            <w:pPr>
              <w:rPr>
                <w:rFonts w:ascii="Calibri" w:hAnsi="Calibri" w:cs="Calibri"/>
                <w:b/>
                <w:caps/>
                <w:color w:val="000000"/>
                <w:sz w:val="24"/>
              </w:rPr>
            </w:pPr>
            <w:r w:rsidRPr="00C24FC3">
              <w:rPr>
                <w:rFonts w:ascii="Calibri" w:hAnsi="Calibri" w:cs="Calibri"/>
                <w:b/>
                <w:smallCaps/>
                <w:color w:val="000000"/>
                <w:sz w:val="24"/>
              </w:rPr>
              <w:t>Indirizzo:</w:t>
            </w:r>
            <w:r w:rsidRPr="00C24FC3">
              <w:rPr>
                <w:sz w:val="24"/>
              </w:rPr>
              <w:t xml:space="preserve"> </w:t>
            </w:r>
            <w:r w:rsidRPr="00C24FC3">
              <w:rPr>
                <w:rFonts w:ascii="Calibri" w:hAnsi="Calibri"/>
                <w:sz w:val="24"/>
              </w:rPr>
              <w:t>PROF. SERVIZI ENOGASTRONOMIA ED OSPITALITA’ ALBERGHIERA</w:t>
            </w:r>
          </w:p>
        </w:tc>
      </w:tr>
      <w:tr w:rsidR="00C24FC3" w:rsidRPr="00E81518" w:rsidTr="008A13F2">
        <w:tc>
          <w:tcPr>
            <w:tcW w:w="16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color w:val="000000"/>
              </w:rPr>
            </w:pPr>
            <w:r w:rsidRPr="00E81518">
              <w:rPr>
                <w:rFonts w:ascii="Calibri" w:hAnsi="Calibri" w:cs="Calibri"/>
                <w:color w:val="000000"/>
              </w:rPr>
              <w:t xml:space="preserve">Unità Formativa </w:t>
            </w:r>
          </w:p>
        </w:tc>
        <w:tc>
          <w:tcPr>
            <w:tcW w:w="7357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color w:val="000000"/>
              </w:rPr>
            </w:pPr>
            <w:r w:rsidRPr="00E81518">
              <w:rPr>
                <w:rFonts w:ascii="Calibri" w:hAnsi="Calibri" w:cs="Calibri"/>
                <w:b/>
                <w:color w:val="000000"/>
              </w:rPr>
              <w:t xml:space="preserve">  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jc w:val="right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Disciplina:</w:t>
            </w:r>
          </w:p>
        </w:tc>
        <w:tc>
          <w:tcPr>
            <w:tcW w:w="398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E81518">
              <w:rPr>
                <w:rFonts w:ascii="Calibri" w:hAnsi="Calibri" w:cs="Calibri"/>
                <w:b/>
                <w:color w:val="000000"/>
              </w:rPr>
              <w:t xml:space="preserve">ITALIANO </w:t>
            </w:r>
          </w:p>
        </w:tc>
      </w:tr>
      <w:tr w:rsidR="00C24FC3" w:rsidRPr="00E81518" w:rsidTr="008A13F2">
        <w:tc>
          <w:tcPr>
            <w:tcW w:w="135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4FC3" w:rsidRPr="00E81518" w:rsidRDefault="00C24FC3" w:rsidP="008A13F2">
            <w:pPr>
              <w:jc w:val="right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color w:val="000000"/>
              </w:rPr>
              <w:t>Monte ore curriculare annuale n.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E81518">
              <w:rPr>
                <w:rFonts w:ascii="Calibri" w:hAnsi="Calibri" w:cs="Calibri"/>
                <w:b/>
                <w:color w:val="000000"/>
              </w:rPr>
              <w:t>132</w:t>
            </w:r>
          </w:p>
        </w:tc>
      </w:tr>
      <w:tr w:rsidR="00C24FC3" w:rsidRPr="00E81518" w:rsidTr="008A13F2">
        <w:tc>
          <w:tcPr>
            <w:tcW w:w="14283" w:type="dxa"/>
            <w:gridSpan w:val="15"/>
            <w:shd w:val="clear" w:color="auto" w:fill="DBE5F1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Competenze rispetto alle quali orientare la scelta dei contenuti specifici</w:t>
            </w:r>
          </w:p>
        </w:tc>
      </w:tr>
      <w:tr w:rsidR="00C24FC3" w:rsidRPr="00E81518" w:rsidTr="008A13F2">
        <w:tc>
          <w:tcPr>
            <w:tcW w:w="3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 xml:space="preserve">Competenze disciplinari dell’ASSE CULTURALE </w:t>
            </w: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di cui alla Legge 296/2006: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C24FC3" w:rsidRPr="00AB71C2" w:rsidRDefault="00C24FC3" w:rsidP="008A13F2">
            <w:pPr>
              <w:rPr>
                <w:rFonts w:eastAsia="Calibri"/>
                <w:sz w:val="24"/>
              </w:rPr>
            </w:pPr>
            <w:r w:rsidRPr="00AB71C2">
              <w:rPr>
                <w:sz w:val="24"/>
              </w:rPr>
              <w:t>Leggere, comprendere ed interpretare testi scritti di vario tipo;</w:t>
            </w:r>
          </w:p>
        </w:tc>
      </w:tr>
      <w:tr w:rsidR="00C24FC3" w:rsidRPr="00E81518" w:rsidTr="008A13F2">
        <w:tc>
          <w:tcPr>
            <w:tcW w:w="3631" w:type="dxa"/>
            <w:gridSpan w:val="2"/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 xml:space="preserve">Competenze PECUP generali INTERMEDIE </w:t>
            </w: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di cui al decreto n.766 del 23/08/2019:</w:t>
            </w:r>
          </w:p>
        </w:tc>
        <w:tc>
          <w:tcPr>
            <w:tcW w:w="10652" w:type="dxa"/>
            <w:gridSpan w:val="13"/>
            <w:shd w:val="clear" w:color="auto" w:fill="auto"/>
          </w:tcPr>
          <w:p w:rsidR="00C24FC3" w:rsidRPr="00AB71C2" w:rsidRDefault="00C24FC3" w:rsidP="008A13F2">
            <w:pPr>
              <w:rPr>
                <w:sz w:val="24"/>
              </w:rPr>
            </w:pPr>
            <w:r w:rsidRPr="00AB71C2">
              <w:rPr>
                <w:sz w:val="24"/>
              </w:rPr>
              <w:t>Gestire l’interazione comunicativa, orale e scritta,</w:t>
            </w:r>
            <w:r>
              <w:rPr>
                <w:sz w:val="24"/>
              </w:rPr>
              <w:t xml:space="preserve"> </w:t>
            </w:r>
            <w:r w:rsidRPr="00AB71C2">
              <w:rPr>
                <w:sz w:val="24"/>
              </w:rPr>
              <w:t>in relazione agli interlocutori e al contesto. Comprendere i punti principali</w:t>
            </w:r>
            <w:r>
              <w:rPr>
                <w:sz w:val="24"/>
              </w:rPr>
              <w:t xml:space="preserve"> </w:t>
            </w:r>
            <w:r w:rsidRPr="00AB71C2">
              <w:rPr>
                <w:sz w:val="24"/>
              </w:rPr>
              <w:t>di testi orali e scritti di varia tipologia, provenienti</w:t>
            </w:r>
            <w:r>
              <w:rPr>
                <w:sz w:val="24"/>
              </w:rPr>
              <w:t xml:space="preserve"> </w:t>
            </w:r>
            <w:r w:rsidRPr="00AB71C2">
              <w:rPr>
                <w:sz w:val="24"/>
              </w:rPr>
              <w:t>da fonti diverse, anche di gitali.</w:t>
            </w:r>
          </w:p>
        </w:tc>
      </w:tr>
      <w:tr w:rsidR="00C24FC3" w:rsidRPr="00E81518" w:rsidTr="008A13F2">
        <w:tc>
          <w:tcPr>
            <w:tcW w:w="3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Competenze del profilo di INDIRIZZO  INTERMEDIE</w:t>
            </w: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di cui al decreto n.766 del 23/08/2019:</w:t>
            </w:r>
          </w:p>
        </w:tc>
        <w:tc>
          <w:tcPr>
            <w:tcW w:w="1065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Eseguire compiti semplici, in contesti strutturati e secondo criteri prestabiliti, di promozione dei beni culturali e ambientali, delle tipicità enogastronomiche, delle attrazioni, degli eventi e delle manifestazioni del territorio di appartenenza</w:t>
            </w:r>
          </w:p>
        </w:tc>
      </w:tr>
      <w:tr w:rsidR="00C24FC3" w:rsidRPr="00E81518" w:rsidTr="008A13F2">
        <w:tc>
          <w:tcPr>
            <w:tcW w:w="13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jc w:val="right"/>
              <w:rPr>
                <w:rFonts w:ascii="Calibri" w:hAnsi="Calibri" w:cs="Calibri"/>
                <w:color w:val="000000"/>
              </w:rPr>
            </w:pPr>
            <w:r w:rsidRPr="00E81518">
              <w:rPr>
                <w:rFonts w:ascii="Calibri" w:hAnsi="Calibri" w:cs="Calibri"/>
                <w:color w:val="000000"/>
              </w:rPr>
              <w:t>N. di ore impegnate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smallCaps/>
                <w:color w:val="000000"/>
              </w:rPr>
            </w:pPr>
            <w:r w:rsidRPr="00E81518">
              <w:rPr>
                <w:rFonts w:ascii="Calibri" w:hAnsi="Calibri" w:cs="Calibri"/>
                <w:smallCaps/>
                <w:color w:val="000000"/>
              </w:rPr>
              <w:t>18</w:t>
            </w:r>
          </w:p>
        </w:tc>
      </w:tr>
      <w:tr w:rsidR="00C24FC3" w:rsidRPr="00E81518" w:rsidTr="008A13F2">
        <w:trPr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competenze chiave di cittadinanza di cui al D.M. 139/2007:</w:t>
            </w: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 xml:space="preserve">(effettuare la scelta con una X </w:t>
            </w:r>
            <w:r w:rsidRPr="00E81518">
              <w:rPr>
                <w:rFonts w:ascii="Calibri" w:hAnsi="Calibri" w:cs="Calibri"/>
                <w:b/>
                <w:smallCaps/>
                <w:color w:val="000000"/>
              </w:rPr>
              <w:lastRenderedPageBreak/>
              <w:t>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comunicare</w:t>
            </w:r>
          </w:p>
        </w:tc>
      </w:tr>
      <w:tr w:rsidR="00C24FC3" w:rsidRPr="00E81518" w:rsidTr="008A13F2">
        <w:trPr>
          <w:trHeight w:val="685"/>
        </w:trPr>
        <w:tc>
          <w:tcPr>
            <w:tcW w:w="363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risolvere problemi</w:t>
            </w: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</w:tr>
      <w:tr w:rsidR="00C24FC3" w:rsidRPr="00E81518" w:rsidTr="008A13F2">
        <w:trPr>
          <w:trHeight w:val="782"/>
        </w:trPr>
        <w:tc>
          <w:tcPr>
            <w:tcW w:w="363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  <w:p w:rsidR="00C24FC3" w:rsidRPr="00E81518" w:rsidRDefault="00C24FC3" w:rsidP="008A13F2">
            <w:pPr>
              <w:rPr>
                <w:rFonts w:ascii="Calibri" w:hAnsi="Calibri" w:cs="Calibri"/>
                <w:b/>
                <w:smallCaps/>
                <w:color w:val="000000"/>
              </w:rPr>
            </w:pPr>
          </w:p>
        </w:tc>
      </w:tr>
      <w:tr w:rsidR="00C24FC3" w:rsidRPr="00E81518" w:rsidTr="008A13F2">
        <w:tc>
          <w:tcPr>
            <w:tcW w:w="490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lastRenderedPageBreak/>
              <w:t>abilità</w:t>
            </w:r>
          </w:p>
        </w:tc>
        <w:tc>
          <w:tcPr>
            <w:tcW w:w="472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Conoscenze</w:t>
            </w:r>
          </w:p>
        </w:tc>
        <w:tc>
          <w:tcPr>
            <w:tcW w:w="4649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 xml:space="preserve">contenuti </w:t>
            </w:r>
          </w:p>
        </w:tc>
      </w:tr>
      <w:tr w:rsidR="00C24FC3" w:rsidRPr="00AB71C2" w:rsidTr="008A13F2">
        <w:trPr>
          <w:trHeight w:val="869"/>
        </w:trPr>
        <w:tc>
          <w:tcPr>
            <w:tcW w:w="4907" w:type="dxa"/>
            <w:gridSpan w:val="4"/>
            <w:shd w:val="clear" w:color="auto" w:fill="auto"/>
          </w:tcPr>
          <w:p w:rsidR="00C24FC3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Padroneggiare le</w:t>
            </w:r>
            <w:r>
              <w:rPr>
                <w:bCs/>
                <w:sz w:val="24"/>
              </w:rPr>
              <w:t xml:space="preserve"> </w:t>
            </w:r>
            <w:r w:rsidRPr="00AB71C2">
              <w:rPr>
                <w:bCs/>
                <w:sz w:val="24"/>
              </w:rPr>
              <w:t>strutture della lingua</w:t>
            </w:r>
            <w:r>
              <w:rPr>
                <w:bCs/>
                <w:sz w:val="24"/>
              </w:rPr>
              <w:t xml:space="preserve"> presenti nei testi</w:t>
            </w:r>
          </w:p>
          <w:p w:rsidR="00C24FC3" w:rsidRPr="00AB71C2" w:rsidRDefault="00C24FC3" w:rsidP="008A13F2">
            <w:pPr>
              <w:rPr>
                <w:sz w:val="24"/>
              </w:rPr>
            </w:pPr>
            <w:r w:rsidRPr="00AB71C2">
              <w:rPr>
                <w:bCs/>
                <w:sz w:val="24"/>
              </w:rPr>
              <w:t>Individuare natura,</w:t>
            </w:r>
            <w:r>
              <w:rPr>
                <w:bCs/>
                <w:sz w:val="24"/>
              </w:rPr>
              <w:t xml:space="preserve"> </w:t>
            </w:r>
            <w:r w:rsidRPr="00AB71C2">
              <w:rPr>
                <w:bCs/>
                <w:sz w:val="24"/>
              </w:rPr>
              <w:t>funzione e principali</w:t>
            </w:r>
            <w:r>
              <w:rPr>
                <w:bCs/>
                <w:sz w:val="24"/>
              </w:rPr>
              <w:t xml:space="preserve"> </w:t>
            </w:r>
            <w:r w:rsidRPr="00AB71C2">
              <w:rPr>
                <w:bCs/>
                <w:sz w:val="24"/>
              </w:rPr>
              <w:t>scopi comunicativi ed</w:t>
            </w:r>
            <w:r>
              <w:rPr>
                <w:bCs/>
                <w:sz w:val="24"/>
              </w:rPr>
              <w:t xml:space="preserve"> </w:t>
            </w:r>
            <w:r w:rsidRPr="00AB71C2">
              <w:rPr>
                <w:bCs/>
                <w:sz w:val="24"/>
              </w:rPr>
              <w:t>espressivi di un testo</w:t>
            </w:r>
          </w:p>
          <w:p w:rsidR="00C24FC3" w:rsidRPr="00AB71C2" w:rsidRDefault="00C24FC3" w:rsidP="008A13F2">
            <w:pPr>
              <w:rPr>
                <w:sz w:val="24"/>
              </w:rPr>
            </w:pPr>
            <w:r w:rsidRPr="00AB71C2">
              <w:rPr>
                <w:sz w:val="24"/>
              </w:rPr>
              <w:t>Ascoltare, applicando tecniche di</w:t>
            </w:r>
            <w:r>
              <w:rPr>
                <w:sz w:val="24"/>
              </w:rPr>
              <w:t xml:space="preserve"> </w:t>
            </w:r>
            <w:r w:rsidRPr="00AB71C2">
              <w:rPr>
                <w:sz w:val="24"/>
              </w:rPr>
              <w:t>supporto alla comprensione, testi</w:t>
            </w:r>
            <w:r>
              <w:rPr>
                <w:sz w:val="24"/>
              </w:rPr>
              <w:t xml:space="preserve"> </w:t>
            </w:r>
            <w:r w:rsidRPr="00AB71C2">
              <w:rPr>
                <w:sz w:val="24"/>
              </w:rPr>
              <w:t>prodotti da una pluralità di canali</w:t>
            </w:r>
            <w:r>
              <w:rPr>
                <w:sz w:val="24"/>
              </w:rPr>
              <w:t xml:space="preserve"> </w:t>
            </w:r>
            <w:r w:rsidRPr="00AB71C2">
              <w:rPr>
                <w:sz w:val="24"/>
              </w:rPr>
              <w:t>comunicativi, cogliendone i diversi</w:t>
            </w:r>
            <w:r>
              <w:rPr>
                <w:sz w:val="24"/>
              </w:rPr>
              <w:t xml:space="preserve"> </w:t>
            </w:r>
            <w:r w:rsidRPr="00AB71C2">
              <w:rPr>
                <w:sz w:val="24"/>
              </w:rPr>
              <w:t>punti di vista e le diverse</w:t>
            </w:r>
            <w:r>
              <w:rPr>
                <w:sz w:val="24"/>
              </w:rPr>
              <w:t xml:space="preserve"> </w:t>
            </w:r>
            <w:r w:rsidRPr="00AB71C2">
              <w:rPr>
                <w:sz w:val="24"/>
              </w:rPr>
              <w:t>argomentazioni e riconoscendone la</w:t>
            </w:r>
            <w:r>
              <w:rPr>
                <w:sz w:val="24"/>
              </w:rPr>
              <w:t xml:space="preserve"> </w:t>
            </w:r>
            <w:r w:rsidRPr="00AB71C2">
              <w:rPr>
                <w:sz w:val="24"/>
              </w:rPr>
              <w:t>tipologia testuale, la fonte, lo scopo,</w:t>
            </w:r>
            <w:r>
              <w:rPr>
                <w:sz w:val="24"/>
              </w:rPr>
              <w:t xml:space="preserve"> </w:t>
            </w:r>
            <w:r w:rsidRPr="00AB71C2">
              <w:rPr>
                <w:sz w:val="24"/>
              </w:rPr>
              <w:t>l’argomento, le informazioni.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sz w:val="24"/>
              </w:rPr>
              <w:t>Cogliere in una conversazione o in</w:t>
            </w:r>
            <w:r>
              <w:rPr>
                <w:sz w:val="24"/>
              </w:rPr>
              <w:t xml:space="preserve"> </w:t>
            </w:r>
            <w:r w:rsidRPr="00AB71C2">
              <w:rPr>
                <w:sz w:val="24"/>
              </w:rPr>
              <w:t>una discussione i diversi punti di vista</w:t>
            </w:r>
            <w:r>
              <w:rPr>
                <w:sz w:val="24"/>
              </w:rPr>
              <w:t xml:space="preserve"> </w:t>
            </w:r>
            <w:r w:rsidRPr="00AB71C2">
              <w:rPr>
                <w:sz w:val="24"/>
              </w:rPr>
              <w:t>e le diverse argomentazioni per poter</w:t>
            </w:r>
            <w:r>
              <w:rPr>
                <w:sz w:val="24"/>
              </w:rPr>
              <w:t xml:space="preserve"> </w:t>
            </w:r>
            <w:r w:rsidRPr="00AB71C2">
              <w:rPr>
                <w:sz w:val="24"/>
              </w:rPr>
              <w:t>intervenire con pertinenza e</w:t>
            </w:r>
            <w:r>
              <w:rPr>
                <w:sz w:val="24"/>
              </w:rPr>
              <w:t xml:space="preserve"> </w:t>
            </w:r>
            <w:r w:rsidRPr="00AB71C2">
              <w:rPr>
                <w:sz w:val="24"/>
              </w:rPr>
              <w:t>coerenza.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Adottare tecniche di base per la</w:t>
            </w:r>
            <w:r>
              <w:rPr>
                <w:bCs/>
                <w:sz w:val="24"/>
              </w:rPr>
              <w:t xml:space="preserve"> </w:t>
            </w:r>
            <w:r w:rsidRPr="00AB71C2">
              <w:rPr>
                <w:bCs/>
                <w:sz w:val="24"/>
              </w:rPr>
              <w:t>presentazione di prodotti</w:t>
            </w:r>
            <w:r>
              <w:rPr>
                <w:bCs/>
                <w:sz w:val="24"/>
              </w:rPr>
              <w:t xml:space="preserve"> </w:t>
            </w:r>
            <w:r w:rsidRPr="00AB71C2">
              <w:rPr>
                <w:bCs/>
                <w:sz w:val="24"/>
              </w:rPr>
              <w:t>enogastronomici, servizi di</w:t>
            </w:r>
            <w:r>
              <w:rPr>
                <w:bCs/>
                <w:sz w:val="24"/>
              </w:rPr>
              <w:t xml:space="preserve"> </w:t>
            </w:r>
            <w:r w:rsidRPr="00AB71C2">
              <w:rPr>
                <w:bCs/>
                <w:sz w:val="24"/>
              </w:rPr>
              <w:t>accoglienza e beni culturali tipici del</w:t>
            </w:r>
            <w:r>
              <w:rPr>
                <w:bCs/>
                <w:sz w:val="24"/>
              </w:rPr>
              <w:t xml:space="preserve"> </w:t>
            </w:r>
            <w:r w:rsidRPr="00AB71C2">
              <w:rPr>
                <w:bCs/>
                <w:sz w:val="24"/>
              </w:rPr>
              <w:t>territorio di appartenenza</w:t>
            </w:r>
          </w:p>
        </w:tc>
        <w:tc>
          <w:tcPr>
            <w:tcW w:w="4727" w:type="dxa"/>
            <w:gridSpan w:val="5"/>
            <w:shd w:val="clear" w:color="auto" w:fill="auto"/>
          </w:tcPr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Strutture essenziali dei testi narrativi, espositivi, argomentativi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Principali connettivi logici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Varietà lessicali in rapporto ad ambiti e contesti diversi</w:t>
            </w:r>
          </w:p>
          <w:p w:rsidR="00C24FC3" w:rsidRPr="00AB71C2" w:rsidRDefault="00C24FC3" w:rsidP="008A13F2">
            <w:pPr>
              <w:rPr>
                <w:sz w:val="24"/>
              </w:rPr>
            </w:pPr>
            <w:r w:rsidRPr="00AB71C2">
              <w:rPr>
                <w:bCs/>
                <w:sz w:val="24"/>
              </w:rPr>
              <w:t>Denotazione e connotazione</w:t>
            </w:r>
          </w:p>
          <w:p w:rsidR="00C24FC3" w:rsidRPr="00AB71C2" w:rsidRDefault="00C24FC3" w:rsidP="008A13F2">
            <w:pPr>
              <w:rPr>
                <w:sz w:val="24"/>
              </w:rPr>
            </w:pPr>
            <w:r w:rsidRPr="00AB71C2">
              <w:rPr>
                <w:sz w:val="24"/>
              </w:rPr>
              <w:t>Il sistema e le strutture fondamentali della lingua italiana ai diversi livelli: fonologia, ortografia, morfologia, sintassi del verbo e della frase semplice, frase complessa, lessico.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sz w:val="24"/>
              </w:rPr>
              <w:t>Strumenti e codici della comunicazione e loro connessioni in contesti formali, organizzativi e professionali.</w:t>
            </w:r>
          </w:p>
          <w:p w:rsidR="00C24FC3" w:rsidRPr="00AB71C2" w:rsidRDefault="00C24FC3" w:rsidP="008A13F2">
            <w:pPr>
              <w:rPr>
                <w:bCs/>
                <w:sz w:val="24"/>
              </w:rPr>
            </w:pPr>
            <w:r w:rsidRPr="00AB71C2">
              <w:rPr>
                <w:bCs/>
                <w:sz w:val="24"/>
              </w:rPr>
              <w:t>La pubblicità alimentare</w:t>
            </w:r>
            <w:r>
              <w:rPr>
                <w:bCs/>
                <w:sz w:val="24"/>
              </w:rPr>
              <w:t xml:space="preserve"> </w:t>
            </w:r>
            <w:r w:rsidRPr="00AB71C2">
              <w:rPr>
                <w:bCs/>
                <w:sz w:val="24"/>
              </w:rPr>
              <w:t>nei mezzi di</w:t>
            </w:r>
            <w:r>
              <w:rPr>
                <w:bCs/>
                <w:sz w:val="24"/>
              </w:rPr>
              <w:t xml:space="preserve"> </w:t>
            </w:r>
            <w:r w:rsidRPr="00AB71C2">
              <w:rPr>
                <w:bCs/>
                <w:sz w:val="24"/>
              </w:rPr>
              <w:t>comunicazione.</w:t>
            </w:r>
          </w:p>
        </w:tc>
        <w:tc>
          <w:tcPr>
            <w:tcW w:w="4649" w:type="dxa"/>
            <w:gridSpan w:val="6"/>
            <w:shd w:val="clear" w:color="auto" w:fill="auto"/>
            <w:vAlign w:val="center"/>
          </w:tcPr>
          <w:p w:rsidR="00C24FC3" w:rsidRDefault="00C24FC3" w:rsidP="008A13F2">
            <w:pPr>
              <w:rPr>
                <w:sz w:val="24"/>
              </w:rPr>
            </w:pPr>
            <w:r w:rsidRPr="00AB71C2">
              <w:rPr>
                <w:sz w:val="24"/>
              </w:rPr>
              <w:t xml:space="preserve">La morfologia: le parti del discorso </w:t>
            </w:r>
          </w:p>
          <w:p w:rsidR="00C24FC3" w:rsidRPr="00AB71C2" w:rsidRDefault="00C24FC3" w:rsidP="008A13F2">
            <w:pPr>
              <w:rPr>
                <w:rFonts w:ascii="Calibri" w:hAnsi="Calibri" w:cs="Calibri"/>
                <w:color w:val="000000"/>
                <w:sz w:val="24"/>
              </w:rPr>
            </w:pPr>
            <w:r w:rsidRPr="00AB71C2">
              <w:rPr>
                <w:sz w:val="24"/>
              </w:rPr>
              <w:t>I testi pragmatici Il testo espositivo–informativo Il testo argomentativo Il testo regolativo</w:t>
            </w:r>
          </w:p>
        </w:tc>
      </w:tr>
      <w:tr w:rsidR="00C24FC3" w:rsidRPr="00E81518" w:rsidTr="008A13F2">
        <w:tc>
          <w:tcPr>
            <w:tcW w:w="14283" w:type="dxa"/>
            <w:gridSpan w:val="15"/>
            <w:shd w:val="clear" w:color="auto" w:fill="FABF8F"/>
          </w:tcPr>
          <w:p w:rsidR="00C24FC3" w:rsidRPr="00E81518" w:rsidRDefault="00C24FC3" w:rsidP="008A13F2">
            <w:pPr>
              <w:jc w:val="center"/>
              <w:rPr>
                <w:rFonts w:ascii="Calibri" w:hAnsi="Calibri" w:cs="Calibri"/>
                <w:b/>
                <w:smallCaps/>
                <w:color w:val="000000"/>
              </w:rPr>
            </w:pPr>
            <w:r w:rsidRPr="00E81518">
              <w:rPr>
                <w:rFonts w:ascii="Calibri" w:hAnsi="Calibri" w:cs="Calibri"/>
                <w:b/>
                <w:smallCaps/>
                <w:color w:val="000000"/>
              </w:rPr>
              <w:t>prova esperta relativa all’unità formativa:</w:t>
            </w:r>
          </w:p>
        </w:tc>
      </w:tr>
      <w:tr w:rsidR="00C24FC3" w:rsidRPr="00E81518" w:rsidTr="008A13F2">
        <w:tc>
          <w:tcPr>
            <w:tcW w:w="14283" w:type="dxa"/>
            <w:gridSpan w:val="15"/>
            <w:shd w:val="clear" w:color="auto" w:fill="auto"/>
          </w:tcPr>
          <w:p w:rsidR="00C24FC3" w:rsidRPr="00E81518" w:rsidRDefault="00C24FC3" w:rsidP="008A13F2">
            <w:pPr>
              <w:spacing w:after="120"/>
              <w:jc w:val="center"/>
              <w:rPr>
                <w:rFonts w:ascii="Calibri" w:hAnsi="Calibri" w:cs="Calibri"/>
                <w:color w:val="000000"/>
                <w:szCs w:val="28"/>
                <w:lang w:val="x-none" w:eastAsia="x-none"/>
              </w:rPr>
            </w:pPr>
            <w:r w:rsidRPr="00E81518">
              <w:rPr>
                <w:szCs w:val="28"/>
                <w:lang w:val="x-none" w:eastAsia="x-none"/>
              </w:rPr>
              <w:t>Analisi di un testo non letterario scelto tra quelli studiati nell’U.F. Colloquio orale</w:t>
            </w:r>
          </w:p>
        </w:tc>
      </w:tr>
    </w:tbl>
    <w:p w:rsidR="00C24FC3" w:rsidRDefault="00C24FC3" w:rsidP="00A15362"/>
    <w:p w:rsidR="00C24FC3" w:rsidRDefault="00C24FC3" w:rsidP="00A15362"/>
    <w:p w:rsidR="00C24FC3" w:rsidRDefault="00C24FC3" w:rsidP="00A15362"/>
    <w:p w:rsidR="00C24FC3" w:rsidRDefault="00C24FC3" w:rsidP="00A15362"/>
    <w:p w:rsidR="00A15362" w:rsidRDefault="00A15362" w:rsidP="00A15362"/>
    <w:p w:rsidR="00A15362" w:rsidRDefault="00A15362" w:rsidP="00A15362">
      <w:r>
        <w:lastRenderedPageBreak/>
        <w:t>CLASSE SECONDA</w:t>
      </w:r>
    </w:p>
    <w:p w:rsidR="00A15362" w:rsidRDefault="00A15362" w:rsidP="00A15362"/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7"/>
        <w:gridCol w:w="423"/>
        <w:gridCol w:w="853"/>
        <w:gridCol w:w="1113"/>
        <w:gridCol w:w="1268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A15362" w:rsidRPr="009765E9" w:rsidTr="00A15362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A15362" w:rsidRPr="009765E9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</w:t>
            </w:r>
          </w:p>
          <w:p w:rsidR="00A15362" w:rsidRPr="009765E9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A15362" w:rsidRPr="009765E9" w:rsidTr="00A15362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servizi eno.  ospitalità alberghiera</w:t>
            </w:r>
          </w:p>
        </w:tc>
      </w:tr>
      <w:tr w:rsidR="00A15362" w:rsidRPr="009765E9" w:rsidTr="00A15362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ITALIANO</w:t>
            </w:r>
          </w:p>
        </w:tc>
      </w:tr>
      <w:tr w:rsidR="00A15362" w:rsidRPr="009765E9" w:rsidTr="00A15362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A15362" w:rsidRPr="009765E9" w:rsidTr="00A15362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A15362" w:rsidRPr="00BE2DE3" w:rsidRDefault="00A15362" w:rsidP="00A15362">
            <w:pPr>
              <w:rPr>
                <w:rFonts w:ascii="Calibri" w:hAnsi="Calibri"/>
                <w:bCs/>
                <w:sz w:val="22"/>
              </w:rPr>
            </w:pPr>
            <w:r w:rsidRPr="00BE2DE3">
              <w:rPr>
                <w:rFonts w:ascii="Calibri" w:hAnsi="Calibri"/>
                <w:bCs/>
                <w:sz w:val="22"/>
                <w:szCs w:val="22"/>
              </w:rPr>
              <w:t>Padroneggiare gli strumenti espressivi ed argomentativi indispensabili per gestire l’interazione comunicativa verbale in vari contesti</w:t>
            </w:r>
          </w:p>
          <w:p w:rsidR="00A15362" w:rsidRPr="00BE2DE3" w:rsidRDefault="00A15362" w:rsidP="00A15362">
            <w:pPr>
              <w:rPr>
                <w:rFonts w:ascii="Calibri" w:hAnsi="Calibri"/>
                <w:sz w:val="22"/>
              </w:rPr>
            </w:pPr>
          </w:p>
        </w:tc>
      </w:tr>
      <w:tr w:rsidR="00A15362" w:rsidRPr="009765E9" w:rsidTr="00A15362">
        <w:tc>
          <w:tcPr>
            <w:tcW w:w="3639" w:type="dxa"/>
            <w:gridSpan w:val="2"/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A15362" w:rsidRPr="000A15E0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0A15E0">
              <w:rPr>
                <w:rFonts w:ascii="Calibri" w:hAnsi="Calibri"/>
                <w:sz w:val="22"/>
                <w:szCs w:val="22"/>
              </w:rPr>
              <w:t>Gestire l’interazione comunicativa, orale e scritta, in relazione agli interlocutori e al contesto. Comprendere i punti principali di testi orali e scritti di varia tipologia, provenienti da fonti diverse, anche di gitali.</w:t>
            </w:r>
          </w:p>
          <w:p w:rsidR="00A15362" w:rsidRPr="00BE2DE3" w:rsidRDefault="00A15362" w:rsidP="00A15362">
            <w:pPr>
              <w:rPr>
                <w:rFonts w:ascii="Calibri" w:hAnsi="Calibri"/>
                <w:sz w:val="22"/>
              </w:rPr>
            </w:pPr>
          </w:p>
        </w:tc>
      </w:tr>
      <w:tr w:rsidR="00A15362" w:rsidRPr="009765E9" w:rsidTr="00A15362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A15362" w:rsidRPr="00A15362" w:rsidRDefault="00A15362" w:rsidP="00A15362">
            <w:pPr>
              <w:rPr>
                <w:rFonts w:ascii="Calibri" w:hAnsi="Calibri"/>
                <w:sz w:val="22"/>
              </w:rPr>
            </w:pPr>
            <w:r w:rsidRPr="00A15362">
              <w:rPr>
                <w:rFonts w:ascii="Calibri" w:hAnsi="Calibri"/>
                <w:bCs/>
                <w:sz w:val="22"/>
                <w:szCs w:val="22"/>
              </w:rPr>
              <w:t xml:space="preserve">Eseguire compiti semplici per la realizzazione di eventi enogastronomici e culturali in contesti strutturati e secondo criteri prestabiliti. </w:t>
            </w:r>
          </w:p>
          <w:p w:rsidR="00A15362" w:rsidRPr="0090676C" w:rsidRDefault="00A15362" w:rsidP="00A15362">
            <w:pPr>
              <w:rPr>
                <w:rFonts w:ascii="Calibri" w:hAnsi="Calibri"/>
                <w:sz w:val="24"/>
              </w:rPr>
            </w:pPr>
          </w:p>
        </w:tc>
      </w:tr>
      <w:tr w:rsidR="00A15362" w:rsidRPr="009765E9" w:rsidTr="00A15362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22</w:t>
            </w:r>
          </w:p>
        </w:tc>
      </w:tr>
      <w:tr w:rsidR="00A15362" w:rsidRPr="009765E9" w:rsidTr="00A15362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A15362" w:rsidRPr="009765E9" w:rsidTr="00A15362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A15362" w:rsidRPr="009765E9" w:rsidTr="00A15362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A15362" w:rsidRPr="009765E9" w:rsidTr="00A15362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A15362" w:rsidRPr="009765E9" w:rsidTr="00A15362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A15362" w:rsidRPr="00BE2DE3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BE2DE3">
              <w:rPr>
                <w:rFonts w:ascii="Calibri" w:hAnsi="Calibri"/>
                <w:bCs/>
                <w:sz w:val="20"/>
                <w:szCs w:val="20"/>
              </w:rPr>
              <w:lastRenderedPageBreak/>
              <w:t>Esporre in modo chiaro logico e coerente esperienze vissute o testi ascoltati</w:t>
            </w:r>
          </w:p>
          <w:p w:rsidR="00A15362" w:rsidRPr="00BE2DE3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</w:rPr>
            </w:pPr>
            <w:r w:rsidRPr="00BE2DE3">
              <w:rPr>
                <w:rFonts w:ascii="Calibri" w:hAnsi="Calibri"/>
                <w:bCs/>
                <w:sz w:val="20"/>
                <w:szCs w:val="20"/>
              </w:rPr>
              <w:t>Riconoscere differenti registri comunicativi di un testo orale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BE2DE3">
              <w:rPr>
                <w:rFonts w:ascii="Calibri" w:hAnsi="Calibri"/>
                <w:bCs/>
                <w:sz w:val="20"/>
                <w:szCs w:val="20"/>
              </w:rPr>
              <w:t xml:space="preserve">Affrontare molteplici  situazioni comunicative </w:t>
            </w:r>
            <w:r w:rsidRPr="00A15362">
              <w:rPr>
                <w:rFonts w:ascii="Calibri" w:hAnsi="Calibri"/>
                <w:bCs/>
                <w:sz w:val="20"/>
                <w:szCs w:val="20"/>
              </w:rPr>
              <w:t>scambiando informazioni, idee per esprimere anche il proprio punto di vista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</w:p>
          <w:p w:rsidR="00A15362" w:rsidRDefault="00A15362" w:rsidP="00A15362">
            <w:r>
              <w:t>Ascoltare, applicando tecniche di</w:t>
            </w:r>
          </w:p>
          <w:p w:rsidR="00A15362" w:rsidRDefault="00A15362" w:rsidP="00A15362">
            <w:r>
              <w:t>supporto alla comprensione, testi</w:t>
            </w:r>
          </w:p>
          <w:p w:rsidR="00A15362" w:rsidRDefault="00A15362" w:rsidP="00A15362">
            <w:r>
              <w:t>prodotti da una pluralità di canali</w:t>
            </w:r>
          </w:p>
          <w:p w:rsidR="00A15362" w:rsidRDefault="00A15362" w:rsidP="00A15362">
            <w:r>
              <w:t>comunicativi, cogliendone i diversi</w:t>
            </w:r>
          </w:p>
          <w:p w:rsidR="00A15362" w:rsidRDefault="00A15362" w:rsidP="00A15362">
            <w:r>
              <w:t>punti di vista e le diverse</w:t>
            </w:r>
          </w:p>
          <w:p w:rsidR="00A15362" w:rsidRDefault="00A15362" w:rsidP="00A15362">
            <w:r>
              <w:t>argomentazioni e riconoscendone la</w:t>
            </w:r>
          </w:p>
          <w:p w:rsidR="00A15362" w:rsidRDefault="00A15362" w:rsidP="00A15362">
            <w:r>
              <w:t>tipologia testuale, la fonte, lo scopo,</w:t>
            </w:r>
          </w:p>
          <w:p w:rsidR="00A15362" w:rsidRDefault="00A15362" w:rsidP="00A15362">
            <w:r>
              <w:t>l’argomento, le informazioni.</w:t>
            </w:r>
          </w:p>
          <w:p w:rsidR="00A15362" w:rsidRDefault="00A15362" w:rsidP="00A15362">
            <w:r>
              <w:t>Il sistema e le strutture fondamentali della</w:t>
            </w:r>
          </w:p>
          <w:p w:rsidR="00A15362" w:rsidRDefault="00A15362" w:rsidP="00A15362">
            <w:r>
              <w:t>lingua italiana ai diversi livelli: fonologia,</w:t>
            </w:r>
          </w:p>
          <w:p w:rsidR="00A15362" w:rsidRDefault="00A15362" w:rsidP="00A15362">
            <w:r>
              <w:t>ortografia, morfologia, sintassi del verbo e della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>
              <w:t>frase semplice, frase complessa, lessico.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Fornire informazioni al cliente in relazione alle opportunità ricreative, culturali, enogastronomiche, sportive, escursionistiche del territorio.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:rsidR="00A15362" w:rsidRPr="00BE2DE3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BE2DE3">
              <w:rPr>
                <w:rFonts w:ascii="Calibri" w:hAnsi="Calibri"/>
                <w:bCs/>
                <w:sz w:val="20"/>
                <w:szCs w:val="20"/>
              </w:rPr>
              <w:t>Principali strutture grammaticali della lingua italiana</w:t>
            </w:r>
          </w:p>
          <w:p w:rsidR="00A15362" w:rsidRPr="00BE2DE3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BE2DE3">
              <w:rPr>
                <w:rFonts w:ascii="Calibri" w:hAnsi="Calibri"/>
                <w:bCs/>
                <w:sz w:val="20"/>
                <w:szCs w:val="20"/>
              </w:rPr>
              <w:t>Elementi di base e funzioni della lingua</w:t>
            </w:r>
          </w:p>
          <w:p w:rsidR="00A15362" w:rsidRPr="00BE2DE3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BE2DE3">
              <w:rPr>
                <w:rFonts w:ascii="Calibri" w:hAnsi="Calibri"/>
                <w:bCs/>
                <w:sz w:val="20"/>
                <w:szCs w:val="20"/>
              </w:rPr>
              <w:t>Lessico fondamentale per la gestione di semplici comunicazioni orali in contesti formali e informali</w:t>
            </w:r>
          </w:p>
          <w:p w:rsidR="00A15362" w:rsidRPr="00BE2DE3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BE2DE3">
              <w:rPr>
                <w:rFonts w:ascii="Calibri" w:hAnsi="Calibri"/>
                <w:bCs/>
                <w:sz w:val="20"/>
                <w:szCs w:val="20"/>
              </w:rPr>
              <w:t xml:space="preserve">Contesto, scopo e destinatario della comunicazione </w:t>
            </w:r>
          </w:p>
          <w:p w:rsidR="00A15362" w:rsidRPr="00BE2DE3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BE2DE3">
              <w:rPr>
                <w:rFonts w:ascii="Calibri" w:hAnsi="Calibri"/>
                <w:bCs/>
                <w:sz w:val="20"/>
                <w:szCs w:val="20"/>
              </w:rPr>
              <w:t>Codici fondamentali della comunicazione orale, verbale e non verbale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4"/>
              </w:rPr>
            </w:pPr>
            <w:r w:rsidRPr="00BE2DE3">
              <w:rPr>
                <w:rFonts w:ascii="Calibri" w:hAnsi="Calibri"/>
                <w:bCs/>
                <w:sz w:val="20"/>
                <w:szCs w:val="20"/>
              </w:rPr>
              <w:t>Principi di organizzazione del discorso descrittivo, narrativo, espositivo, argomentativi</w:t>
            </w:r>
            <w:r w:rsidRPr="00A15362">
              <w:rPr>
                <w:rFonts w:ascii="Calibri" w:hAnsi="Calibri"/>
                <w:bCs/>
                <w:sz w:val="24"/>
              </w:rPr>
              <w:t xml:space="preserve"> </w:t>
            </w:r>
          </w:p>
          <w:p w:rsidR="00A15362" w:rsidRDefault="00A15362" w:rsidP="00A15362">
            <w:r>
              <w:t>Il sistema e le strutture fondamentali della</w:t>
            </w:r>
          </w:p>
          <w:p w:rsidR="00A15362" w:rsidRDefault="00A15362" w:rsidP="00A15362">
            <w:r>
              <w:t>lingua italiana ai diversi livelli: fonologia,</w:t>
            </w:r>
          </w:p>
          <w:p w:rsidR="00A15362" w:rsidRDefault="00A15362" w:rsidP="00A15362">
            <w:r>
              <w:t>ortografia, morfologia, sintassi del verbo e della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4"/>
              </w:rPr>
            </w:pPr>
            <w:r>
              <w:t>frase semplice, frase complessa, lessico.</w:t>
            </w:r>
          </w:p>
          <w:p w:rsidR="00A15362" w:rsidRDefault="00A15362" w:rsidP="00A15362">
            <w:r>
              <w:t>Strumenti e codici della comunicazione e loro</w:t>
            </w:r>
          </w:p>
          <w:p w:rsidR="00A15362" w:rsidRDefault="00A15362" w:rsidP="00A15362">
            <w:r>
              <w:t>connessioni in contesti formali, organizzativi e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4"/>
              </w:rPr>
            </w:pPr>
            <w:r>
              <w:t>professionali.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4"/>
              </w:rPr>
            </w:pPr>
            <w:r w:rsidRPr="00A15362">
              <w:rPr>
                <w:rFonts w:ascii="Calibri" w:hAnsi="Calibri"/>
                <w:bCs/>
                <w:sz w:val="24"/>
              </w:rPr>
              <w:t>Servizi internet per la promozione enogastronomica e culturale del territorio.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A15362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AB3A63">
              <w:rPr>
                <w:rFonts w:ascii="Calibri" w:hAnsi="Calibri"/>
                <w:b/>
                <w:color w:val="000000"/>
                <w:u w:val="single"/>
              </w:rPr>
              <w:t>Le tipologie testuali</w:t>
            </w:r>
            <w:r w:rsidRPr="00AB3A63">
              <w:rPr>
                <w:rFonts w:ascii="Calibri" w:hAnsi="Calibri"/>
                <w:color w:val="000000"/>
              </w:rPr>
              <w:t>:</w:t>
            </w:r>
          </w:p>
          <w:p w:rsidR="00A15362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Il </w:t>
            </w:r>
            <w:r w:rsidRPr="00AB3A63">
              <w:rPr>
                <w:rFonts w:ascii="Calibri" w:hAnsi="Calibri"/>
                <w:color w:val="000000"/>
              </w:rPr>
              <w:t>romanzo</w:t>
            </w:r>
            <w:r>
              <w:rPr>
                <w:rFonts w:ascii="Calibri" w:hAnsi="Calibri"/>
                <w:color w:val="000000"/>
              </w:rPr>
              <w:t xml:space="preserve"> ( </w:t>
            </w:r>
            <w:r w:rsidRPr="00AB3A63">
              <w:rPr>
                <w:rFonts w:ascii="Calibri" w:hAnsi="Calibri"/>
                <w:color w:val="000000"/>
              </w:rPr>
              <w:t>storico</w:t>
            </w:r>
            <w:r>
              <w:rPr>
                <w:rFonts w:ascii="Calibri" w:hAnsi="Calibri"/>
                <w:color w:val="000000"/>
              </w:rPr>
              <w:t xml:space="preserve">, </w:t>
            </w:r>
            <w:r w:rsidRPr="00AB3A63">
              <w:rPr>
                <w:rFonts w:ascii="Calibri" w:hAnsi="Calibri"/>
                <w:color w:val="000000"/>
              </w:rPr>
              <w:t>fantastico</w:t>
            </w:r>
            <w:r>
              <w:rPr>
                <w:rFonts w:ascii="Calibri" w:hAnsi="Calibri"/>
                <w:color w:val="000000"/>
              </w:rPr>
              <w:t xml:space="preserve">, </w:t>
            </w:r>
            <w:r w:rsidRPr="00AB3A63">
              <w:rPr>
                <w:rFonts w:ascii="Calibri" w:hAnsi="Calibri"/>
                <w:color w:val="000000"/>
              </w:rPr>
              <w:t>psicologico</w:t>
            </w:r>
            <w:r>
              <w:rPr>
                <w:rFonts w:ascii="Calibri" w:hAnsi="Calibri"/>
                <w:color w:val="000000"/>
              </w:rPr>
              <w:t xml:space="preserve">, </w:t>
            </w:r>
            <w:r w:rsidRPr="00AB3A63">
              <w:rPr>
                <w:rFonts w:ascii="Calibri" w:hAnsi="Calibri"/>
                <w:color w:val="000000"/>
              </w:rPr>
              <w:t>formazione</w:t>
            </w:r>
            <w:r>
              <w:rPr>
                <w:rFonts w:ascii="Calibri" w:hAnsi="Calibri"/>
                <w:color w:val="000000"/>
              </w:rPr>
              <w:t>)</w:t>
            </w:r>
          </w:p>
          <w:p w:rsidR="00A15362" w:rsidRPr="00AB3A63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</w:p>
          <w:p w:rsidR="00A15362" w:rsidRPr="00AB3A63" w:rsidRDefault="00A15362" w:rsidP="00A15362">
            <w:pPr>
              <w:pStyle w:val="Corpotesto1"/>
              <w:spacing w:after="0"/>
              <w:jc w:val="left"/>
              <w:rPr>
                <w:rFonts w:ascii="Calibri" w:hAnsi="Calibri"/>
                <w:b/>
                <w:color w:val="000000"/>
                <w:sz w:val="24"/>
                <w:u w:val="single"/>
              </w:rPr>
            </w:pPr>
            <w:r w:rsidRPr="00AB3A63">
              <w:rPr>
                <w:rFonts w:ascii="Calibri" w:hAnsi="Calibri"/>
                <w:b/>
                <w:color w:val="000000"/>
                <w:sz w:val="24"/>
                <w:u w:val="single"/>
              </w:rPr>
              <w:t>La sintassi della frase:</w:t>
            </w:r>
          </w:p>
          <w:p w:rsidR="00A15362" w:rsidRPr="00F74E9F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AB3A63">
              <w:rPr>
                <w:rFonts w:ascii="Calibri" w:hAnsi="Calibri"/>
                <w:color w:val="000000"/>
              </w:rPr>
              <w:t>La frase semplice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FABF8F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auto"/>
          </w:tcPr>
          <w:p w:rsidR="00A15362" w:rsidRPr="00A15362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</w:rPr>
            </w:pPr>
            <w:r w:rsidRPr="00A15362">
              <w:rPr>
                <w:rFonts w:ascii="Calibri" w:hAnsi="Calibri"/>
                <w:b/>
                <w:u w:val="single"/>
              </w:rPr>
              <w:t>Colloquio orale:</w:t>
            </w:r>
            <w:r w:rsidRPr="00A15362">
              <w:rPr>
                <w:rFonts w:ascii="Calibri" w:hAnsi="Calibri"/>
              </w:rPr>
              <w:t xml:space="preserve"> </w:t>
            </w:r>
          </w:p>
          <w:p w:rsidR="00A15362" w:rsidRPr="00A15362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</w:rPr>
            </w:pPr>
            <w:r w:rsidRPr="00A15362">
              <w:rPr>
                <w:rFonts w:ascii="Calibri" w:hAnsi="Calibri"/>
              </w:rPr>
              <w:t>Esercizi di individuazione , riconoscimento e analisi delle strutture della lingua presenti in un testo.</w:t>
            </w:r>
          </w:p>
          <w:p w:rsidR="00A15362" w:rsidRPr="00A15362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  <w:b/>
                <w:color w:val="000000"/>
                <w:u w:val="single"/>
              </w:rPr>
            </w:pPr>
            <w:r w:rsidRPr="00A15362">
              <w:rPr>
                <w:rFonts w:ascii="Calibri" w:hAnsi="Calibri"/>
                <w:b/>
                <w:color w:val="000000"/>
                <w:u w:val="single"/>
              </w:rPr>
              <w:lastRenderedPageBreak/>
              <w:t>Prova scritta:</w:t>
            </w:r>
          </w:p>
          <w:p w:rsidR="00A15362" w:rsidRPr="00F74E9F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Prova</w:t>
            </w:r>
            <w:r w:rsidRPr="0090676C">
              <w:rPr>
                <w:rFonts w:ascii="Calibri" w:hAnsi="Calibri"/>
                <w:color w:val="000000"/>
              </w:rPr>
              <w:t xml:space="preserve"> strutturata a risposta multipla sugli argomenti analizzati</w:t>
            </w:r>
          </w:p>
        </w:tc>
      </w:tr>
    </w:tbl>
    <w:p w:rsidR="00A15362" w:rsidRDefault="00A15362" w:rsidP="00A15362">
      <w:pPr>
        <w:rPr>
          <w:b/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1965"/>
        <w:gridCol w:w="423"/>
        <w:gridCol w:w="853"/>
        <w:gridCol w:w="1114"/>
        <w:gridCol w:w="1269"/>
        <w:gridCol w:w="353"/>
        <w:gridCol w:w="1381"/>
        <w:gridCol w:w="611"/>
        <w:gridCol w:w="664"/>
        <w:gridCol w:w="606"/>
        <w:gridCol w:w="423"/>
        <w:gridCol w:w="2232"/>
        <w:gridCol w:w="282"/>
        <w:gridCol w:w="443"/>
      </w:tblGrid>
      <w:tr w:rsidR="00A15362" w:rsidRPr="009765E9" w:rsidTr="00A15362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A15362" w:rsidRPr="009765E9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n.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2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  </w:t>
            </w:r>
          </w:p>
          <w:p w:rsidR="00A15362" w:rsidRPr="009765E9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A15362" w:rsidRPr="009765E9" w:rsidTr="00A15362"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servizi eno.  ospitalità alberghiera</w:t>
            </w:r>
          </w:p>
        </w:tc>
      </w:tr>
      <w:tr w:rsidR="00A15362" w:rsidRPr="009765E9" w:rsidTr="00A15362">
        <w:tc>
          <w:tcPr>
            <w:tcW w:w="16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9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4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ITALIANO</w:t>
            </w:r>
          </w:p>
        </w:tc>
      </w:tr>
      <w:tr w:rsidR="00A15362" w:rsidRPr="009765E9" w:rsidTr="00A15362">
        <w:tc>
          <w:tcPr>
            <w:tcW w:w="135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A15362" w:rsidRPr="009765E9" w:rsidTr="00A15362">
        <w:tc>
          <w:tcPr>
            <w:tcW w:w="3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A15362" w:rsidRPr="00A15362" w:rsidRDefault="00A15362" w:rsidP="00A15362">
            <w:pPr>
              <w:rPr>
                <w:rFonts w:ascii="Calibri" w:hAnsi="Calibri"/>
                <w:bCs/>
                <w:sz w:val="22"/>
              </w:rPr>
            </w:pPr>
            <w:r w:rsidRPr="00A15362">
              <w:rPr>
                <w:rFonts w:ascii="Calibri" w:hAnsi="Calibri"/>
                <w:bCs/>
                <w:sz w:val="22"/>
                <w:szCs w:val="22"/>
              </w:rPr>
              <w:t>Padroneggiare gli strumenti espressivi ed argomentativi indispensabili per gestire l’interazione comunicativa verbale in vari contesti</w:t>
            </w:r>
          </w:p>
          <w:p w:rsidR="00A15362" w:rsidRPr="00A15362" w:rsidRDefault="00A15362" w:rsidP="00A15362">
            <w:pPr>
              <w:rPr>
                <w:rFonts w:ascii="Calibri" w:hAnsi="Calibri"/>
                <w:sz w:val="22"/>
              </w:rPr>
            </w:pPr>
            <w:r w:rsidRPr="00A15362">
              <w:rPr>
                <w:rFonts w:ascii="Calibri" w:hAnsi="Calibri"/>
                <w:bCs/>
                <w:sz w:val="22"/>
                <w:szCs w:val="22"/>
              </w:rPr>
              <w:t>Leggere, comprendere ed interpretare testi scritti di vario tipo</w:t>
            </w:r>
          </w:p>
          <w:p w:rsidR="00A15362" w:rsidRPr="009765E9" w:rsidRDefault="00A15362" w:rsidP="00A15362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A15362" w:rsidRPr="009765E9" w:rsidTr="00A15362">
        <w:tc>
          <w:tcPr>
            <w:tcW w:w="3631" w:type="dxa"/>
            <w:gridSpan w:val="2"/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shd w:val="clear" w:color="auto" w:fill="auto"/>
          </w:tcPr>
          <w:p w:rsidR="00A15362" w:rsidRPr="000A15E0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0A15E0">
              <w:rPr>
                <w:rFonts w:ascii="Calibri" w:hAnsi="Calibri"/>
                <w:sz w:val="22"/>
                <w:szCs w:val="22"/>
              </w:rPr>
              <w:t>Gestire l’interazione comunicativa, orale e scritta, in relazione agli interlocutori e al contesto. Comprendere i punti principali di testi orali e scritti di varia tipologia, provenienti da fonti diverse, anche digitali.</w:t>
            </w:r>
          </w:p>
          <w:p w:rsidR="00A15362" w:rsidRPr="00141881" w:rsidRDefault="00A15362" w:rsidP="00A15362">
            <w:pPr>
              <w:rPr>
                <w:rFonts w:ascii="Calibri" w:hAnsi="Calibri"/>
                <w:sz w:val="22"/>
              </w:rPr>
            </w:pPr>
            <w:r w:rsidRPr="00141881">
              <w:rPr>
                <w:rFonts w:ascii="Calibri" w:hAnsi="Calibri"/>
                <w:sz w:val="22"/>
                <w:szCs w:val="22"/>
              </w:rPr>
              <w:t>Elaborare testi funzionali, orali e scritti, di varie tipologie, per descrivere esperienze, spiegare fenomeni e concetti, raccontare eventi, con un uso corretto del lessico di base e un uso appropriato delle competenze espressive.</w:t>
            </w:r>
          </w:p>
        </w:tc>
      </w:tr>
      <w:tr w:rsidR="00A15362" w:rsidRPr="009765E9" w:rsidTr="00A15362">
        <w:tc>
          <w:tcPr>
            <w:tcW w:w="3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A15362" w:rsidRPr="00CE6173" w:rsidRDefault="00A15362" w:rsidP="00A15362">
            <w:pPr>
              <w:rPr>
                <w:b/>
                <w:bCs/>
                <w:sz w:val="22"/>
                <w:szCs w:val="22"/>
              </w:rPr>
            </w:pPr>
            <w:r w:rsidRPr="00CE6173">
              <w:rPr>
                <w:b/>
                <w:bCs/>
                <w:sz w:val="22"/>
                <w:szCs w:val="22"/>
              </w:rPr>
              <w:t>Eseguire compiti semplici, in contesti strutturati e secondo criteri prestabiliti, di promozione dei beni culturali e ambientali, delle t</w:t>
            </w:r>
            <w:r>
              <w:rPr>
                <w:b/>
                <w:bCs/>
                <w:sz w:val="22"/>
                <w:szCs w:val="22"/>
              </w:rPr>
              <w:t xml:space="preserve">ipicità enogastronomiche, delle </w:t>
            </w:r>
            <w:r w:rsidRPr="00CE6173">
              <w:rPr>
                <w:b/>
                <w:bCs/>
                <w:sz w:val="22"/>
                <w:szCs w:val="22"/>
              </w:rPr>
              <w:t>attrazioni, degli eventi e delle manifestazioni del territorio di appartenenza</w:t>
            </w:r>
          </w:p>
        </w:tc>
      </w:tr>
      <w:tr w:rsidR="00A15362" w:rsidRPr="009765E9" w:rsidTr="00A15362">
        <w:tc>
          <w:tcPr>
            <w:tcW w:w="13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22</w:t>
            </w:r>
          </w:p>
        </w:tc>
      </w:tr>
      <w:tr w:rsidR="00A15362" w:rsidRPr="009765E9" w:rsidTr="00A15362">
        <w:trPr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A15362" w:rsidRPr="009765E9" w:rsidTr="00A15362">
        <w:trPr>
          <w:trHeight w:val="685"/>
        </w:trPr>
        <w:tc>
          <w:tcPr>
            <w:tcW w:w="363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A15362" w:rsidRPr="009765E9" w:rsidTr="00A15362">
        <w:trPr>
          <w:trHeight w:val="782"/>
        </w:trPr>
        <w:tc>
          <w:tcPr>
            <w:tcW w:w="363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A15362" w:rsidRPr="009765E9" w:rsidTr="00A15362">
        <w:tc>
          <w:tcPr>
            <w:tcW w:w="490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28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48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A15362" w:rsidRPr="003D631B" w:rsidTr="00A15362">
        <w:trPr>
          <w:trHeight w:val="869"/>
        </w:trPr>
        <w:tc>
          <w:tcPr>
            <w:tcW w:w="4907" w:type="dxa"/>
            <w:gridSpan w:val="4"/>
            <w:shd w:val="clear" w:color="auto" w:fill="auto"/>
          </w:tcPr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lastRenderedPageBreak/>
              <w:t>Comprendere il messaggio contenuto in un testo orale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Cogliere le relazioni logiche tra le varie componenti di un testo orale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Padroneggiare le strutture della lingua presenti nei testi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Applicare strategie diverse di lettura</w:t>
            </w:r>
          </w:p>
          <w:p w:rsidR="00A15362" w:rsidRPr="00A15362" w:rsidRDefault="00A15362" w:rsidP="00A15362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Ascoltare, applicando tecniche di supporto alla comprensione, testi prodotti da una pluralità di canali comunicativi, cogliendone i diversi punti di vista e le diverse argomentazioni e riconoscendone la tipologia testuale, la fonte, lo scopo, l’argomento, le informazioni.</w:t>
            </w:r>
          </w:p>
          <w:p w:rsidR="00A15362" w:rsidRPr="00A15362" w:rsidRDefault="00A15362" w:rsidP="00A15362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Cogliere in una conversazione o in una discussione i diversi punti di vista e le diverse argomentazioni per poter intervenire con pertinenza e coerenza.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sz w:val="20"/>
                <w:szCs w:val="20"/>
              </w:rPr>
              <w:t>Scrivere testi di tipo diverso (narrativo, descrittivo, espositivo, regolativo, argomentativo) anche in formato digitale, corretti sul piano morfosintattico e ortografico, con scelte lessicali appropriate, coerenti e coesi, adeguati allo scopo e al destinatario, curati nell’impaginazione, con lo sviluppo chiaro di un’idea di fondo e con riferimenti/citazioni funzionali al discorso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sz w:val="20"/>
                <w:szCs w:val="20"/>
              </w:rPr>
              <w:t>Scrivere testi di forma diversa, ad es. istruzioni per l’uso, lettere private e pubbliche (lettera formale, CV europeo, web portfolio), diari personali e di bordo, articoli (di cronaca, recensioni, commenti, argomentazioni) sulla base di modelli, adeguandoli a situazione, argomento, scopo, destinatario, e selezionando il registro più adeguato.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Adottare tecniche di base per la presentazione di prodotti enogastronomici, servizi di accoglienza e beni culturali tipici del territorio di appartenenza</w:t>
            </w:r>
          </w:p>
        </w:tc>
        <w:tc>
          <w:tcPr>
            <w:tcW w:w="4728" w:type="dxa"/>
            <w:gridSpan w:val="5"/>
            <w:shd w:val="clear" w:color="auto" w:fill="auto"/>
            <w:vAlign w:val="center"/>
          </w:tcPr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Principali strutture grammaticali della lingua italiana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Elementi di base e funzioni della lingua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Lessico fondamentale per la gestione di semplici comunicazioni orali in contesti formali e informali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Strutture essenziali dei testi narrativi, espositivi, argomentativi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Principali connettivi logici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Varietà lessicali in rapporto ad ambiti e contesti diversi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Tecniche di lettura analitica e sintetica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Tecniche di lettura espressiva</w:t>
            </w:r>
          </w:p>
          <w:p w:rsidR="00A15362" w:rsidRPr="00A15362" w:rsidRDefault="00A15362" w:rsidP="00A15362">
            <w:pPr>
              <w:rPr>
                <w:rFonts w:ascii="Calibri" w:hAnsi="Calibri"/>
                <w:sz w:val="20"/>
                <w:szCs w:val="20"/>
              </w:rPr>
            </w:pPr>
            <w:r w:rsidRPr="00A15362">
              <w:rPr>
                <w:rFonts w:ascii="Calibri" w:hAnsi="Calibri"/>
                <w:sz w:val="20"/>
                <w:szCs w:val="20"/>
              </w:rPr>
              <w:t>Il sistema e le strutture fondamentali della lingua italiana ai diversi livelli: fonologia, ortografia, morfologia, sintassi del verbo   della frase semplice, frase complessa, lessico.</w:t>
            </w:r>
          </w:p>
          <w:p w:rsidR="00A15362" w:rsidRPr="00A15362" w:rsidRDefault="00A15362" w:rsidP="00A15362">
            <w:pPr>
              <w:rPr>
                <w:rFonts w:ascii="Calibri" w:hAnsi="Calibri"/>
                <w:sz w:val="20"/>
                <w:szCs w:val="20"/>
              </w:rPr>
            </w:pPr>
            <w:r w:rsidRPr="00A15362">
              <w:rPr>
                <w:rFonts w:ascii="Calibri" w:hAnsi="Calibri"/>
                <w:sz w:val="20"/>
                <w:szCs w:val="20"/>
              </w:rPr>
              <w:t>Strumenti e codici della comunicazione e loro connessioni in contesti formali, organizzativi e professionali.</w:t>
            </w:r>
          </w:p>
          <w:p w:rsidR="00A15362" w:rsidRPr="00A15362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sz w:val="20"/>
                <w:szCs w:val="20"/>
              </w:rPr>
              <w:t>Strutture essenziali dei testi funzionali: descrittivi, espositivi, , espressivi, valutativo interpretativi,argomentativi, regolativi.</w:t>
            </w:r>
          </w:p>
          <w:p w:rsidR="00A15362" w:rsidRPr="00A15362" w:rsidRDefault="00A15362" w:rsidP="00A15362">
            <w:pPr>
              <w:rPr>
                <w:rFonts w:ascii="Calibri" w:hAnsi="Calibri"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La pubblicità alimentare nei mezzi di comunicazione</w:t>
            </w:r>
          </w:p>
          <w:p w:rsidR="00A15362" w:rsidRPr="003D631B" w:rsidRDefault="00A15362" w:rsidP="00A15362">
            <w:pPr>
              <w:pStyle w:val="Corpotesto1"/>
              <w:spacing w:after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648" w:type="dxa"/>
            <w:gridSpan w:val="6"/>
            <w:shd w:val="clear" w:color="auto" w:fill="auto"/>
            <w:vAlign w:val="center"/>
          </w:tcPr>
          <w:p w:rsidR="00A15362" w:rsidRPr="003D631B" w:rsidRDefault="00A15362" w:rsidP="00A15362">
            <w:pPr>
              <w:pStyle w:val="Corpotesto1"/>
              <w:spacing w:after="0"/>
              <w:jc w:val="left"/>
              <w:rPr>
                <w:rFonts w:cs="Calibri"/>
                <w:color w:val="000000"/>
                <w:sz w:val="24"/>
              </w:rPr>
            </w:pPr>
          </w:p>
          <w:p w:rsidR="00A15362" w:rsidRPr="003D631B" w:rsidRDefault="00A15362" w:rsidP="00A15362">
            <w:pPr>
              <w:pStyle w:val="Corpotesto1"/>
              <w:spacing w:after="0"/>
              <w:jc w:val="left"/>
              <w:rPr>
                <w:rFonts w:cs="Calibri"/>
                <w:b/>
                <w:color w:val="000000"/>
                <w:sz w:val="24"/>
                <w:u w:val="single"/>
              </w:rPr>
            </w:pPr>
            <w:r w:rsidRPr="003D631B">
              <w:rPr>
                <w:b/>
                <w:color w:val="000000"/>
                <w:sz w:val="24"/>
                <w:u w:val="single"/>
              </w:rPr>
              <w:t>Il testo poetico e linguaggio poetico</w:t>
            </w:r>
          </w:p>
          <w:p w:rsidR="00A15362" w:rsidRPr="003D631B" w:rsidRDefault="00A15362" w:rsidP="00A15362">
            <w:pPr>
              <w:pStyle w:val="Corpotesto1"/>
              <w:spacing w:after="0"/>
              <w:jc w:val="left"/>
              <w:rPr>
                <w:color w:val="000000"/>
                <w:sz w:val="24"/>
              </w:rPr>
            </w:pPr>
            <w:r w:rsidRPr="003D631B">
              <w:rPr>
                <w:color w:val="000000"/>
                <w:sz w:val="24"/>
              </w:rPr>
              <w:t>Il testo poetico</w:t>
            </w:r>
          </w:p>
          <w:p w:rsidR="00A15362" w:rsidRPr="003D631B" w:rsidRDefault="00A15362" w:rsidP="00A15362">
            <w:pPr>
              <w:pStyle w:val="Corpotesto1"/>
              <w:spacing w:after="0"/>
              <w:jc w:val="left"/>
              <w:rPr>
                <w:color w:val="000000"/>
                <w:sz w:val="24"/>
              </w:rPr>
            </w:pPr>
            <w:r w:rsidRPr="003D631B">
              <w:rPr>
                <w:color w:val="000000"/>
                <w:sz w:val="24"/>
              </w:rPr>
              <w:t>Il linguaggio poetico</w:t>
            </w:r>
          </w:p>
          <w:p w:rsidR="00A15362" w:rsidRPr="003D631B" w:rsidRDefault="00A15362" w:rsidP="00A15362">
            <w:pPr>
              <w:pStyle w:val="Corpotesto1"/>
              <w:spacing w:after="0"/>
              <w:jc w:val="left"/>
              <w:rPr>
                <w:color w:val="000000"/>
                <w:sz w:val="24"/>
              </w:rPr>
            </w:pPr>
            <w:r w:rsidRPr="003D631B">
              <w:rPr>
                <w:color w:val="000000"/>
                <w:sz w:val="24"/>
              </w:rPr>
              <w:t>“I temi nella poesia”</w:t>
            </w:r>
          </w:p>
          <w:p w:rsidR="00A15362" w:rsidRPr="003D631B" w:rsidRDefault="00A15362" w:rsidP="00A15362">
            <w:pPr>
              <w:pStyle w:val="Corpotesto1"/>
              <w:spacing w:after="0"/>
              <w:jc w:val="left"/>
              <w:rPr>
                <w:rFonts w:cs="Calibri"/>
                <w:color w:val="000000"/>
                <w:sz w:val="24"/>
              </w:rPr>
            </w:pPr>
          </w:p>
          <w:p w:rsidR="00A15362" w:rsidRPr="003D631B" w:rsidRDefault="00A15362" w:rsidP="00A15362">
            <w:pPr>
              <w:pStyle w:val="Corpotesto1"/>
              <w:spacing w:after="0"/>
              <w:jc w:val="left"/>
              <w:rPr>
                <w:b/>
                <w:color w:val="000000"/>
                <w:sz w:val="24"/>
                <w:u w:val="single"/>
              </w:rPr>
            </w:pPr>
            <w:r w:rsidRPr="003D631B">
              <w:rPr>
                <w:b/>
                <w:color w:val="000000"/>
                <w:sz w:val="24"/>
                <w:u w:val="single"/>
              </w:rPr>
              <w:t>La sintassi della frase:</w:t>
            </w:r>
          </w:p>
          <w:p w:rsidR="00A15362" w:rsidRPr="00A15362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A15362">
              <w:rPr>
                <w:rFonts w:ascii="Calibri" w:hAnsi="Calibri"/>
                <w:color w:val="000000"/>
              </w:rPr>
              <w:t>La frase semplice</w:t>
            </w:r>
          </w:p>
          <w:p w:rsidR="00A15362" w:rsidRPr="003D631B" w:rsidRDefault="00A15362" w:rsidP="00A15362">
            <w:pPr>
              <w:pStyle w:val="Corpotesto1"/>
              <w:spacing w:after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FABF8F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auto"/>
          </w:tcPr>
          <w:p w:rsidR="00A15362" w:rsidRPr="00A15362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</w:rPr>
            </w:pPr>
            <w:r w:rsidRPr="00A15362">
              <w:rPr>
                <w:rFonts w:ascii="Calibri" w:hAnsi="Calibri"/>
                <w:b/>
                <w:u w:val="single"/>
              </w:rPr>
              <w:t>Colloquio orale:</w:t>
            </w:r>
            <w:r w:rsidRPr="00A15362">
              <w:rPr>
                <w:rFonts w:ascii="Calibri" w:hAnsi="Calibri"/>
              </w:rPr>
              <w:t xml:space="preserve"> </w:t>
            </w:r>
          </w:p>
          <w:p w:rsidR="00A15362" w:rsidRPr="00A15362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</w:rPr>
            </w:pPr>
            <w:r w:rsidRPr="00A15362">
              <w:rPr>
                <w:rFonts w:ascii="Calibri" w:hAnsi="Calibri"/>
              </w:rPr>
              <w:t>Individuazione , riconoscimento e analisi delle strutture della lingua presenti in un testo.</w:t>
            </w:r>
          </w:p>
          <w:p w:rsidR="00A15362" w:rsidRPr="00F74E9F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141881">
              <w:rPr>
                <w:rFonts w:ascii="Calibri" w:hAnsi="Calibri"/>
                <w:color w:val="000000"/>
              </w:rPr>
              <w:t>L’alunno individua oralmente la struttura del testo poetico attraverso le liriche esaminate</w:t>
            </w:r>
          </w:p>
        </w:tc>
      </w:tr>
      <w:tr w:rsidR="00A15362" w:rsidRPr="009765E9" w:rsidTr="00A15362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A15362" w:rsidRPr="009765E9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 xml:space="preserve">U.F. n.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3 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</w:t>
            </w:r>
          </w:p>
          <w:p w:rsidR="00A15362" w:rsidRPr="009765E9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A15362" w:rsidRPr="009765E9" w:rsidTr="00A15362"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6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servizi eno.  ospitalità alberghiera</w:t>
            </w:r>
          </w:p>
        </w:tc>
      </w:tr>
      <w:tr w:rsidR="00A15362" w:rsidRPr="009765E9" w:rsidTr="00A15362">
        <w:tc>
          <w:tcPr>
            <w:tcW w:w="16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7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n.3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6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ITALIANO</w:t>
            </w:r>
          </w:p>
        </w:tc>
      </w:tr>
      <w:tr w:rsidR="00A15362" w:rsidRPr="009765E9" w:rsidTr="00A15362">
        <w:tc>
          <w:tcPr>
            <w:tcW w:w="135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A15362" w:rsidRPr="009765E9" w:rsidTr="00A15362">
        <w:tc>
          <w:tcPr>
            <w:tcW w:w="3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A15362" w:rsidRPr="003D631B" w:rsidRDefault="00A15362" w:rsidP="00A15362">
            <w:pPr>
              <w:rPr>
                <w:rFonts w:ascii="Calibri" w:hAnsi="Calibri"/>
                <w:bCs/>
                <w:sz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P</w:t>
            </w:r>
            <w:r w:rsidRPr="003D631B">
              <w:rPr>
                <w:rFonts w:ascii="Calibri" w:hAnsi="Calibri"/>
                <w:bCs/>
                <w:sz w:val="22"/>
                <w:szCs w:val="22"/>
              </w:rPr>
              <w:t>adroneggiare gli strumenti espressivi ed argomentativi indispensabili per gestire l’interazione comunicativa verbale in vari contesti</w:t>
            </w:r>
          </w:p>
          <w:p w:rsidR="00A15362" w:rsidRPr="003D631B" w:rsidRDefault="00A15362" w:rsidP="00A15362">
            <w:pPr>
              <w:rPr>
                <w:rFonts w:ascii="Calibri" w:hAnsi="Calibri"/>
                <w:sz w:val="22"/>
              </w:rPr>
            </w:pPr>
            <w:r w:rsidRPr="003D631B">
              <w:rPr>
                <w:rFonts w:ascii="Calibri" w:hAnsi="Calibri"/>
                <w:bCs/>
                <w:sz w:val="22"/>
                <w:szCs w:val="22"/>
              </w:rPr>
              <w:t>Produrre testi di vario tipo in relazione ai differenti scopi comunicativi</w:t>
            </w:r>
          </w:p>
          <w:p w:rsidR="00A15362" w:rsidRPr="009765E9" w:rsidRDefault="00A15362" w:rsidP="00A15362">
            <w:pPr>
              <w:rPr>
                <w:rFonts w:ascii="Calibri" w:hAnsi="Calibri" w:cs="Calibri"/>
                <w:color w:val="000000"/>
                <w:sz w:val="22"/>
              </w:rPr>
            </w:pPr>
            <w:r w:rsidRPr="003D631B">
              <w:rPr>
                <w:rFonts w:ascii="Calibri" w:hAnsi="Calibri"/>
                <w:bCs/>
                <w:sz w:val="22"/>
                <w:szCs w:val="22"/>
              </w:rPr>
              <w:t>Utilizzare e  produrre testi multimediali</w:t>
            </w:r>
          </w:p>
        </w:tc>
      </w:tr>
      <w:tr w:rsidR="00A15362" w:rsidRPr="009765E9" w:rsidTr="00A15362">
        <w:tc>
          <w:tcPr>
            <w:tcW w:w="3631" w:type="dxa"/>
            <w:gridSpan w:val="2"/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shd w:val="clear" w:color="auto" w:fill="auto"/>
          </w:tcPr>
          <w:p w:rsidR="00A15362" w:rsidRPr="009765E9" w:rsidRDefault="00A15362" w:rsidP="00A15362">
            <w:pPr>
              <w:rPr>
                <w:sz w:val="22"/>
              </w:rPr>
            </w:pPr>
          </w:p>
        </w:tc>
      </w:tr>
      <w:tr w:rsidR="00A15362" w:rsidRPr="009765E9" w:rsidTr="00A15362">
        <w:tc>
          <w:tcPr>
            <w:tcW w:w="3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color w:val="000000"/>
                <w:sz w:val="22"/>
              </w:rPr>
            </w:pPr>
            <w:r w:rsidRPr="000A15E0">
              <w:rPr>
                <w:rFonts w:ascii="Calibri" w:hAnsi="Calibri"/>
                <w:bCs/>
                <w:sz w:val="22"/>
                <w:szCs w:val="22"/>
              </w:rPr>
              <w:t>Eseguire compiti semplici, in contesti strutturati e secondo criteri prestabiliti, di promozione dei beni culturali e ambientali, delle tipicità enogastronomiche, delle attrazioni, degli eventi e delle manifestazioni del territorio di appartenenza</w:t>
            </w:r>
          </w:p>
        </w:tc>
      </w:tr>
      <w:tr w:rsidR="00A15362" w:rsidRPr="009765E9" w:rsidTr="00A15362">
        <w:tc>
          <w:tcPr>
            <w:tcW w:w="13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22</w:t>
            </w:r>
          </w:p>
        </w:tc>
      </w:tr>
      <w:tr w:rsidR="00A15362" w:rsidRPr="009765E9" w:rsidTr="00A15362">
        <w:trPr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A15362" w:rsidRPr="009765E9" w:rsidTr="00A15362">
        <w:trPr>
          <w:trHeight w:val="685"/>
        </w:trPr>
        <w:tc>
          <w:tcPr>
            <w:tcW w:w="363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A15362" w:rsidRPr="009765E9" w:rsidTr="00A15362">
        <w:trPr>
          <w:trHeight w:val="782"/>
        </w:trPr>
        <w:tc>
          <w:tcPr>
            <w:tcW w:w="363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A15362" w:rsidRPr="009765E9" w:rsidTr="00A15362">
        <w:tc>
          <w:tcPr>
            <w:tcW w:w="490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2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50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A15362" w:rsidRPr="001D1EAE" w:rsidTr="00A15362">
        <w:trPr>
          <w:trHeight w:val="869"/>
        </w:trPr>
        <w:tc>
          <w:tcPr>
            <w:tcW w:w="4906" w:type="dxa"/>
            <w:gridSpan w:val="4"/>
            <w:shd w:val="clear" w:color="auto" w:fill="auto"/>
          </w:tcPr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Comprendere il messaggio contenuto in un testo orale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Cogliere le relazioni logiche tra le varie componenti di un testo orale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 xml:space="preserve">Esporre in modo chiaro logico e coerente esperienze </w:t>
            </w:r>
            <w:r w:rsidRPr="00A15362">
              <w:rPr>
                <w:rFonts w:ascii="Calibri" w:hAnsi="Calibri"/>
                <w:bCs/>
                <w:sz w:val="20"/>
                <w:szCs w:val="20"/>
              </w:rPr>
              <w:lastRenderedPageBreak/>
              <w:t>vissute o testi ascoltati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Riconoscere differenti registri comunicativi di un testo orale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Affrontare molteplici  situazioni comunicative scambiando informazioni, idee per esprimere anche il proprio punto di vista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Individuare il punto di vista dell’altro in contesti formali ed informali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Ricercare , acquisire e selezionare informazioni generali e specifiche in funzione della produzione di testi scritti di vario tipo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 xml:space="preserve">Prendere appunti e redigere sintesi e relazioni 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Rielaborare in forma chiara le informazioni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Produrre testi corretti e coerenti adeguati alle diverse situazioni comunicative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Comprendere i prodotti della comunicazione audiovisiva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Elaborare prodotti multimediali (testi, immagini, suoni , ecc.), anche con tecnologie digitali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Adottare tecniche di base per la presentazione di prodotti enogastronomici, servizi di accoglienza e beni culturali tipici del territorio di appartenenza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4727" w:type="dxa"/>
            <w:gridSpan w:val="5"/>
            <w:shd w:val="clear" w:color="auto" w:fill="auto"/>
            <w:vAlign w:val="center"/>
          </w:tcPr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lastRenderedPageBreak/>
              <w:t>Principali strutture grammaticali della lingua italiana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Elementi di base e funzioni della lingua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Lessico fondamentale per la gestione di semplici comunicazioni orali in contesti formali e informali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lastRenderedPageBreak/>
              <w:t xml:space="preserve">Contesto, scopo e destinatario della comunicazione 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Codici fondamentali della comunicazione orale, verbale e non verbale</w:t>
            </w:r>
            <w:r w:rsidRPr="00A15362">
              <w:rPr>
                <w:rFonts w:ascii="Calibri" w:hAnsi="Calibri" w:cs="Calibri"/>
                <w:b/>
                <w:smallCaps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A15362" w:rsidRPr="00A15362" w:rsidRDefault="00A15362" w:rsidP="00A15362">
            <w:pPr>
              <w:rPr>
                <w:rFonts w:ascii="Calibri" w:hAnsi="Calibri"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Principi di organizzazione del discorso descrittivo, narrativo, espositivo, argomentativi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Elementi strutturali di un testo scritto coerente e coeso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Uso dei dizionari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Modalità e tecniche delle diverse forme di produzione scritta: riassunto, lettera, relazioni, ecc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Principali componenti strutturali ed espressive di un prodotto audiovisivo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Semplici applicazioni per la elaborazione audio e video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Uso essenziale della comunicazione telematica</w:t>
            </w:r>
          </w:p>
          <w:p w:rsidR="00A15362" w:rsidRPr="00A15362" w:rsidRDefault="00A15362" w:rsidP="00A15362">
            <w:pPr>
              <w:rPr>
                <w:rFonts w:ascii="Calibri" w:hAnsi="Calibri"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Fasi della produzione scritta: pianificazione ,stesura e revisione</w:t>
            </w:r>
          </w:p>
          <w:p w:rsidR="00A15362" w:rsidRPr="00A15362" w:rsidRDefault="00A15362" w:rsidP="00A15362">
            <w:pPr>
              <w:rPr>
                <w:rFonts w:ascii="Calibri" w:hAnsi="Calibri"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La pubblicità alimentare nei mezzi di comunicazione</w:t>
            </w:r>
          </w:p>
          <w:p w:rsidR="00A15362" w:rsidRPr="001D1EAE" w:rsidRDefault="00A15362" w:rsidP="00A15362">
            <w:pPr>
              <w:pStyle w:val="Corpotesto1"/>
              <w:spacing w:after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650" w:type="dxa"/>
            <w:gridSpan w:val="6"/>
            <w:shd w:val="clear" w:color="auto" w:fill="auto"/>
            <w:vAlign w:val="center"/>
          </w:tcPr>
          <w:p w:rsidR="00A15362" w:rsidRDefault="00A15362" w:rsidP="00A15362">
            <w:pPr>
              <w:pStyle w:val="Corpotesto1"/>
              <w:spacing w:after="0"/>
              <w:jc w:val="left"/>
              <w:rPr>
                <w:b/>
                <w:color w:val="000000"/>
                <w:sz w:val="20"/>
                <w:szCs w:val="20"/>
                <w:u w:val="single"/>
              </w:rPr>
            </w:pPr>
          </w:p>
          <w:p w:rsidR="00A15362" w:rsidRDefault="00A15362" w:rsidP="00A15362">
            <w:pPr>
              <w:pStyle w:val="Corpotesto1"/>
              <w:spacing w:after="0"/>
              <w:jc w:val="left"/>
              <w:rPr>
                <w:b/>
                <w:color w:val="000000"/>
                <w:sz w:val="20"/>
                <w:szCs w:val="20"/>
                <w:u w:val="single"/>
              </w:rPr>
            </w:pPr>
          </w:p>
          <w:p w:rsidR="00A15362" w:rsidRDefault="00A15362" w:rsidP="00A15362">
            <w:pPr>
              <w:pStyle w:val="Corpotesto1"/>
              <w:spacing w:after="0"/>
              <w:jc w:val="left"/>
              <w:rPr>
                <w:b/>
                <w:color w:val="000000"/>
                <w:sz w:val="20"/>
                <w:szCs w:val="20"/>
                <w:u w:val="single"/>
              </w:rPr>
            </w:pPr>
          </w:p>
          <w:p w:rsidR="00A15362" w:rsidRDefault="00A15362" w:rsidP="00A15362">
            <w:pPr>
              <w:pStyle w:val="Corpotesto1"/>
              <w:spacing w:after="0"/>
              <w:jc w:val="left"/>
              <w:rPr>
                <w:b/>
                <w:color w:val="000000"/>
                <w:sz w:val="20"/>
                <w:szCs w:val="20"/>
                <w:u w:val="single"/>
              </w:rPr>
            </w:pPr>
          </w:p>
          <w:p w:rsidR="00A15362" w:rsidRDefault="00A15362" w:rsidP="00A15362">
            <w:pPr>
              <w:pStyle w:val="Corpotesto1"/>
              <w:spacing w:after="0"/>
              <w:jc w:val="left"/>
              <w:rPr>
                <w:b/>
                <w:color w:val="000000"/>
                <w:sz w:val="20"/>
                <w:szCs w:val="20"/>
                <w:u w:val="single"/>
              </w:rPr>
            </w:pPr>
          </w:p>
          <w:p w:rsidR="00A15362" w:rsidRPr="001D1EAE" w:rsidRDefault="00A15362" w:rsidP="00A15362">
            <w:pPr>
              <w:pStyle w:val="Corpotesto1"/>
              <w:spacing w:after="0"/>
              <w:jc w:val="left"/>
              <w:rPr>
                <w:rFonts w:cs="Calibri"/>
                <w:b/>
                <w:color w:val="000000"/>
                <w:sz w:val="24"/>
                <w:u w:val="single"/>
              </w:rPr>
            </w:pPr>
            <w:r w:rsidRPr="001D1EAE">
              <w:rPr>
                <w:b/>
                <w:color w:val="000000"/>
                <w:sz w:val="24"/>
                <w:u w:val="single"/>
              </w:rPr>
              <w:lastRenderedPageBreak/>
              <w:t>Il testo poetico e linguaggio poetico</w:t>
            </w:r>
          </w:p>
          <w:p w:rsidR="00A15362" w:rsidRPr="001D1EAE" w:rsidRDefault="00A15362" w:rsidP="00A15362">
            <w:pPr>
              <w:pStyle w:val="Corpotesto1"/>
              <w:spacing w:after="0"/>
              <w:jc w:val="left"/>
              <w:rPr>
                <w:color w:val="000000"/>
                <w:sz w:val="24"/>
              </w:rPr>
            </w:pPr>
            <w:r w:rsidRPr="001D1EAE">
              <w:rPr>
                <w:color w:val="000000"/>
                <w:sz w:val="24"/>
              </w:rPr>
              <w:t>“I temi nella poesia”</w:t>
            </w:r>
          </w:p>
          <w:p w:rsidR="00A15362" w:rsidRPr="001D1EAE" w:rsidRDefault="00A15362" w:rsidP="00A15362">
            <w:pPr>
              <w:pStyle w:val="Corpotesto1"/>
              <w:spacing w:after="0"/>
              <w:jc w:val="left"/>
              <w:rPr>
                <w:rFonts w:cs="Calibri"/>
                <w:color w:val="000000"/>
                <w:sz w:val="24"/>
              </w:rPr>
            </w:pPr>
          </w:p>
          <w:p w:rsidR="00A15362" w:rsidRPr="001D1EAE" w:rsidRDefault="00A15362" w:rsidP="00A15362">
            <w:pPr>
              <w:pStyle w:val="Corpotesto1"/>
              <w:spacing w:after="0"/>
              <w:jc w:val="left"/>
              <w:rPr>
                <w:b/>
                <w:color w:val="000000"/>
                <w:sz w:val="24"/>
                <w:u w:val="single"/>
              </w:rPr>
            </w:pPr>
            <w:r w:rsidRPr="001D1EAE">
              <w:rPr>
                <w:b/>
                <w:color w:val="000000"/>
                <w:sz w:val="24"/>
                <w:u w:val="single"/>
              </w:rPr>
              <w:t>La sintassi della frase:</w:t>
            </w:r>
          </w:p>
          <w:p w:rsidR="00A15362" w:rsidRPr="00A15362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A15362">
              <w:rPr>
                <w:rFonts w:ascii="Calibri" w:hAnsi="Calibri"/>
                <w:color w:val="000000"/>
              </w:rPr>
              <w:t>La frase semplice</w:t>
            </w:r>
          </w:p>
          <w:p w:rsidR="00A15362" w:rsidRPr="001D1EAE" w:rsidRDefault="00A15362" w:rsidP="00A15362">
            <w:pPr>
              <w:pStyle w:val="Corpotesto1"/>
              <w:spacing w:after="0"/>
              <w:jc w:val="left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FABF8F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auto"/>
          </w:tcPr>
          <w:p w:rsidR="00A15362" w:rsidRPr="00A15362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</w:rPr>
            </w:pPr>
            <w:r w:rsidRPr="00A15362">
              <w:rPr>
                <w:rFonts w:ascii="Calibri" w:hAnsi="Calibri"/>
                <w:b/>
                <w:u w:val="single"/>
              </w:rPr>
              <w:t>Colloquio orale:</w:t>
            </w:r>
            <w:r w:rsidRPr="00A15362">
              <w:rPr>
                <w:rFonts w:ascii="Calibri" w:hAnsi="Calibri"/>
              </w:rPr>
              <w:t xml:space="preserve"> </w:t>
            </w:r>
          </w:p>
          <w:p w:rsidR="00A15362" w:rsidRPr="00A15362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</w:rPr>
            </w:pPr>
            <w:r w:rsidRPr="00A15362">
              <w:rPr>
                <w:rFonts w:ascii="Calibri" w:hAnsi="Calibri"/>
              </w:rPr>
              <w:t>Individuazione , riconoscimento e analisi delle strutture della lingua presenti in un testo.</w:t>
            </w:r>
          </w:p>
          <w:p w:rsidR="00A15362" w:rsidRPr="001D1EAE" w:rsidRDefault="00A15362" w:rsidP="00A15362">
            <w:pPr>
              <w:pStyle w:val="Corpodeltesto3"/>
              <w:spacing w:after="0"/>
              <w:jc w:val="left"/>
              <w:rPr>
                <w:rFonts w:ascii="Calibri" w:hAnsi="Calibri"/>
                <w:color w:val="000000"/>
                <w:sz w:val="24"/>
                <w:szCs w:val="24"/>
              </w:rPr>
            </w:pPr>
            <w:r w:rsidRPr="001D1EAE">
              <w:rPr>
                <w:rFonts w:ascii="Calibri" w:hAnsi="Calibri"/>
                <w:color w:val="000000"/>
                <w:sz w:val="24"/>
                <w:szCs w:val="24"/>
              </w:rPr>
              <w:t>L’alunno individua oralmente la struttura del testo poetico attraverso le liriche esaminate</w:t>
            </w:r>
          </w:p>
          <w:p w:rsidR="00A15362" w:rsidRPr="00A15362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  <w:b/>
                <w:color w:val="000000"/>
                <w:u w:val="single"/>
              </w:rPr>
            </w:pPr>
            <w:r w:rsidRPr="00A15362">
              <w:rPr>
                <w:rFonts w:ascii="Calibri" w:hAnsi="Calibri"/>
                <w:b/>
                <w:color w:val="000000"/>
                <w:u w:val="single"/>
              </w:rPr>
              <w:t>Prova scritta:</w:t>
            </w:r>
          </w:p>
          <w:p w:rsidR="00A15362" w:rsidRPr="001D1EAE" w:rsidRDefault="00A15362" w:rsidP="00A15362">
            <w:pPr>
              <w:pStyle w:val="Corpodeltesto3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Analisi e comprensione di un testo poetico anche con l’ausilio di mezzi multimediali</w:t>
            </w:r>
          </w:p>
        </w:tc>
      </w:tr>
    </w:tbl>
    <w:p w:rsidR="00A15362" w:rsidRPr="00205B34" w:rsidRDefault="00A15362" w:rsidP="00A15362">
      <w:pPr>
        <w:jc w:val="left"/>
        <w:rPr>
          <w:rFonts w:ascii="Calibri" w:hAnsi="Calibri" w:cs="Calibri"/>
          <w:b/>
          <w:smallCaps/>
          <w:color w:val="000000"/>
          <w:sz w:val="32"/>
          <w:szCs w:val="32"/>
          <w:u w:val="single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6"/>
        <w:gridCol w:w="422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1"/>
      </w:tblGrid>
      <w:tr w:rsidR="00A15362" w:rsidRPr="009765E9" w:rsidTr="00A15362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A15362" w:rsidRPr="009765E9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4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 </w:t>
            </w:r>
          </w:p>
          <w:p w:rsidR="00A15362" w:rsidRPr="009765E9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A15362" w:rsidRPr="009765E9" w:rsidTr="00A15362"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6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servizi eno.  ospitalità alberghiera</w:t>
            </w:r>
          </w:p>
        </w:tc>
      </w:tr>
      <w:tr w:rsidR="00A15362" w:rsidRPr="009765E9" w:rsidTr="00A15362">
        <w:tc>
          <w:tcPr>
            <w:tcW w:w="16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7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6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ITALIANO</w:t>
            </w:r>
          </w:p>
        </w:tc>
      </w:tr>
      <w:tr w:rsidR="00A15362" w:rsidRPr="009765E9" w:rsidTr="00A15362">
        <w:tc>
          <w:tcPr>
            <w:tcW w:w="135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Monte ore curriculare annuale n.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A15362" w:rsidRPr="009765E9" w:rsidTr="00A15362">
        <w:tc>
          <w:tcPr>
            <w:tcW w:w="3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A15362" w:rsidRPr="00A15362" w:rsidRDefault="00A15362" w:rsidP="00A15362">
            <w:pPr>
              <w:rPr>
                <w:rFonts w:ascii="Calibri" w:hAnsi="Calibri"/>
                <w:bCs/>
                <w:sz w:val="22"/>
              </w:rPr>
            </w:pPr>
            <w:r w:rsidRPr="00A15362">
              <w:rPr>
                <w:rFonts w:ascii="Calibri" w:hAnsi="Calibri"/>
                <w:bCs/>
                <w:sz w:val="22"/>
                <w:szCs w:val="22"/>
              </w:rPr>
              <w:t>Padroneggiare gli strumenti espressivi ed argomentativi indispensabili per gestire l’interazione comunicativa verbale in vari contesti</w:t>
            </w:r>
          </w:p>
          <w:p w:rsidR="00A15362" w:rsidRPr="00A15362" w:rsidRDefault="00A15362" w:rsidP="00A15362">
            <w:pPr>
              <w:rPr>
                <w:rFonts w:ascii="Calibri" w:hAnsi="Calibri"/>
                <w:sz w:val="22"/>
              </w:rPr>
            </w:pPr>
            <w:r w:rsidRPr="00A15362">
              <w:rPr>
                <w:rFonts w:ascii="Calibri" w:hAnsi="Calibri"/>
                <w:bCs/>
                <w:sz w:val="22"/>
                <w:szCs w:val="22"/>
              </w:rPr>
              <w:t>Leggere, comprendere ed interpretare testi scritti di vario tipo</w:t>
            </w:r>
          </w:p>
          <w:p w:rsidR="00A15362" w:rsidRPr="00A15362" w:rsidRDefault="00A15362" w:rsidP="00A15362">
            <w:pPr>
              <w:rPr>
                <w:rFonts w:ascii="Calibri" w:hAnsi="Calibri"/>
                <w:sz w:val="22"/>
              </w:rPr>
            </w:pPr>
            <w:r w:rsidRPr="00A15362">
              <w:rPr>
                <w:rFonts w:ascii="Calibri" w:hAnsi="Calibri"/>
                <w:bCs/>
                <w:sz w:val="22"/>
                <w:szCs w:val="22"/>
              </w:rPr>
              <w:t>Produrre testi di vario tipo in relazione ai differenti scopi comunicativi</w:t>
            </w:r>
          </w:p>
          <w:p w:rsidR="00A15362" w:rsidRPr="00A15362" w:rsidRDefault="00A15362" w:rsidP="00A15362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mallCaps/>
                <w:color w:val="000000"/>
                <w:sz w:val="22"/>
              </w:rPr>
            </w:pPr>
            <w:r w:rsidRPr="00A15362">
              <w:rPr>
                <w:rFonts w:ascii="Calibri" w:hAnsi="Calibri"/>
                <w:bCs/>
                <w:sz w:val="22"/>
                <w:szCs w:val="22"/>
              </w:rPr>
              <w:t>Utilizzare gli strumenti fondamentali per una fruizione consapevole del patrimonio artistico</w:t>
            </w:r>
          </w:p>
        </w:tc>
      </w:tr>
      <w:tr w:rsidR="00A15362" w:rsidRPr="009765E9" w:rsidTr="00A15362">
        <w:tc>
          <w:tcPr>
            <w:tcW w:w="3631" w:type="dxa"/>
            <w:gridSpan w:val="2"/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shd w:val="clear" w:color="auto" w:fill="auto"/>
          </w:tcPr>
          <w:p w:rsidR="00A15362" w:rsidRPr="00A15362" w:rsidRDefault="00A15362" w:rsidP="00A15362">
            <w:pPr>
              <w:rPr>
                <w:rFonts w:ascii="Calibri" w:hAnsi="Calibri"/>
                <w:sz w:val="22"/>
              </w:rPr>
            </w:pPr>
            <w:r w:rsidRPr="00A15362">
              <w:rPr>
                <w:rFonts w:ascii="Calibri" w:hAnsi="Calibri"/>
                <w:sz w:val="22"/>
                <w:szCs w:val="22"/>
              </w:rPr>
              <w:t>Acquisire informazioni sulle testimonianze artistiche sui beni ambientali del territorio di appartenenza utilizzando strumenti e metodi adeguati.</w:t>
            </w:r>
          </w:p>
        </w:tc>
      </w:tr>
      <w:tr w:rsidR="00A15362" w:rsidRPr="009765E9" w:rsidTr="00A15362">
        <w:tc>
          <w:tcPr>
            <w:tcW w:w="3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2"/>
              </w:rPr>
            </w:pPr>
            <w:r w:rsidRPr="00A15362">
              <w:rPr>
                <w:rFonts w:ascii="Calibri" w:hAnsi="Calibri"/>
                <w:bCs/>
                <w:sz w:val="22"/>
                <w:szCs w:val="22"/>
              </w:rPr>
              <w:t>Applicare tecniche di base di lavorazione, organizzazione e commercializzazione dei servizi e dei prodotti enogastronomici, ristorativi e di accoglienza turistico alberghiera, secondo criteri prestabiliti, in contesti strutturati e sotto diretta supervisione.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A15362" w:rsidRPr="009765E9" w:rsidTr="00A15362">
        <w:tc>
          <w:tcPr>
            <w:tcW w:w="13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22</w:t>
            </w:r>
          </w:p>
        </w:tc>
      </w:tr>
      <w:tr w:rsidR="00A15362" w:rsidRPr="009765E9" w:rsidTr="00A15362">
        <w:trPr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A15362" w:rsidRPr="009765E9" w:rsidTr="00A15362">
        <w:trPr>
          <w:trHeight w:val="685"/>
        </w:trPr>
        <w:tc>
          <w:tcPr>
            <w:tcW w:w="363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A15362" w:rsidRPr="009765E9" w:rsidTr="00A15362">
        <w:trPr>
          <w:trHeight w:val="782"/>
        </w:trPr>
        <w:tc>
          <w:tcPr>
            <w:tcW w:w="363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A15362" w:rsidRPr="009765E9" w:rsidTr="00A15362">
        <w:tc>
          <w:tcPr>
            <w:tcW w:w="490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2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50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A15362" w:rsidRPr="009765E9" w:rsidTr="00A15362">
        <w:trPr>
          <w:trHeight w:val="869"/>
        </w:trPr>
        <w:tc>
          <w:tcPr>
            <w:tcW w:w="4906" w:type="dxa"/>
            <w:gridSpan w:val="4"/>
            <w:shd w:val="clear" w:color="auto" w:fill="auto"/>
          </w:tcPr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Comprendere il messaggio contenuto in un testo orale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Cogliere le relazioni logiche tra le varie componenti di un testo orale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Esporre in modo chiaro logico e coerente esperienze vissute o testi ascoltati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Riconoscere differenti registri comunicativi di un testo orale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 xml:space="preserve">Affrontare molteplici  situazioni comunicative </w:t>
            </w:r>
            <w:r w:rsidRPr="00A15362">
              <w:rPr>
                <w:rFonts w:ascii="Calibri" w:hAnsi="Calibri"/>
                <w:bCs/>
                <w:sz w:val="20"/>
                <w:szCs w:val="20"/>
              </w:rPr>
              <w:lastRenderedPageBreak/>
              <w:t>scambiando informazioni, idee per esprimere anche il proprio punto di vista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Individuare il punto di vista dell’altro in contesti formali ed informali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Padroneggiare le strutture della lingua presenti nei testi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Applicare strategie diverse di lettura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Individuare natura, funzione e principali scopi comunicativi ed espressivi di un testo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Cogliere i caratteri specifici di un testo letterario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Ricercare , acquisire e selezionare informazioni generali e specifiche in funzione della produzione di testi scritti di vario tipo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 xml:space="preserve">Prendere appunti e redigere sintesi e relazioni 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Rielaborare in forma chiara le informazioni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Produrre testi corretti e coerenti adeguati alle diverse situazioni comunicative</w:t>
            </w:r>
          </w:p>
          <w:p w:rsidR="00A15362" w:rsidRPr="00A15362" w:rsidRDefault="00A15362" w:rsidP="00A15362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Ascoltare, applicando tecniche di supporto alla comprensione, testi prodotti da una pluralità di canali comunicativi, cogliendone i diversi punti di vista e le diverse argomentazioni e riconoscendone la tipologia testuale, la fonte, lo scopo, l’argomento, le informazioni.</w:t>
            </w:r>
          </w:p>
          <w:p w:rsidR="00A15362" w:rsidRPr="00A15362" w:rsidRDefault="00A15362" w:rsidP="00A15362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Cogliere in una conversazione o in una discussione i diversi punti di vista e le diverse argomentazioni per poter intervenire con pertinenza e coerenza.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</w:rPr>
            </w:pPr>
            <w:r w:rsidRPr="00A15362">
              <w:rPr>
                <w:rFonts w:ascii="Calibri" w:hAnsi="Calibri"/>
                <w:sz w:val="20"/>
                <w:szCs w:val="20"/>
              </w:rPr>
              <w:t>Scrivere testi di tipo diverso (narrativo, descrittivo, espositivo, regolativo, argomentativo) anche in formato digitale, corretti sul piano morfosintattico e ortografico, con scelte lessicali appropriate, coerenti e coesi, adeguati allo scopo e al destinatario, curati nell’impaginazione, con lo sviluppo chiaro di un’idea di fondo e con riferimenti/citazioni funzionali al discorso</w:t>
            </w:r>
          </w:p>
          <w:p w:rsidR="00A15362" w:rsidRPr="00A15362" w:rsidRDefault="00A15362" w:rsidP="00A15362">
            <w:pPr>
              <w:rPr>
                <w:rFonts w:ascii="Calibri" w:hAnsi="Calibri"/>
                <w:sz w:val="20"/>
                <w:szCs w:val="20"/>
              </w:rPr>
            </w:pPr>
            <w:r w:rsidRPr="00A15362">
              <w:rPr>
                <w:rFonts w:ascii="Calibri" w:hAnsi="Calibri"/>
                <w:sz w:val="20"/>
                <w:szCs w:val="20"/>
              </w:rPr>
              <w:t xml:space="preserve">Scrivere testi di forma diversa, ad es. istruzioni per l’uso, lettere private e pubbliche (lettera formale, CV europeo, web portfolio), diari personali e di bordo, articoli (di cronaca, recensioni, commenti, argomentazioni) sulla base di modelli, adeguandoli a situazione, argomento, </w:t>
            </w:r>
            <w:r w:rsidRPr="00A15362">
              <w:rPr>
                <w:rFonts w:ascii="Calibri" w:hAnsi="Calibri"/>
                <w:sz w:val="20"/>
                <w:szCs w:val="20"/>
              </w:rPr>
              <w:lastRenderedPageBreak/>
              <w:t>scopo, destinatario, e selezionando il registro più adeguato.</w:t>
            </w:r>
          </w:p>
          <w:p w:rsidR="00A15362" w:rsidRPr="00A46564" w:rsidRDefault="00A15362" w:rsidP="00A15362">
            <w:pPr>
              <w:rPr>
                <w:sz w:val="20"/>
                <w:szCs w:val="20"/>
              </w:rPr>
            </w:pPr>
            <w:r w:rsidRPr="00A46564">
              <w:rPr>
                <w:sz w:val="20"/>
                <w:szCs w:val="20"/>
              </w:rPr>
              <w:t>Riconoscere e identificare i principali</w:t>
            </w:r>
          </w:p>
          <w:p w:rsidR="00A15362" w:rsidRPr="00A46564" w:rsidRDefault="00A15362" w:rsidP="00A15362">
            <w:pPr>
              <w:rPr>
                <w:sz w:val="20"/>
                <w:szCs w:val="20"/>
              </w:rPr>
            </w:pPr>
            <w:r w:rsidRPr="00A46564">
              <w:rPr>
                <w:sz w:val="20"/>
                <w:szCs w:val="20"/>
              </w:rPr>
              <w:t>periodi e linee di sviluppo della</w:t>
            </w:r>
          </w:p>
          <w:p w:rsidR="00A15362" w:rsidRPr="00A15362" w:rsidRDefault="00A15362" w:rsidP="00A15362">
            <w:pPr>
              <w:rPr>
                <w:rFonts w:ascii="Calibri" w:hAnsi="Calibri"/>
                <w:sz w:val="20"/>
                <w:szCs w:val="20"/>
              </w:rPr>
            </w:pPr>
            <w:r w:rsidRPr="00A46564">
              <w:rPr>
                <w:sz w:val="20"/>
                <w:szCs w:val="20"/>
              </w:rPr>
              <w:t>cultura artistica italiana e straniera</w:t>
            </w:r>
          </w:p>
          <w:p w:rsidR="00A15362" w:rsidRPr="006D7F2E" w:rsidRDefault="00A15362" w:rsidP="00A15362">
            <w:pPr>
              <w:rPr>
                <w:b/>
                <w:bCs/>
                <w:sz w:val="22"/>
                <w:szCs w:val="22"/>
              </w:rPr>
            </w:pPr>
            <w:r w:rsidRPr="006D7F2E">
              <w:rPr>
                <w:b/>
                <w:bCs/>
                <w:sz w:val="22"/>
                <w:szCs w:val="22"/>
              </w:rPr>
              <w:t>• Riconoscere e apprezzare le opere</w:t>
            </w:r>
          </w:p>
          <w:p w:rsidR="00A15362" w:rsidRPr="006D7F2E" w:rsidRDefault="00A15362" w:rsidP="00A15362">
            <w:pPr>
              <w:rPr>
                <w:b/>
                <w:bCs/>
                <w:sz w:val="22"/>
                <w:szCs w:val="22"/>
              </w:rPr>
            </w:pPr>
            <w:r w:rsidRPr="006D7F2E">
              <w:rPr>
                <w:b/>
                <w:bCs/>
                <w:sz w:val="22"/>
                <w:szCs w:val="22"/>
              </w:rPr>
              <w:t>d’arte</w:t>
            </w:r>
          </w:p>
          <w:p w:rsidR="00A15362" w:rsidRPr="006D7F2E" w:rsidRDefault="00A15362" w:rsidP="00A15362">
            <w:pPr>
              <w:rPr>
                <w:b/>
                <w:bCs/>
                <w:sz w:val="22"/>
                <w:szCs w:val="22"/>
              </w:rPr>
            </w:pPr>
            <w:r w:rsidRPr="006D7F2E">
              <w:rPr>
                <w:b/>
                <w:bCs/>
                <w:sz w:val="22"/>
                <w:szCs w:val="22"/>
              </w:rPr>
              <w:t>• Conoscere e rispettare i beni culturali e ambientali a partire dal proprio territorio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Applicare le regole della comunicazione nei contesti professionali di riferimento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4727" w:type="dxa"/>
            <w:gridSpan w:val="5"/>
            <w:shd w:val="clear" w:color="auto" w:fill="auto"/>
            <w:vAlign w:val="center"/>
          </w:tcPr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lastRenderedPageBreak/>
              <w:t>Principali strutture grammaticali della lingua italiana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Elementi di base e funzioni della lingua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Lessico fondamentale per la gestione di semplici comunicazioni orali in contesti formali e informali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 xml:space="preserve">Contesto, scopo e destinatario della comunicazione </w:t>
            </w:r>
          </w:p>
          <w:p w:rsidR="00A15362" w:rsidRPr="00A15362" w:rsidRDefault="00A15362" w:rsidP="00A15362">
            <w:pPr>
              <w:rPr>
                <w:rFonts w:ascii="Calibri" w:hAnsi="Calibri"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Codici fondamentali della comunicazione orale, verbale e non verbale</w:t>
            </w:r>
          </w:p>
          <w:p w:rsidR="00A15362" w:rsidRPr="00A15362" w:rsidRDefault="00A15362" w:rsidP="00A15362">
            <w:pPr>
              <w:rPr>
                <w:rFonts w:ascii="Calibri" w:hAnsi="Calibri"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 xml:space="preserve">Principi di organizzazione del discorso descrittivo, </w:t>
            </w:r>
            <w:r w:rsidRPr="00A15362">
              <w:rPr>
                <w:rFonts w:ascii="Calibri" w:hAnsi="Calibri"/>
                <w:bCs/>
                <w:sz w:val="20"/>
                <w:szCs w:val="20"/>
              </w:rPr>
              <w:lastRenderedPageBreak/>
              <w:t>narrativo, espositivo, argomentativi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Strutture essenziali dei testi narrativi, espositivi, argomentativi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Varietà lessicali in rapporto ad ambiti e contesti diversi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Tecniche di lettura analitica e sintetica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Tecniche di lettura espressiva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Principali generi letterari, con particolare riferimento alla tradizione italiana</w:t>
            </w:r>
          </w:p>
          <w:p w:rsidR="00A15362" w:rsidRPr="00A15362" w:rsidRDefault="00A15362" w:rsidP="00A15362">
            <w:pPr>
              <w:rPr>
                <w:rFonts w:ascii="Calibri" w:hAnsi="Calibri"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Contesto storico di riferimento di alcuni autori e opere</w:t>
            </w:r>
            <w:r w:rsidRPr="00A15362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Elementi strutturali di un testo scritto coerente e coeso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Uso dei dizionari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Modalità e tecniche delle diverse forme di produzione scritta: riassunto, lettera, relazioni, ecc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Fasi della produzione scritta: pianificazione ,stesura e revisione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</w:rPr>
            </w:pPr>
            <w:r w:rsidRPr="00A15362">
              <w:rPr>
                <w:rFonts w:ascii="Calibri" w:hAnsi="Calibri"/>
                <w:sz w:val="20"/>
                <w:szCs w:val="20"/>
              </w:rPr>
              <w:t>Il sistema e le strutture fondamentali della lingua italiana ai diversi livelli: fonologia, ortografia, morfologia, sintassi del verbo   della frase semplice, frase complessa, lessico.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</w:rPr>
            </w:pPr>
            <w:r w:rsidRPr="00A15362">
              <w:rPr>
                <w:rFonts w:ascii="Calibri" w:hAnsi="Calibri"/>
                <w:sz w:val="20"/>
                <w:szCs w:val="20"/>
              </w:rPr>
              <w:t>Strumenti e codici della comunicazione e loro connessioni in contesti formali, organizzativi e professionali.</w:t>
            </w:r>
          </w:p>
          <w:p w:rsidR="00A15362" w:rsidRPr="00A15362" w:rsidRDefault="00A15362" w:rsidP="00A15362">
            <w:pPr>
              <w:rPr>
                <w:rFonts w:ascii="Calibri" w:hAnsi="Calibri"/>
                <w:sz w:val="20"/>
                <w:szCs w:val="20"/>
              </w:rPr>
            </w:pPr>
            <w:r w:rsidRPr="00A15362">
              <w:rPr>
                <w:rFonts w:ascii="Calibri" w:hAnsi="Calibri"/>
                <w:sz w:val="20"/>
                <w:szCs w:val="20"/>
              </w:rPr>
              <w:t>Strutture essenziali dei testi funzionali: descrittivi, espositivi, , espressivi, valutativo interpretativi,argomentativi, regolativi.</w:t>
            </w:r>
          </w:p>
          <w:p w:rsidR="00A15362" w:rsidRPr="00A15362" w:rsidRDefault="00A15362" w:rsidP="00A15362">
            <w:pPr>
              <w:rPr>
                <w:rFonts w:ascii="Calibri" w:hAnsi="Calibri"/>
                <w:sz w:val="20"/>
                <w:szCs w:val="20"/>
              </w:rPr>
            </w:pPr>
            <w:r w:rsidRPr="00A15362">
              <w:rPr>
                <w:rFonts w:ascii="Calibri" w:hAnsi="Calibri"/>
                <w:sz w:val="20"/>
                <w:szCs w:val="20"/>
              </w:rPr>
              <w:t>I caratteri fondamentali delle più significative espressioni artistiche (arti figurative, architettura ecc.) italiane e di altri Paesi</w:t>
            </w:r>
          </w:p>
          <w:p w:rsidR="00A15362" w:rsidRPr="006D7F2E" w:rsidRDefault="00A15362" w:rsidP="00A15362">
            <w:pPr>
              <w:rPr>
                <w:b/>
                <w:bCs/>
                <w:sz w:val="22"/>
                <w:szCs w:val="22"/>
              </w:rPr>
            </w:pPr>
            <w:r w:rsidRPr="006D7F2E">
              <w:rPr>
                <w:b/>
                <w:bCs/>
                <w:sz w:val="22"/>
                <w:szCs w:val="22"/>
              </w:rPr>
              <w:t>• Elementi fondamentali per la</w:t>
            </w:r>
          </w:p>
          <w:p w:rsidR="00A15362" w:rsidRPr="006D7F2E" w:rsidRDefault="00A15362" w:rsidP="00A15362">
            <w:pPr>
              <w:rPr>
                <w:b/>
                <w:bCs/>
                <w:sz w:val="22"/>
                <w:szCs w:val="22"/>
              </w:rPr>
            </w:pPr>
            <w:r w:rsidRPr="006D7F2E">
              <w:rPr>
                <w:b/>
                <w:bCs/>
                <w:sz w:val="22"/>
                <w:szCs w:val="22"/>
              </w:rPr>
              <w:t>lettura/ascolto di un’opera d’arte (pittura, architettura, plastica, fotografia, film, musica…..)</w:t>
            </w:r>
          </w:p>
          <w:p w:rsidR="00A15362" w:rsidRPr="00A15362" w:rsidRDefault="00A15362" w:rsidP="00A15362">
            <w:pPr>
              <w:rPr>
                <w:rFonts w:ascii="Calibri" w:hAnsi="Calibri"/>
                <w:sz w:val="22"/>
                <w:szCs w:val="22"/>
              </w:rPr>
            </w:pPr>
            <w:r w:rsidRPr="006D7F2E">
              <w:rPr>
                <w:b/>
                <w:bCs/>
                <w:sz w:val="22"/>
                <w:szCs w:val="22"/>
              </w:rPr>
              <w:t>• Principali forme di espressione artistica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Concetti di base della comunicazione verbale e non verbale nelle diverse situazioni.</w:t>
            </w:r>
          </w:p>
          <w:p w:rsidR="00A15362" w:rsidRPr="00A15362" w:rsidRDefault="00A15362" w:rsidP="00A1536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50" w:type="dxa"/>
            <w:gridSpan w:val="6"/>
            <w:shd w:val="clear" w:color="auto" w:fill="auto"/>
            <w:vAlign w:val="center"/>
          </w:tcPr>
          <w:p w:rsidR="00A15362" w:rsidRDefault="00A15362" w:rsidP="00A15362">
            <w:pPr>
              <w:pStyle w:val="Corpotesto1"/>
              <w:spacing w:after="0"/>
              <w:jc w:val="left"/>
              <w:rPr>
                <w:b/>
                <w:color w:val="000000"/>
                <w:sz w:val="24"/>
                <w:u w:val="single"/>
              </w:rPr>
            </w:pPr>
          </w:p>
          <w:p w:rsidR="00A15362" w:rsidRDefault="00A15362" w:rsidP="00A15362">
            <w:pPr>
              <w:pStyle w:val="Corpotesto1"/>
              <w:spacing w:after="0"/>
              <w:jc w:val="left"/>
              <w:rPr>
                <w:b/>
                <w:color w:val="000000"/>
                <w:sz w:val="24"/>
                <w:u w:val="single"/>
              </w:rPr>
            </w:pPr>
          </w:p>
          <w:p w:rsidR="00A15362" w:rsidRDefault="00A15362" w:rsidP="00A15362">
            <w:pPr>
              <w:pStyle w:val="Corpotesto1"/>
              <w:spacing w:after="0"/>
              <w:jc w:val="left"/>
              <w:rPr>
                <w:b/>
                <w:color w:val="000000"/>
                <w:sz w:val="24"/>
                <w:u w:val="single"/>
              </w:rPr>
            </w:pPr>
          </w:p>
          <w:p w:rsidR="00A15362" w:rsidRDefault="00A15362" w:rsidP="00A15362">
            <w:pPr>
              <w:pStyle w:val="Corpotesto1"/>
              <w:spacing w:after="0"/>
              <w:jc w:val="left"/>
              <w:rPr>
                <w:b/>
                <w:color w:val="000000"/>
                <w:sz w:val="24"/>
                <w:u w:val="single"/>
              </w:rPr>
            </w:pPr>
          </w:p>
          <w:p w:rsidR="00A15362" w:rsidRDefault="00A15362" w:rsidP="00A15362">
            <w:pPr>
              <w:pStyle w:val="Corpotesto1"/>
              <w:spacing w:after="0"/>
              <w:jc w:val="left"/>
              <w:rPr>
                <w:b/>
                <w:color w:val="000000"/>
                <w:sz w:val="24"/>
                <w:u w:val="single"/>
              </w:rPr>
            </w:pPr>
          </w:p>
          <w:p w:rsidR="00A15362" w:rsidRDefault="00A15362" w:rsidP="00A15362">
            <w:pPr>
              <w:pStyle w:val="Corpotesto1"/>
              <w:spacing w:after="0"/>
              <w:jc w:val="left"/>
              <w:rPr>
                <w:b/>
                <w:color w:val="000000"/>
                <w:sz w:val="24"/>
                <w:u w:val="single"/>
              </w:rPr>
            </w:pPr>
          </w:p>
          <w:p w:rsidR="00A15362" w:rsidRDefault="00A15362" w:rsidP="00A15362">
            <w:pPr>
              <w:pStyle w:val="Corpotesto1"/>
              <w:spacing w:after="0"/>
              <w:jc w:val="left"/>
              <w:rPr>
                <w:b/>
                <w:color w:val="000000"/>
                <w:sz w:val="24"/>
                <w:u w:val="single"/>
              </w:rPr>
            </w:pPr>
          </w:p>
          <w:p w:rsidR="00A15362" w:rsidRPr="002E56C4" w:rsidRDefault="00A15362" w:rsidP="00A15362">
            <w:pPr>
              <w:pStyle w:val="Corpotesto1"/>
              <w:spacing w:after="0"/>
              <w:jc w:val="left"/>
              <w:rPr>
                <w:rFonts w:cs="Calibri"/>
                <w:b/>
                <w:color w:val="000000"/>
                <w:sz w:val="24"/>
                <w:u w:val="single"/>
              </w:rPr>
            </w:pPr>
            <w:r w:rsidRPr="002E56C4">
              <w:rPr>
                <w:b/>
                <w:color w:val="000000"/>
                <w:sz w:val="24"/>
                <w:u w:val="single"/>
              </w:rPr>
              <w:lastRenderedPageBreak/>
              <w:t xml:space="preserve">Il teatro: </w:t>
            </w:r>
          </w:p>
          <w:p w:rsidR="00A15362" w:rsidRPr="00A15362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A15362">
              <w:rPr>
                <w:rFonts w:ascii="Calibri" w:hAnsi="Calibri"/>
                <w:color w:val="000000"/>
              </w:rPr>
              <w:t>- Che cos’è il teatro</w:t>
            </w:r>
          </w:p>
          <w:p w:rsidR="00A15362" w:rsidRPr="00A15362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A15362">
              <w:rPr>
                <w:rFonts w:ascii="Calibri" w:hAnsi="Calibri"/>
                <w:color w:val="000000"/>
              </w:rPr>
              <w:t>- La tragedia classica</w:t>
            </w:r>
          </w:p>
          <w:p w:rsidR="00A15362" w:rsidRPr="00A15362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A15362">
              <w:rPr>
                <w:rFonts w:ascii="Calibri" w:hAnsi="Calibri"/>
                <w:color w:val="000000"/>
              </w:rPr>
              <w:t>- La tragedia moderna</w:t>
            </w:r>
          </w:p>
          <w:p w:rsidR="00A15362" w:rsidRPr="00A15362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A15362">
              <w:rPr>
                <w:rFonts w:ascii="Calibri" w:hAnsi="Calibri"/>
                <w:color w:val="000000"/>
              </w:rPr>
              <w:t>- La commedia e le sue caratteristiche</w:t>
            </w:r>
          </w:p>
          <w:p w:rsidR="00A15362" w:rsidRPr="002E56C4" w:rsidRDefault="00A15362" w:rsidP="00A15362">
            <w:pPr>
              <w:pStyle w:val="Corpotesto1"/>
              <w:spacing w:after="0"/>
              <w:jc w:val="left"/>
              <w:rPr>
                <w:rFonts w:cs="Calibri"/>
                <w:color w:val="000000"/>
                <w:sz w:val="22"/>
              </w:rPr>
            </w:pPr>
          </w:p>
          <w:p w:rsidR="00A15362" w:rsidRPr="002E56C4" w:rsidRDefault="00A15362" w:rsidP="00A15362">
            <w:pPr>
              <w:pStyle w:val="Corpotesto1"/>
              <w:spacing w:after="0"/>
              <w:jc w:val="left"/>
              <w:rPr>
                <w:rFonts w:cs="Calibri"/>
                <w:color w:val="000000"/>
                <w:sz w:val="22"/>
              </w:rPr>
            </w:pPr>
          </w:p>
          <w:p w:rsidR="00A15362" w:rsidRPr="002E56C4" w:rsidRDefault="00A15362" w:rsidP="00A15362">
            <w:pPr>
              <w:pStyle w:val="Corpotesto1"/>
              <w:spacing w:after="0"/>
              <w:jc w:val="left"/>
              <w:rPr>
                <w:b/>
                <w:color w:val="000000"/>
                <w:sz w:val="24"/>
                <w:u w:val="single"/>
              </w:rPr>
            </w:pPr>
            <w:r w:rsidRPr="002E56C4">
              <w:rPr>
                <w:b/>
                <w:color w:val="000000"/>
                <w:sz w:val="24"/>
                <w:u w:val="single"/>
              </w:rPr>
              <w:t>La sintassi della frase:</w:t>
            </w:r>
          </w:p>
          <w:p w:rsidR="00A15362" w:rsidRPr="00A15362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A15362">
              <w:rPr>
                <w:rFonts w:ascii="Calibri" w:hAnsi="Calibri"/>
                <w:color w:val="000000"/>
              </w:rPr>
              <w:t>- La frase complessa</w:t>
            </w:r>
          </w:p>
          <w:p w:rsidR="00A15362" w:rsidRPr="009765E9" w:rsidRDefault="00A15362" w:rsidP="00A15362">
            <w:pPr>
              <w:pStyle w:val="Corpotesto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FABF8F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auto"/>
          </w:tcPr>
          <w:p w:rsidR="00A15362" w:rsidRPr="00A15362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</w:rPr>
            </w:pPr>
            <w:r w:rsidRPr="00A15362">
              <w:rPr>
                <w:rFonts w:ascii="Calibri" w:hAnsi="Calibri"/>
                <w:b/>
                <w:u w:val="single"/>
              </w:rPr>
              <w:t>Colloquio orale:</w:t>
            </w:r>
            <w:r w:rsidRPr="00A15362">
              <w:rPr>
                <w:rFonts w:ascii="Calibri" w:hAnsi="Calibri"/>
              </w:rPr>
              <w:t xml:space="preserve"> </w:t>
            </w:r>
          </w:p>
          <w:p w:rsidR="00A15362" w:rsidRPr="00684952" w:rsidRDefault="00A15362" w:rsidP="00A15362">
            <w:pPr>
              <w:pStyle w:val="Corpodeltesto3"/>
              <w:spacing w:after="0"/>
              <w:jc w:val="left"/>
              <w:rPr>
                <w:rFonts w:ascii="Calibri" w:hAnsi="Calibri"/>
                <w:color w:val="000000"/>
                <w:sz w:val="24"/>
                <w:szCs w:val="24"/>
              </w:rPr>
            </w:pPr>
            <w:r w:rsidRPr="001D1EAE">
              <w:rPr>
                <w:rFonts w:ascii="Calibri" w:hAnsi="Calibri"/>
                <w:color w:val="000000"/>
                <w:sz w:val="24"/>
                <w:szCs w:val="24"/>
              </w:rPr>
              <w:t xml:space="preserve">L’alunno individua oralmente la struttura del testo </w:t>
            </w:r>
            <w:r>
              <w:rPr>
                <w:rFonts w:ascii="Calibri" w:hAnsi="Calibri"/>
                <w:color w:val="000000"/>
                <w:sz w:val="24"/>
                <w:szCs w:val="24"/>
              </w:rPr>
              <w:t>teatrale</w:t>
            </w:r>
            <w:r w:rsidRPr="001D1EAE">
              <w:rPr>
                <w:rFonts w:ascii="Calibri" w:hAnsi="Calibri"/>
                <w:color w:val="000000"/>
                <w:sz w:val="24"/>
                <w:szCs w:val="24"/>
              </w:rPr>
              <w:t xml:space="preserve"> attraverso le </w:t>
            </w:r>
            <w:r>
              <w:rPr>
                <w:rFonts w:ascii="Calibri" w:hAnsi="Calibri"/>
                <w:color w:val="000000"/>
                <w:sz w:val="24"/>
                <w:szCs w:val="24"/>
              </w:rPr>
              <w:t>opere</w:t>
            </w:r>
            <w:r w:rsidRPr="001D1EAE">
              <w:rPr>
                <w:rFonts w:ascii="Calibri" w:hAnsi="Calibri"/>
                <w:color w:val="000000"/>
                <w:sz w:val="24"/>
                <w:szCs w:val="24"/>
              </w:rPr>
              <w:t xml:space="preserve"> esaminate</w:t>
            </w:r>
          </w:p>
        </w:tc>
      </w:tr>
    </w:tbl>
    <w:p w:rsidR="00A15362" w:rsidRDefault="00A15362" w:rsidP="00A15362"/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6"/>
        <w:gridCol w:w="422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1"/>
      </w:tblGrid>
      <w:tr w:rsidR="00A15362" w:rsidRPr="009765E9" w:rsidTr="00A15362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A15362" w:rsidRPr="009765E9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5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</w:t>
            </w:r>
          </w:p>
          <w:p w:rsidR="00A15362" w:rsidRPr="009765E9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A15362" w:rsidRPr="009765E9" w:rsidTr="00A15362"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6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servizi eno.  ospitalità alberghiera</w:t>
            </w:r>
          </w:p>
        </w:tc>
      </w:tr>
      <w:tr w:rsidR="00A15362" w:rsidRPr="009765E9" w:rsidTr="00A15362">
        <w:tc>
          <w:tcPr>
            <w:tcW w:w="16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7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n.5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6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ITALIANO</w:t>
            </w:r>
          </w:p>
        </w:tc>
      </w:tr>
      <w:tr w:rsidR="00A15362" w:rsidRPr="009765E9" w:rsidTr="00A15362">
        <w:tc>
          <w:tcPr>
            <w:tcW w:w="135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A15362" w:rsidRPr="009765E9" w:rsidTr="00A15362">
        <w:tc>
          <w:tcPr>
            <w:tcW w:w="3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A15362" w:rsidRPr="00A15362" w:rsidRDefault="00A15362" w:rsidP="00A15362">
            <w:pPr>
              <w:rPr>
                <w:rFonts w:ascii="Calibri" w:hAnsi="Calibri"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Leggere, comprendere ed interpretare testi scritti di vario tipo</w:t>
            </w:r>
          </w:p>
          <w:p w:rsidR="00A15362" w:rsidRPr="00A15362" w:rsidRDefault="00A15362" w:rsidP="00A15362">
            <w:pPr>
              <w:rPr>
                <w:rFonts w:ascii="Calibri" w:hAnsi="Calibri"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Produrre testi di vario tipo in relazione ai differenti scopi comunicativi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Utilizzare e  produrre testi multimediali</w:t>
            </w:r>
          </w:p>
        </w:tc>
      </w:tr>
      <w:tr w:rsidR="00A15362" w:rsidRPr="009765E9" w:rsidTr="00A15362">
        <w:tc>
          <w:tcPr>
            <w:tcW w:w="3631" w:type="dxa"/>
            <w:gridSpan w:val="2"/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shd w:val="clear" w:color="auto" w:fill="auto"/>
          </w:tcPr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</w:rPr>
            </w:pPr>
            <w:r w:rsidRPr="00A15362">
              <w:rPr>
                <w:rFonts w:ascii="Calibri" w:hAnsi="Calibri"/>
                <w:sz w:val="20"/>
                <w:szCs w:val="20"/>
              </w:rPr>
              <w:t>Gestire l’interazione comunicativa, orale e scritta, in relazione agli interlocutori e al contesto. Comprendere i punti principali di testi orali e scritti di varia tipologia, provenienti da fonti diverse, anche di gitali.</w:t>
            </w:r>
          </w:p>
          <w:p w:rsidR="00A15362" w:rsidRPr="00A15362" w:rsidRDefault="00A15362" w:rsidP="00A15362">
            <w:pPr>
              <w:rPr>
                <w:rFonts w:ascii="Calibri" w:hAnsi="Calibri"/>
                <w:sz w:val="20"/>
                <w:szCs w:val="20"/>
              </w:rPr>
            </w:pPr>
            <w:r w:rsidRPr="00A15362">
              <w:rPr>
                <w:rFonts w:ascii="Calibri" w:hAnsi="Calibri"/>
                <w:sz w:val="20"/>
                <w:szCs w:val="20"/>
              </w:rPr>
              <w:t>Elaborare testi funzionali, orali e scritti, di varie tipologie, per descrivere esperienze, spiegare fenomeni e concetti, raccontare eventi, con un uso corretto del lessico di base e un uso appropriato delle competenze espressive.</w:t>
            </w:r>
          </w:p>
        </w:tc>
      </w:tr>
      <w:tr w:rsidR="00A15362" w:rsidRPr="009765E9" w:rsidTr="00A15362">
        <w:tc>
          <w:tcPr>
            <w:tcW w:w="3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di cui al decreto n.766 del 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23/08/2019:</w:t>
            </w:r>
          </w:p>
        </w:tc>
        <w:tc>
          <w:tcPr>
            <w:tcW w:w="1065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A15362" w:rsidRPr="00A15362" w:rsidRDefault="00A15362" w:rsidP="00A1536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lastRenderedPageBreak/>
              <w:t>Eseguire compiti semplici, in contesti strutturati e secondo criteri prestabiliti, di promozione dei beni culturali e ambientali, delle tipicità enogastronomiche, delle attrazioni, degli eventi e delle manifestazioni del territorio di appartenenza</w:t>
            </w:r>
          </w:p>
        </w:tc>
      </w:tr>
      <w:tr w:rsidR="00A15362" w:rsidRPr="009765E9" w:rsidTr="00A15362">
        <w:tc>
          <w:tcPr>
            <w:tcW w:w="13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N. di ore impegnate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22</w:t>
            </w:r>
          </w:p>
        </w:tc>
      </w:tr>
      <w:tr w:rsidR="00A15362" w:rsidRPr="009765E9" w:rsidTr="00A15362">
        <w:trPr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A15362" w:rsidRPr="009765E9" w:rsidTr="00A15362">
        <w:trPr>
          <w:trHeight w:val="685"/>
        </w:trPr>
        <w:tc>
          <w:tcPr>
            <w:tcW w:w="363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A15362" w:rsidRPr="009765E9" w:rsidTr="00A15362">
        <w:trPr>
          <w:trHeight w:val="782"/>
        </w:trPr>
        <w:tc>
          <w:tcPr>
            <w:tcW w:w="363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A15362" w:rsidRPr="009765E9" w:rsidTr="00A15362">
        <w:tc>
          <w:tcPr>
            <w:tcW w:w="490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2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50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A15362" w:rsidRPr="009765E9" w:rsidTr="00A15362">
        <w:trPr>
          <w:trHeight w:val="869"/>
        </w:trPr>
        <w:tc>
          <w:tcPr>
            <w:tcW w:w="4906" w:type="dxa"/>
            <w:gridSpan w:val="4"/>
            <w:shd w:val="clear" w:color="auto" w:fill="auto"/>
          </w:tcPr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Padroneggiare le strutture della lingua presenti nei testi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Applicare strategie diverse di lettura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Individuare natura, funzione e principali scopi comunicativi ed espressivi di un testo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Cogliere i caratteri specifici di un testo letterario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Ricercare , acquisire e selezionare informazioni generali e specifiche in funzione della produzione di testi scritti di vario tipo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 xml:space="preserve">Prendere appunti e redigere sintesi e relazioni 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Rielaborare in forma chiara le informazioni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Produrre testi corretti e coerenti adeguati alle diverse situazioni comunicative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Comprendere i prodotti della comunicazione audiovisiva</w:t>
            </w:r>
          </w:p>
          <w:p w:rsidR="00A15362" w:rsidRPr="00A15362" w:rsidRDefault="00A15362" w:rsidP="00A15362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Ascoltare, applicando tecniche di supporto alla comprensione, testi prodotti da una pluralità di canali comunicativi, cogliendone i diversi punti di vista e le diverse argomentazioni e riconoscendone la tipologia testuale, la fonte, lo scopo, l’argomento, le informazioni.</w:t>
            </w:r>
          </w:p>
          <w:p w:rsidR="00A15362" w:rsidRPr="00A15362" w:rsidRDefault="00A15362" w:rsidP="00A15362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Cogliere in una conversazione o in una discussione i diversi punti di vista e le diverse argomentazioni per poter intervenire con pertinenza e coerenza.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sz w:val="20"/>
                <w:szCs w:val="20"/>
              </w:rPr>
              <w:t xml:space="preserve">Scrivere testi di tipo diverso (narrativo, descrittivo, espositivo, regolativo, argomentativo) anche in formato digitale, corretti sul piano morfosintattico e ortografico, </w:t>
            </w:r>
            <w:r w:rsidRPr="00A15362">
              <w:rPr>
                <w:rFonts w:ascii="Calibri" w:hAnsi="Calibri"/>
                <w:sz w:val="20"/>
                <w:szCs w:val="20"/>
              </w:rPr>
              <w:lastRenderedPageBreak/>
              <w:t>con scelte lessicali appropriate, coerenti e coesi, adeguati allo scopo e al destinatario, curati nell’impaginazione, con lo sviluppo chiaro di un’idea di fondo e con riferimenti/citazioni funzionali al discorso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sz w:val="20"/>
                <w:szCs w:val="20"/>
              </w:rPr>
              <w:t>Scrivere testi di forma diversa, ad es. istruzioni per l’uso, lettere private e pubbliche (lettera formale, CV europeo, web portfolio), diari personali e di bordo, articoli (di cronaca, recensioni, commenti, argomentazioni) sulla base di modelli, adeguandoli a situazione, argomento, scopo, destinatario, e selezionando il registro più adeguato.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Applicare tecniche di base per la promozione di prodotti e servizi</w:t>
            </w:r>
          </w:p>
        </w:tc>
        <w:tc>
          <w:tcPr>
            <w:tcW w:w="4727" w:type="dxa"/>
            <w:gridSpan w:val="5"/>
            <w:shd w:val="clear" w:color="auto" w:fill="auto"/>
            <w:vAlign w:val="center"/>
          </w:tcPr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lastRenderedPageBreak/>
              <w:t>Strutture essenziali dei testi narrativi, espositivi, argomentativi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Principali connettivi logici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Varietà lessicali in rapporto ad ambiti e contesti diversi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Tecniche di lettura analitica e sintetica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Tecniche di lettura espressiva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Principali generi letterari, con particolare riferimento alla tradizione italiana</w:t>
            </w:r>
          </w:p>
          <w:p w:rsidR="00A15362" w:rsidRPr="00A15362" w:rsidRDefault="00A15362" w:rsidP="00A15362">
            <w:pPr>
              <w:rPr>
                <w:rFonts w:ascii="Calibri" w:hAnsi="Calibri"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Contesto storico di riferimento di alcuni autori e opere</w:t>
            </w:r>
            <w:r w:rsidRPr="00A15362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Elementi strutturali di un testo scritto coerente e coeso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Modalità e tecniche delle diverse forme di produzione scritta: riassunto, lettera, relazioni, ecc</w:t>
            </w:r>
          </w:p>
          <w:p w:rsidR="00A15362" w:rsidRPr="00A15362" w:rsidRDefault="00A15362" w:rsidP="00A15362">
            <w:pPr>
              <w:rPr>
                <w:rFonts w:ascii="Calibri" w:hAnsi="Calibri"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Fasi della produzione scritta: pianificazione ,stesura e revisione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Principali componenti strutturali ed espressive di un prodotto audiovisivo</w:t>
            </w:r>
          </w:p>
          <w:p w:rsidR="00A15362" w:rsidRPr="00A15362" w:rsidRDefault="00A15362" w:rsidP="00A15362">
            <w:pPr>
              <w:rPr>
                <w:rFonts w:ascii="Calibri" w:hAnsi="Calibri"/>
                <w:sz w:val="20"/>
                <w:szCs w:val="20"/>
              </w:rPr>
            </w:pPr>
            <w:r w:rsidRPr="00A15362">
              <w:rPr>
                <w:rFonts w:ascii="Calibri" w:hAnsi="Calibri"/>
                <w:sz w:val="20"/>
                <w:szCs w:val="20"/>
              </w:rPr>
              <w:t>Il sistema e le strutture fondamentali della lingua italiana ai diversi livelli: fonologia, ortografia, morfologia, sintassi del verbo   della frase semplice, frase complessa, lessico.</w:t>
            </w:r>
          </w:p>
          <w:p w:rsidR="00A15362" w:rsidRPr="00A15362" w:rsidRDefault="00A15362" w:rsidP="00A15362">
            <w:pPr>
              <w:rPr>
                <w:rFonts w:ascii="Calibri" w:hAnsi="Calibri"/>
                <w:sz w:val="20"/>
                <w:szCs w:val="20"/>
              </w:rPr>
            </w:pPr>
            <w:r w:rsidRPr="00A15362">
              <w:rPr>
                <w:rFonts w:ascii="Calibri" w:hAnsi="Calibri"/>
                <w:sz w:val="20"/>
                <w:szCs w:val="20"/>
              </w:rPr>
              <w:t>Strumenti e codici della comunicazione e loro connessioni in contesti formali, organizzativi e professionali.</w:t>
            </w:r>
          </w:p>
          <w:p w:rsidR="00A15362" w:rsidRPr="00A15362" w:rsidRDefault="00A15362" w:rsidP="00A15362">
            <w:pPr>
              <w:rPr>
                <w:rFonts w:ascii="Calibri" w:hAnsi="Calibri"/>
                <w:sz w:val="20"/>
                <w:szCs w:val="20"/>
              </w:rPr>
            </w:pPr>
            <w:r w:rsidRPr="00A15362">
              <w:rPr>
                <w:rFonts w:ascii="Calibri" w:hAnsi="Calibri"/>
                <w:sz w:val="20"/>
                <w:szCs w:val="20"/>
              </w:rPr>
              <w:t xml:space="preserve">Strutture essenziali dei testi funzionali: descrittivi, </w:t>
            </w:r>
            <w:r w:rsidRPr="00A15362">
              <w:rPr>
                <w:rFonts w:ascii="Calibri" w:hAnsi="Calibri"/>
                <w:sz w:val="20"/>
                <w:szCs w:val="20"/>
              </w:rPr>
              <w:lastRenderedPageBreak/>
              <w:t>espositivi, , espressivi, valutativo interpretativi,argomentativi, regolativi.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Adottare tecniche di base per la presentazione di prodotti enogastronomici, servizi di accoglienza e beni culturali tipici del territorio di appartenenza</w:t>
            </w:r>
          </w:p>
          <w:p w:rsidR="00A15362" w:rsidRPr="009A3697" w:rsidRDefault="00A15362" w:rsidP="00A15362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650" w:type="dxa"/>
            <w:gridSpan w:val="6"/>
            <w:shd w:val="clear" w:color="auto" w:fill="auto"/>
            <w:vAlign w:val="center"/>
          </w:tcPr>
          <w:p w:rsidR="00A15362" w:rsidRDefault="00A15362" w:rsidP="00A15362">
            <w:pPr>
              <w:pStyle w:val="Corpotesto1"/>
              <w:spacing w:after="0"/>
              <w:jc w:val="left"/>
              <w:rPr>
                <w:rFonts w:ascii="Calibri" w:hAnsi="Calibri"/>
                <w:b/>
                <w:color w:val="000000"/>
                <w:sz w:val="24"/>
                <w:u w:val="single"/>
              </w:rPr>
            </w:pPr>
          </w:p>
          <w:p w:rsidR="00A15362" w:rsidRDefault="00A15362" w:rsidP="00A15362">
            <w:pPr>
              <w:pStyle w:val="Corpotesto1"/>
              <w:spacing w:after="0"/>
              <w:jc w:val="left"/>
              <w:rPr>
                <w:rFonts w:ascii="Calibri" w:hAnsi="Calibri"/>
                <w:b/>
                <w:color w:val="000000"/>
                <w:sz w:val="24"/>
                <w:u w:val="single"/>
              </w:rPr>
            </w:pPr>
          </w:p>
          <w:p w:rsidR="00A15362" w:rsidRDefault="00A15362" w:rsidP="00A15362">
            <w:pPr>
              <w:pStyle w:val="Corpotesto1"/>
              <w:spacing w:after="0"/>
              <w:jc w:val="left"/>
              <w:rPr>
                <w:rFonts w:ascii="Calibri" w:hAnsi="Calibri"/>
                <w:b/>
                <w:color w:val="000000"/>
                <w:sz w:val="24"/>
                <w:u w:val="single"/>
              </w:rPr>
            </w:pPr>
          </w:p>
          <w:p w:rsidR="00A15362" w:rsidRDefault="00A15362" w:rsidP="00A15362">
            <w:pPr>
              <w:pStyle w:val="Corpotesto1"/>
              <w:spacing w:after="0"/>
              <w:jc w:val="left"/>
              <w:rPr>
                <w:rFonts w:ascii="Calibri" w:hAnsi="Calibri"/>
                <w:b/>
                <w:color w:val="000000"/>
                <w:sz w:val="24"/>
                <w:u w:val="single"/>
              </w:rPr>
            </w:pPr>
          </w:p>
          <w:p w:rsidR="00A15362" w:rsidRDefault="00A15362" w:rsidP="00A15362">
            <w:pPr>
              <w:pStyle w:val="Corpotesto1"/>
              <w:spacing w:after="0"/>
              <w:jc w:val="left"/>
              <w:rPr>
                <w:rFonts w:ascii="Calibri" w:hAnsi="Calibri"/>
                <w:b/>
                <w:color w:val="000000"/>
                <w:sz w:val="24"/>
                <w:u w:val="single"/>
              </w:rPr>
            </w:pPr>
            <w:r w:rsidRPr="00F74D31">
              <w:rPr>
                <w:rFonts w:ascii="Calibri" w:hAnsi="Calibri"/>
                <w:b/>
                <w:color w:val="000000"/>
                <w:sz w:val="24"/>
                <w:u w:val="single"/>
              </w:rPr>
              <w:t>La tragedia e la commedia a confronto</w:t>
            </w:r>
          </w:p>
          <w:p w:rsidR="00A15362" w:rsidRPr="00F74D31" w:rsidRDefault="00A15362" w:rsidP="00A15362">
            <w:pPr>
              <w:pStyle w:val="Corpotesto1"/>
              <w:spacing w:after="0"/>
              <w:jc w:val="left"/>
              <w:rPr>
                <w:rFonts w:ascii="Calibri" w:hAnsi="Calibri" w:cs="Calibri"/>
                <w:b/>
                <w:color w:val="000000"/>
                <w:sz w:val="24"/>
                <w:u w:val="single"/>
              </w:rPr>
            </w:pPr>
          </w:p>
          <w:p w:rsidR="00A15362" w:rsidRPr="00F74D31" w:rsidRDefault="00A15362" w:rsidP="00A15362">
            <w:pPr>
              <w:pStyle w:val="Corpotesto1"/>
              <w:spacing w:after="0"/>
              <w:jc w:val="left"/>
              <w:rPr>
                <w:rFonts w:ascii="Calibri" w:hAnsi="Calibri"/>
                <w:b/>
                <w:color w:val="000000"/>
                <w:sz w:val="24"/>
                <w:u w:val="single"/>
              </w:rPr>
            </w:pPr>
            <w:r w:rsidRPr="00F74D31">
              <w:rPr>
                <w:rFonts w:ascii="Calibri" w:hAnsi="Calibri"/>
                <w:b/>
                <w:color w:val="000000"/>
                <w:sz w:val="24"/>
                <w:u w:val="single"/>
              </w:rPr>
              <w:t>La sintassi della frase:</w:t>
            </w:r>
          </w:p>
          <w:p w:rsidR="00A15362" w:rsidRPr="00F74D31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74D31">
              <w:rPr>
                <w:rFonts w:ascii="Calibri" w:hAnsi="Calibri"/>
                <w:color w:val="000000"/>
              </w:rPr>
              <w:t>- La frase complessa</w:t>
            </w:r>
          </w:p>
          <w:p w:rsidR="00A15362" w:rsidRPr="009765E9" w:rsidRDefault="00A15362" w:rsidP="00A15362">
            <w:pPr>
              <w:pStyle w:val="Corpotesto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FABF8F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auto"/>
          </w:tcPr>
          <w:p w:rsidR="00A15362" w:rsidRPr="00A15362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  <w:sz w:val="20"/>
                <w:szCs w:val="20"/>
              </w:rPr>
            </w:pPr>
            <w:r w:rsidRPr="00A15362">
              <w:rPr>
                <w:rFonts w:ascii="Calibri" w:hAnsi="Calibri"/>
                <w:b/>
                <w:sz w:val="20"/>
                <w:szCs w:val="20"/>
                <w:u w:val="single"/>
              </w:rPr>
              <w:t>Colloquio orale:</w:t>
            </w:r>
            <w:r w:rsidRPr="00A15362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A15362" w:rsidRPr="00A15362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  <w:sz w:val="20"/>
                <w:szCs w:val="20"/>
              </w:rPr>
            </w:pPr>
            <w:r w:rsidRPr="00A15362">
              <w:rPr>
                <w:rFonts w:ascii="Calibri" w:hAnsi="Calibri"/>
                <w:sz w:val="20"/>
                <w:szCs w:val="20"/>
              </w:rPr>
              <w:t>Individuazione , riconoscimento e analisi delle strutture della lingua presenti in un testo.</w:t>
            </w:r>
          </w:p>
          <w:p w:rsidR="00A15362" w:rsidRPr="00BB3436" w:rsidRDefault="00A15362" w:rsidP="00A15362">
            <w:pPr>
              <w:pStyle w:val="Corpodeltesto3"/>
              <w:spacing w:after="0"/>
              <w:jc w:val="lef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B3436">
              <w:rPr>
                <w:rFonts w:ascii="Calibri" w:hAnsi="Calibri"/>
                <w:color w:val="000000"/>
                <w:sz w:val="20"/>
                <w:szCs w:val="20"/>
              </w:rPr>
              <w:t>L’alunno individua oralmente la struttura del testo teatrale attraverso le opere esaminate</w:t>
            </w:r>
          </w:p>
          <w:p w:rsidR="00A15362" w:rsidRPr="00A15362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  <w:b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b/>
                <w:color w:val="000000"/>
                <w:sz w:val="20"/>
                <w:szCs w:val="20"/>
                <w:u w:val="single"/>
              </w:rPr>
              <w:t>Prova scritta:</w:t>
            </w:r>
          </w:p>
          <w:p w:rsidR="00A15362" w:rsidRPr="009765E9" w:rsidRDefault="00A15362" w:rsidP="00A15362">
            <w:pPr>
              <w:pStyle w:val="Corpodeltesto3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B3436">
              <w:rPr>
                <w:rFonts w:ascii="Calibri" w:hAnsi="Calibri"/>
                <w:color w:val="000000"/>
                <w:sz w:val="20"/>
                <w:szCs w:val="20"/>
              </w:rPr>
              <w:t>Analisi e comprensione di un testo teatrale anche con l’ausilio di mezzi multimediali</w:t>
            </w:r>
          </w:p>
        </w:tc>
      </w:tr>
    </w:tbl>
    <w:p w:rsidR="00A15362" w:rsidRDefault="00A15362" w:rsidP="00A15362">
      <w:pPr>
        <w:jc w:val="left"/>
        <w:rPr>
          <w:rFonts w:ascii="Calibri" w:hAnsi="Calibri" w:cs="Calibri"/>
          <w:b/>
          <w:smallCaps/>
          <w:color w:val="000000"/>
          <w:sz w:val="32"/>
          <w:szCs w:val="32"/>
          <w:u w:val="single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6"/>
        <w:gridCol w:w="422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1"/>
      </w:tblGrid>
      <w:tr w:rsidR="00A15362" w:rsidRPr="009765E9" w:rsidTr="00A15362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A15362" w:rsidRPr="009765E9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6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 </w:t>
            </w:r>
          </w:p>
          <w:p w:rsidR="00A15362" w:rsidRPr="009765E9" w:rsidRDefault="00A15362" w:rsidP="00A1536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A15362" w:rsidRPr="009765E9" w:rsidTr="00A15362"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6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servizi eno.  ospitalità alberghiera</w:t>
            </w:r>
          </w:p>
        </w:tc>
      </w:tr>
      <w:tr w:rsidR="00A15362" w:rsidRPr="009765E9" w:rsidTr="00A15362">
        <w:tc>
          <w:tcPr>
            <w:tcW w:w="16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7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n.6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6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ITALIANO</w:t>
            </w:r>
          </w:p>
        </w:tc>
      </w:tr>
      <w:tr w:rsidR="00A15362" w:rsidRPr="009765E9" w:rsidTr="00A15362">
        <w:tc>
          <w:tcPr>
            <w:tcW w:w="135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A15362" w:rsidRPr="009765E9" w:rsidTr="00A15362">
        <w:tc>
          <w:tcPr>
            <w:tcW w:w="3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A15362" w:rsidRPr="00A15362" w:rsidRDefault="00A15362" w:rsidP="00A15362">
            <w:pPr>
              <w:rPr>
                <w:rFonts w:ascii="Calibri" w:hAnsi="Calibri"/>
                <w:sz w:val="22"/>
              </w:rPr>
            </w:pPr>
            <w:r w:rsidRPr="00A15362">
              <w:rPr>
                <w:rFonts w:ascii="Calibri" w:hAnsi="Calibri"/>
                <w:bCs/>
                <w:sz w:val="22"/>
                <w:szCs w:val="22"/>
              </w:rPr>
              <w:t>Leggere, comprendere ed interpretare testi scritti di vario tipo</w:t>
            </w:r>
          </w:p>
          <w:p w:rsidR="00A15362" w:rsidRPr="00A15362" w:rsidRDefault="00A15362" w:rsidP="00A15362">
            <w:pPr>
              <w:rPr>
                <w:rFonts w:ascii="Calibri" w:hAnsi="Calibri"/>
                <w:sz w:val="22"/>
              </w:rPr>
            </w:pPr>
            <w:r w:rsidRPr="00A15362">
              <w:rPr>
                <w:rFonts w:ascii="Calibri" w:hAnsi="Calibri"/>
                <w:bCs/>
                <w:sz w:val="22"/>
                <w:szCs w:val="22"/>
              </w:rPr>
              <w:t>Produrre testi di vario tipo in relazione ai differenti scopi comunicativi</w:t>
            </w:r>
          </w:p>
        </w:tc>
      </w:tr>
      <w:tr w:rsidR="00A15362" w:rsidRPr="009765E9" w:rsidTr="00A15362">
        <w:tc>
          <w:tcPr>
            <w:tcW w:w="3631" w:type="dxa"/>
            <w:gridSpan w:val="2"/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shd w:val="clear" w:color="auto" w:fill="auto"/>
          </w:tcPr>
          <w:p w:rsidR="00A15362" w:rsidRPr="00A15362" w:rsidRDefault="00A15362" w:rsidP="00A15362">
            <w:pPr>
              <w:rPr>
                <w:rFonts w:ascii="Calibri" w:hAnsi="Calibri"/>
                <w:sz w:val="22"/>
                <w:szCs w:val="22"/>
              </w:rPr>
            </w:pPr>
            <w:r w:rsidRPr="00E60965">
              <w:rPr>
                <w:sz w:val="22"/>
                <w:szCs w:val="22"/>
              </w:rPr>
              <w:t>Elaborare testi funzionali, orali e scritti, di varie tipologie, per descrivere esperienze, spiegare fenomeni e concetti, raccontare eventi, con un uso corretto del lessico di base e un uso appropriato delle competenze espressive.</w:t>
            </w:r>
          </w:p>
          <w:p w:rsidR="00A15362" w:rsidRPr="00A15362" w:rsidRDefault="00A15362" w:rsidP="00A15362">
            <w:pPr>
              <w:rPr>
                <w:rFonts w:ascii="Calibri" w:hAnsi="Calibri"/>
                <w:sz w:val="22"/>
                <w:szCs w:val="22"/>
              </w:rPr>
            </w:pPr>
            <w:r w:rsidRPr="00A15362">
              <w:rPr>
                <w:rFonts w:ascii="Calibri" w:hAnsi="Calibri"/>
                <w:sz w:val="22"/>
                <w:szCs w:val="22"/>
              </w:rPr>
              <w:t>Acquisire informazioni sulle testimonianze artistiche sui beni ambientali del territorio di appartenenza utilizzando strumenti e metodi adeguati.</w:t>
            </w:r>
          </w:p>
          <w:p w:rsidR="00A15362" w:rsidRPr="00A15362" w:rsidRDefault="00A15362" w:rsidP="00A15362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15362" w:rsidRPr="009765E9" w:rsidTr="00A15362">
        <w:tc>
          <w:tcPr>
            <w:tcW w:w="3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Competenze del profilo di INDIRIZZO  INTERMEDIE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A15362" w:rsidRPr="00C124AF" w:rsidRDefault="00A15362" w:rsidP="00A15362">
            <w:pPr>
              <w:rPr>
                <w:b/>
                <w:bCs/>
              </w:rPr>
            </w:pPr>
            <w:r w:rsidRPr="00C124AF">
              <w:rPr>
                <w:b/>
                <w:bCs/>
              </w:rPr>
              <w:t>Applicare pr</w:t>
            </w:r>
            <w:r>
              <w:rPr>
                <w:b/>
                <w:bCs/>
              </w:rPr>
              <w:t xml:space="preserve">ocedure di base di elaborazione </w:t>
            </w:r>
            <w:r w:rsidRPr="00C124AF">
              <w:rPr>
                <w:b/>
                <w:bCs/>
              </w:rPr>
              <w:t>di prodotti dolciari e di panificazione in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2"/>
              </w:rPr>
            </w:pPr>
            <w:r w:rsidRPr="00C124AF">
              <w:rPr>
                <w:b/>
                <w:bCs/>
              </w:rPr>
              <w:t>contesti strutturati e noti.</w:t>
            </w:r>
          </w:p>
        </w:tc>
      </w:tr>
      <w:tr w:rsidR="00A15362" w:rsidRPr="009765E9" w:rsidTr="00A15362">
        <w:tc>
          <w:tcPr>
            <w:tcW w:w="13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22</w:t>
            </w:r>
          </w:p>
        </w:tc>
      </w:tr>
      <w:tr w:rsidR="00A15362" w:rsidRPr="009765E9" w:rsidTr="00A15362">
        <w:trPr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A15362" w:rsidRPr="009765E9" w:rsidTr="00A15362">
        <w:trPr>
          <w:trHeight w:val="685"/>
        </w:trPr>
        <w:tc>
          <w:tcPr>
            <w:tcW w:w="363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A15362" w:rsidRPr="009765E9" w:rsidTr="00A15362">
        <w:trPr>
          <w:trHeight w:val="782"/>
        </w:trPr>
        <w:tc>
          <w:tcPr>
            <w:tcW w:w="363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  <w:p w:rsidR="00A15362" w:rsidRPr="009765E9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</w:p>
        </w:tc>
      </w:tr>
      <w:tr w:rsidR="00A15362" w:rsidRPr="009765E9" w:rsidTr="00A15362">
        <w:tc>
          <w:tcPr>
            <w:tcW w:w="490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2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50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A15362" w:rsidRPr="009765E9" w:rsidTr="00A15362">
        <w:trPr>
          <w:trHeight w:val="869"/>
        </w:trPr>
        <w:tc>
          <w:tcPr>
            <w:tcW w:w="4906" w:type="dxa"/>
            <w:gridSpan w:val="4"/>
            <w:shd w:val="clear" w:color="auto" w:fill="auto"/>
          </w:tcPr>
          <w:p w:rsidR="00A15362" w:rsidRPr="00A15362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b/>
                <w:bCs/>
                <w:sz w:val="20"/>
                <w:szCs w:val="20"/>
              </w:rPr>
              <w:t>Padroneggiare le strutture della lingua presenti nei testi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b/>
                <w:bCs/>
                <w:sz w:val="20"/>
                <w:szCs w:val="20"/>
              </w:rPr>
              <w:t>Ap</w:t>
            </w:r>
            <w:r w:rsidRPr="00A15362">
              <w:rPr>
                <w:rFonts w:ascii="Calibri" w:hAnsi="Calibri"/>
                <w:bCs/>
                <w:sz w:val="20"/>
                <w:szCs w:val="20"/>
              </w:rPr>
              <w:t>plicare strategie diverse di lettura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Individuare natura, funzione e principali scopi comunicativi ed espressivi di un testo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b/>
                <w:bCs/>
                <w:sz w:val="20"/>
                <w:szCs w:val="20"/>
              </w:rPr>
              <w:t>Cog</w:t>
            </w:r>
            <w:r w:rsidRPr="00A15362">
              <w:rPr>
                <w:rFonts w:ascii="Calibri" w:hAnsi="Calibri"/>
                <w:bCs/>
                <w:sz w:val="20"/>
                <w:szCs w:val="20"/>
              </w:rPr>
              <w:t>liere i caratteri specifici di un testo letterario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Ricercare , acquisire e selezionare informazioni generali e specifiche in funzione della produzione di testi scritti di vario tipo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 xml:space="preserve">Prendere appunti e redigere sintesi e relazioni 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Rielaborare in forma chiara le informazioni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Produrre testi corretti e coerenti adeguati alle diverse situazioni comunicative</w:t>
            </w:r>
          </w:p>
          <w:p w:rsidR="00A15362" w:rsidRPr="002823E8" w:rsidRDefault="00A15362" w:rsidP="00A15362">
            <w:pPr>
              <w:rPr>
                <w:bCs/>
                <w:sz w:val="22"/>
                <w:szCs w:val="22"/>
              </w:rPr>
            </w:pPr>
            <w:r w:rsidRPr="002823E8">
              <w:rPr>
                <w:bCs/>
                <w:sz w:val="22"/>
                <w:szCs w:val="22"/>
              </w:rPr>
              <w:t xml:space="preserve">Produrre testi corretti coerenti adeguati alle </w:t>
            </w:r>
            <w:r>
              <w:rPr>
                <w:bCs/>
                <w:sz w:val="22"/>
                <w:szCs w:val="22"/>
              </w:rPr>
              <w:t xml:space="preserve">diverse situazioni </w:t>
            </w:r>
            <w:r w:rsidRPr="002823E8">
              <w:rPr>
                <w:bCs/>
                <w:sz w:val="22"/>
                <w:szCs w:val="22"/>
              </w:rPr>
              <w:t>comunicative</w:t>
            </w:r>
          </w:p>
          <w:p w:rsidR="00A15362" w:rsidRPr="00E60965" w:rsidRDefault="00A15362" w:rsidP="00A15362">
            <w:pPr>
              <w:rPr>
                <w:sz w:val="22"/>
                <w:szCs w:val="22"/>
              </w:rPr>
            </w:pPr>
            <w:r w:rsidRPr="00E60965">
              <w:rPr>
                <w:sz w:val="22"/>
                <w:szCs w:val="22"/>
              </w:rPr>
              <w:t>Scrivere testi di forma diversa, ad es.</w:t>
            </w:r>
          </w:p>
          <w:p w:rsidR="00A15362" w:rsidRPr="00E60965" w:rsidRDefault="00A15362" w:rsidP="00A15362">
            <w:pPr>
              <w:rPr>
                <w:sz w:val="22"/>
                <w:szCs w:val="22"/>
              </w:rPr>
            </w:pPr>
            <w:r w:rsidRPr="00E60965">
              <w:rPr>
                <w:sz w:val="22"/>
                <w:szCs w:val="22"/>
              </w:rPr>
              <w:t>istruzioni per l’uso, lettere private e</w:t>
            </w:r>
          </w:p>
          <w:p w:rsidR="00A15362" w:rsidRPr="00E60965" w:rsidRDefault="00A15362" w:rsidP="00A153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pubbliche (lettera formale, CV </w:t>
            </w:r>
            <w:r w:rsidRPr="00E60965">
              <w:rPr>
                <w:sz w:val="22"/>
                <w:szCs w:val="22"/>
              </w:rPr>
              <w:t xml:space="preserve">europeo, web </w:t>
            </w:r>
            <w:r>
              <w:rPr>
                <w:sz w:val="22"/>
                <w:szCs w:val="22"/>
              </w:rPr>
              <w:t xml:space="preserve">portfolio), diari personali </w:t>
            </w:r>
            <w:r w:rsidRPr="00E60965">
              <w:rPr>
                <w:sz w:val="22"/>
                <w:szCs w:val="22"/>
              </w:rPr>
              <w:t>e di bordo, articoli (di cronaca,</w:t>
            </w:r>
            <w:r>
              <w:rPr>
                <w:sz w:val="22"/>
                <w:szCs w:val="22"/>
              </w:rPr>
              <w:t xml:space="preserve"> </w:t>
            </w:r>
            <w:r w:rsidRPr="00E60965">
              <w:rPr>
                <w:sz w:val="22"/>
                <w:szCs w:val="22"/>
              </w:rPr>
              <w:t>recensioni, commenti,</w:t>
            </w:r>
            <w:r>
              <w:rPr>
                <w:sz w:val="22"/>
                <w:szCs w:val="22"/>
              </w:rPr>
              <w:t xml:space="preserve"> </w:t>
            </w:r>
            <w:r w:rsidRPr="00E60965">
              <w:rPr>
                <w:sz w:val="22"/>
                <w:szCs w:val="22"/>
              </w:rPr>
              <w:t xml:space="preserve">argomentazioni) </w:t>
            </w:r>
            <w:r>
              <w:rPr>
                <w:sz w:val="22"/>
                <w:szCs w:val="22"/>
              </w:rPr>
              <w:lastRenderedPageBreak/>
              <w:t xml:space="preserve">sulla base di modelli, </w:t>
            </w:r>
            <w:r w:rsidRPr="00E60965">
              <w:rPr>
                <w:sz w:val="22"/>
                <w:szCs w:val="22"/>
              </w:rPr>
              <w:t>adegu</w:t>
            </w:r>
            <w:r>
              <w:rPr>
                <w:sz w:val="22"/>
                <w:szCs w:val="22"/>
              </w:rPr>
              <w:t xml:space="preserve">andoli a situazione, argomento, </w:t>
            </w:r>
            <w:r w:rsidRPr="00E60965">
              <w:rPr>
                <w:sz w:val="22"/>
                <w:szCs w:val="22"/>
              </w:rPr>
              <w:t>scopo, destinatario, e selezionando il</w:t>
            </w:r>
          </w:p>
          <w:p w:rsidR="00A15362" w:rsidRPr="00A15362" w:rsidRDefault="00A15362" w:rsidP="00A15362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Cs/>
                <w:sz w:val="22"/>
                <w:szCs w:val="22"/>
              </w:rPr>
            </w:pPr>
            <w:r w:rsidRPr="00E60965">
              <w:rPr>
                <w:sz w:val="22"/>
                <w:szCs w:val="22"/>
              </w:rPr>
              <w:t>registro più adeguato.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sz w:val="20"/>
                <w:szCs w:val="20"/>
              </w:rPr>
              <w:t>Riconoscere e identificare i principali periodi e linee di sviluppo della cultura artistica italiana e straniera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Applicare le regole della comunicazione nei contesti professionali di riferimento</w:t>
            </w:r>
          </w:p>
          <w:p w:rsidR="00A15362" w:rsidRPr="00E60965" w:rsidRDefault="00A15362" w:rsidP="00A15362">
            <w:pPr>
              <w:rPr>
                <w:b/>
                <w:bCs/>
                <w:sz w:val="22"/>
                <w:szCs w:val="22"/>
              </w:rPr>
            </w:pPr>
            <w:r w:rsidRPr="00E60965">
              <w:rPr>
                <w:b/>
                <w:bCs/>
                <w:sz w:val="22"/>
                <w:szCs w:val="22"/>
              </w:rPr>
              <w:t>Rico</w:t>
            </w:r>
            <w:r>
              <w:rPr>
                <w:b/>
                <w:bCs/>
                <w:sz w:val="22"/>
                <w:szCs w:val="22"/>
              </w:rPr>
              <w:t xml:space="preserve">noscere le componenti culturali </w:t>
            </w:r>
            <w:r w:rsidRPr="00E60965">
              <w:rPr>
                <w:b/>
                <w:bCs/>
                <w:sz w:val="22"/>
                <w:szCs w:val="22"/>
              </w:rPr>
              <w:t>dell’ar</w:t>
            </w:r>
            <w:r>
              <w:rPr>
                <w:b/>
                <w:bCs/>
                <w:sz w:val="22"/>
                <w:szCs w:val="22"/>
              </w:rPr>
              <w:t xml:space="preserve">te bianca anche in relazione al </w:t>
            </w:r>
            <w:r w:rsidRPr="00E60965">
              <w:rPr>
                <w:b/>
                <w:bCs/>
                <w:sz w:val="22"/>
                <w:szCs w:val="22"/>
              </w:rPr>
              <w:t>proprio territorio</w:t>
            </w:r>
          </w:p>
        </w:tc>
        <w:tc>
          <w:tcPr>
            <w:tcW w:w="4727" w:type="dxa"/>
            <w:gridSpan w:val="5"/>
            <w:shd w:val="clear" w:color="auto" w:fill="auto"/>
            <w:vAlign w:val="center"/>
          </w:tcPr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lastRenderedPageBreak/>
              <w:t>Strutture essenziali dei testi narrativi, espositivi, argomentativi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Principali connettivi logici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Varietà lessicali in rapporto ad ambiti e contesti diversi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Tecniche di lettura analitica e sintetica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Tecniche di lettura espressiva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7845B2">
              <w:rPr>
                <w:b/>
                <w:bCs/>
              </w:rPr>
              <w:t xml:space="preserve"> </w:t>
            </w:r>
            <w:r w:rsidRPr="002823E8">
              <w:rPr>
                <w:bCs/>
                <w:sz w:val="20"/>
                <w:szCs w:val="20"/>
              </w:rPr>
              <w:t>Denotazione e connotazione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Principali generi letterari, con particolare riferimento alla tradizione italiana</w:t>
            </w:r>
          </w:p>
          <w:p w:rsidR="00A15362" w:rsidRPr="00A15362" w:rsidRDefault="00A15362" w:rsidP="00A15362">
            <w:pPr>
              <w:rPr>
                <w:rFonts w:ascii="Calibri" w:hAnsi="Calibri" w:cs="Calibri"/>
                <w:b/>
                <w:smallCaps/>
                <w:color w:val="000000"/>
                <w:sz w:val="20"/>
                <w:szCs w:val="20"/>
                <w:u w:val="single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 xml:space="preserve">Fasi della produzione scritta: pianificazione ,stesura e revisione </w:t>
            </w:r>
            <w:r w:rsidRPr="00A15362">
              <w:rPr>
                <w:rFonts w:ascii="Calibri" w:hAnsi="Calibri"/>
                <w:sz w:val="20"/>
                <w:szCs w:val="20"/>
              </w:rPr>
              <w:t>scritti di varia tipologia, provenienti da fonti diverse, anche di gitali.</w:t>
            </w:r>
          </w:p>
          <w:p w:rsidR="00A15362" w:rsidRPr="00A15362" w:rsidRDefault="00A15362" w:rsidP="00A15362">
            <w:pPr>
              <w:rPr>
                <w:rFonts w:ascii="Calibri" w:hAnsi="Calibri"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Contesto storico di riferimento di alcuni autori e opere</w:t>
            </w:r>
            <w:r w:rsidRPr="00A15362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Elementi strutturali di un testo scritto coerente e coeso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Uso dei dizionari</w:t>
            </w:r>
          </w:p>
          <w:p w:rsidR="00A15362" w:rsidRPr="00A15362" w:rsidRDefault="00A15362" w:rsidP="00A15362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A15362">
              <w:rPr>
                <w:rFonts w:ascii="Calibri" w:hAnsi="Calibri"/>
                <w:bCs/>
                <w:sz w:val="20"/>
                <w:szCs w:val="20"/>
              </w:rPr>
              <w:t>Modalità e tecniche delle diverse forme di produzione scritta: riassunto, lettera, relazioni, ecc</w:t>
            </w:r>
          </w:p>
          <w:p w:rsidR="00A15362" w:rsidRPr="00E60965" w:rsidRDefault="00A15362" w:rsidP="00A15362">
            <w:pPr>
              <w:rPr>
                <w:sz w:val="22"/>
                <w:szCs w:val="22"/>
              </w:rPr>
            </w:pPr>
            <w:r w:rsidRPr="00E60965">
              <w:rPr>
                <w:sz w:val="22"/>
                <w:szCs w:val="22"/>
              </w:rPr>
              <w:t>Strutture essenziali dei testi funzionali:</w:t>
            </w:r>
          </w:p>
          <w:p w:rsidR="00A15362" w:rsidRPr="00E60965" w:rsidRDefault="00A15362" w:rsidP="00A15362">
            <w:pPr>
              <w:rPr>
                <w:sz w:val="22"/>
                <w:szCs w:val="22"/>
              </w:rPr>
            </w:pPr>
            <w:r w:rsidRPr="00E60965">
              <w:rPr>
                <w:sz w:val="22"/>
                <w:szCs w:val="22"/>
              </w:rPr>
              <w:t xml:space="preserve">descrittivi, espositivi, , espressivi, </w:t>
            </w:r>
            <w:r>
              <w:rPr>
                <w:sz w:val="22"/>
                <w:szCs w:val="22"/>
              </w:rPr>
              <w:t xml:space="preserve">valutativo </w:t>
            </w:r>
            <w:r>
              <w:rPr>
                <w:sz w:val="22"/>
                <w:szCs w:val="22"/>
              </w:rPr>
              <w:lastRenderedPageBreak/>
              <w:t xml:space="preserve">interpretativi, </w:t>
            </w:r>
            <w:r w:rsidRPr="00E60965">
              <w:rPr>
                <w:sz w:val="22"/>
                <w:szCs w:val="22"/>
              </w:rPr>
              <w:t>argomentativi, regolativi.</w:t>
            </w:r>
          </w:p>
          <w:p w:rsidR="00A15362" w:rsidRPr="006737DB" w:rsidRDefault="00A15362" w:rsidP="00A15362">
            <w:pPr>
              <w:rPr>
                <w:sz w:val="22"/>
                <w:szCs w:val="22"/>
              </w:rPr>
            </w:pPr>
            <w:r w:rsidRPr="006737DB">
              <w:rPr>
                <w:sz w:val="22"/>
                <w:szCs w:val="22"/>
              </w:rPr>
              <w:t>I caratteri fondamentali delle più significative</w:t>
            </w:r>
          </w:p>
          <w:p w:rsidR="00A15362" w:rsidRPr="006737DB" w:rsidRDefault="00A15362" w:rsidP="00A15362">
            <w:pPr>
              <w:rPr>
                <w:sz w:val="22"/>
                <w:szCs w:val="22"/>
              </w:rPr>
            </w:pPr>
            <w:r w:rsidRPr="006737DB">
              <w:rPr>
                <w:sz w:val="22"/>
                <w:szCs w:val="22"/>
              </w:rPr>
              <w:t>espressioni artistiche (arti figurative,</w:t>
            </w:r>
          </w:p>
          <w:p w:rsidR="00A15362" w:rsidRPr="00A15362" w:rsidRDefault="00A15362" w:rsidP="00A15362">
            <w:pPr>
              <w:rPr>
                <w:rFonts w:ascii="Calibri" w:hAnsi="Calibri"/>
                <w:sz w:val="22"/>
                <w:szCs w:val="22"/>
              </w:rPr>
            </w:pPr>
            <w:r w:rsidRPr="006737DB">
              <w:rPr>
                <w:sz w:val="22"/>
                <w:szCs w:val="22"/>
              </w:rPr>
              <w:t>architettura ecc.) italiane e di altri Paesi</w:t>
            </w:r>
          </w:p>
          <w:p w:rsidR="00A15362" w:rsidRPr="00E60965" w:rsidRDefault="00A15362" w:rsidP="00A15362">
            <w:pPr>
              <w:rPr>
                <w:b/>
                <w:bCs/>
                <w:sz w:val="24"/>
              </w:rPr>
            </w:pPr>
            <w:r w:rsidRPr="00E60965">
              <w:rPr>
                <w:b/>
                <w:bCs/>
                <w:sz w:val="24"/>
              </w:rPr>
              <w:t xml:space="preserve">Caratteristiche </w:t>
            </w:r>
            <w:r>
              <w:rPr>
                <w:b/>
                <w:bCs/>
                <w:sz w:val="24"/>
              </w:rPr>
              <w:t xml:space="preserve">merceologiche e </w:t>
            </w:r>
            <w:r w:rsidRPr="00E60965">
              <w:rPr>
                <w:b/>
                <w:bCs/>
                <w:sz w:val="24"/>
              </w:rPr>
              <w:t xml:space="preserve">nutrizionali dei prodotti e delle materie prime in </w:t>
            </w:r>
            <w:r>
              <w:rPr>
                <w:b/>
                <w:bCs/>
                <w:sz w:val="24"/>
              </w:rPr>
              <w:t xml:space="preserve">riferimento all’arte </w:t>
            </w:r>
            <w:r w:rsidRPr="00E60965">
              <w:rPr>
                <w:b/>
                <w:bCs/>
                <w:sz w:val="24"/>
              </w:rPr>
              <w:t>bianca.</w:t>
            </w:r>
          </w:p>
        </w:tc>
        <w:tc>
          <w:tcPr>
            <w:tcW w:w="4650" w:type="dxa"/>
            <w:gridSpan w:val="6"/>
            <w:shd w:val="clear" w:color="auto" w:fill="auto"/>
            <w:vAlign w:val="center"/>
          </w:tcPr>
          <w:p w:rsidR="00A15362" w:rsidRDefault="00A15362" w:rsidP="00A15362">
            <w:pPr>
              <w:pStyle w:val="Corpotesto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</w:p>
          <w:p w:rsidR="00A15362" w:rsidRPr="00A15362" w:rsidRDefault="00A15362" w:rsidP="00A1536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  <w:u w:val="single"/>
              </w:rPr>
            </w:pPr>
            <w:r w:rsidRPr="00A15362">
              <w:rPr>
                <w:rFonts w:ascii="Calibri" w:hAnsi="Calibri"/>
                <w:b/>
                <w:color w:val="000000"/>
                <w:sz w:val="24"/>
                <w:u w:val="single"/>
              </w:rPr>
              <w:t>Le competenze testuali:</w:t>
            </w:r>
          </w:p>
          <w:p w:rsidR="00A15362" w:rsidRPr="00A15362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A15362">
              <w:rPr>
                <w:rFonts w:ascii="Calibri" w:hAnsi="Calibri"/>
                <w:color w:val="000000"/>
              </w:rPr>
              <w:t>Il testo nella prova invalsi</w:t>
            </w:r>
          </w:p>
          <w:p w:rsidR="00A15362" w:rsidRPr="00A15362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A15362">
              <w:rPr>
                <w:rFonts w:ascii="Calibri" w:hAnsi="Calibri"/>
                <w:color w:val="000000"/>
              </w:rPr>
              <w:t>Testi informativi specifici (la cronaca, la</w:t>
            </w:r>
          </w:p>
          <w:p w:rsidR="00A15362" w:rsidRPr="00A15362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A15362">
              <w:rPr>
                <w:rFonts w:ascii="Calibri" w:hAnsi="Calibri"/>
                <w:color w:val="000000"/>
              </w:rPr>
              <w:t>relazione, il saggio breve, il riassunto)</w:t>
            </w:r>
          </w:p>
          <w:p w:rsidR="00A15362" w:rsidRPr="00A15362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A15362">
              <w:rPr>
                <w:rFonts w:ascii="Calibri" w:hAnsi="Calibri"/>
                <w:color w:val="000000"/>
              </w:rPr>
              <w:t>Il testo non continuo</w:t>
            </w:r>
          </w:p>
          <w:p w:rsidR="00A15362" w:rsidRPr="00A10B70" w:rsidRDefault="00A15362" w:rsidP="00A15362">
            <w:pPr>
              <w:pStyle w:val="Corpotesto1"/>
              <w:spacing w:after="0"/>
              <w:jc w:val="left"/>
              <w:rPr>
                <w:rFonts w:cs="Calibri"/>
                <w:color w:val="000000"/>
                <w:sz w:val="24"/>
              </w:rPr>
            </w:pPr>
          </w:p>
          <w:p w:rsidR="00A15362" w:rsidRPr="00A10B70" w:rsidRDefault="00A15362" w:rsidP="00A15362">
            <w:pPr>
              <w:pStyle w:val="Corpotesto1"/>
              <w:spacing w:after="0"/>
              <w:jc w:val="left"/>
              <w:rPr>
                <w:b/>
                <w:color w:val="000000"/>
                <w:sz w:val="24"/>
                <w:u w:val="single"/>
              </w:rPr>
            </w:pPr>
            <w:r w:rsidRPr="00A10B70">
              <w:rPr>
                <w:b/>
                <w:color w:val="000000"/>
                <w:sz w:val="24"/>
                <w:u w:val="single"/>
              </w:rPr>
              <w:t>La sintassi della frase:</w:t>
            </w:r>
          </w:p>
          <w:p w:rsidR="00A15362" w:rsidRPr="00A15362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A15362">
              <w:rPr>
                <w:rFonts w:ascii="Calibri" w:hAnsi="Calibri"/>
                <w:color w:val="000000"/>
              </w:rPr>
              <w:t>- La frase complessa</w:t>
            </w:r>
          </w:p>
          <w:p w:rsidR="00A15362" w:rsidRPr="009765E9" w:rsidRDefault="00A15362" w:rsidP="00A15362">
            <w:pPr>
              <w:pStyle w:val="Corpotesto1"/>
              <w:spacing w:after="0"/>
              <w:jc w:val="left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FABF8F"/>
          </w:tcPr>
          <w:p w:rsidR="00A15362" w:rsidRPr="009765E9" w:rsidRDefault="00A15362" w:rsidP="00A1536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A15362" w:rsidRPr="009765E9" w:rsidTr="00A15362">
        <w:tc>
          <w:tcPr>
            <w:tcW w:w="14283" w:type="dxa"/>
            <w:gridSpan w:val="15"/>
            <w:shd w:val="clear" w:color="auto" w:fill="auto"/>
          </w:tcPr>
          <w:p w:rsidR="00A15362" w:rsidRPr="00A15362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</w:rPr>
            </w:pPr>
            <w:r w:rsidRPr="00A15362">
              <w:rPr>
                <w:rFonts w:ascii="Calibri" w:hAnsi="Calibri"/>
                <w:b/>
                <w:u w:val="single"/>
              </w:rPr>
              <w:t>Colloquio orale:</w:t>
            </w:r>
            <w:r w:rsidRPr="00A15362">
              <w:rPr>
                <w:rFonts w:ascii="Calibri" w:hAnsi="Calibri"/>
              </w:rPr>
              <w:t xml:space="preserve"> </w:t>
            </w:r>
          </w:p>
          <w:p w:rsidR="00A15362" w:rsidRPr="00A15362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</w:rPr>
            </w:pPr>
            <w:r w:rsidRPr="00A15362">
              <w:rPr>
                <w:rFonts w:ascii="Calibri" w:hAnsi="Calibri"/>
              </w:rPr>
              <w:t>Individuazione , riconoscimento e analisi delle strutture della lingua presenti in un testo.</w:t>
            </w:r>
          </w:p>
          <w:p w:rsidR="00A15362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  <w:color w:val="000000"/>
                <w:highlight w:val="yellow"/>
              </w:rPr>
            </w:pPr>
            <w:r w:rsidRPr="00A15362">
              <w:rPr>
                <w:rFonts w:ascii="Calibri" w:hAnsi="Calibri"/>
                <w:b/>
                <w:color w:val="000000"/>
                <w:u w:val="single"/>
              </w:rPr>
              <w:t>Prova scritta:</w:t>
            </w:r>
          </w:p>
          <w:p w:rsidR="00A15362" w:rsidRPr="00A15362" w:rsidRDefault="00A15362" w:rsidP="00A15362">
            <w:pPr>
              <w:pStyle w:val="NormaleWeb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A15362">
              <w:rPr>
                <w:rFonts w:ascii="Calibri" w:hAnsi="Calibri"/>
                <w:color w:val="000000"/>
              </w:rPr>
              <w:t>Prova comune su modello INVALSI</w:t>
            </w:r>
          </w:p>
        </w:tc>
      </w:tr>
    </w:tbl>
    <w:p w:rsidR="00742DCA" w:rsidRDefault="00742DCA" w:rsidP="000C0C9E">
      <w:pPr>
        <w:rPr>
          <w:b/>
          <w:sz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6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1"/>
        <w:gridCol w:w="440"/>
      </w:tblGrid>
      <w:tr w:rsidR="00D5670E" w:rsidRPr="009765E9" w:rsidTr="00D5670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n.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1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5670E" w:rsidRPr="009765E9" w:rsidTr="00D5670E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  <w:r w:rsidRPr="00611595">
              <w:rPr>
                <w:b/>
                <w:bCs/>
                <w:sz w:val="16"/>
                <w:szCs w:val="16"/>
              </w:rPr>
              <w:t>INDUSTRIA E ARTIGIANATO ENOGASTRONOMIA E OSPITALITA’ ALBERGHIERA</w:t>
            </w:r>
          </w:p>
        </w:tc>
      </w:tr>
      <w:tr w:rsidR="00D5670E" w:rsidRPr="009765E9" w:rsidTr="00D5670E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INGLESE</w:t>
            </w:r>
          </w:p>
        </w:tc>
      </w:tr>
      <w:tr w:rsidR="00D5670E" w:rsidRPr="009765E9" w:rsidTr="00D5670E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D5670E" w:rsidRPr="008F73DD" w:rsidRDefault="00D5670E" w:rsidP="00D5670E">
            <w:pPr>
              <w:rPr>
                <w:rFonts w:eastAsia="Calibri"/>
                <w:b/>
                <w:bCs/>
                <w:sz w:val="24"/>
              </w:rPr>
            </w:pPr>
            <w:r w:rsidRPr="008F73DD">
              <w:rPr>
                <w:rFonts w:eastAsia="Calibri"/>
                <w:b/>
                <w:bCs/>
                <w:sz w:val="24"/>
              </w:rPr>
              <w:t>Utilizzare una lingua straniera per i principali scopi comunicativi ed operativi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3639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D5670E" w:rsidRPr="00725EF6" w:rsidRDefault="00D5670E" w:rsidP="00D5670E">
            <w:pPr>
              <w:rPr>
                <w:rFonts w:eastAsia="Calibri"/>
                <w:b/>
                <w:sz w:val="24"/>
              </w:rPr>
            </w:pPr>
            <w:r w:rsidRPr="00725EF6">
              <w:rPr>
                <w:rFonts w:eastAsia="Calibri"/>
                <w:b/>
                <w:sz w:val="24"/>
              </w:rPr>
              <w:t>Acquisire informazioni sulle tradizioni culturali locali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utilizzando strumenti e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metodi adeguati.</w:t>
            </w:r>
          </w:p>
          <w:p w:rsidR="00D5670E" w:rsidRPr="009765E9" w:rsidRDefault="00D5670E" w:rsidP="00D5670E">
            <w:pPr>
              <w:rPr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3D28">
              <w:rPr>
                <w:rFonts w:eastAsia="Calibri"/>
                <w:b/>
                <w:bCs/>
                <w:sz w:val="24"/>
              </w:rPr>
              <w:t xml:space="preserve">Applicare tecniche di base di </w:t>
            </w:r>
            <w:r w:rsidRPr="00C83D28">
              <w:rPr>
                <w:b/>
                <w:bCs/>
                <w:sz w:val="24"/>
              </w:rPr>
              <w:t>l</w:t>
            </w:r>
            <w:r w:rsidRPr="00C83D28">
              <w:rPr>
                <w:rFonts w:eastAsia="Calibri"/>
                <w:b/>
                <w:bCs/>
                <w:sz w:val="24"/>
              </w:rPr>
              <w:t>avorazione,</w:t>
            </w:r>
            <w:r w:rsidRPr="00C83D28">
              <w:rPr>
                <w:b/>
                <w:bCs/>
                <w:sz w:val="24"/>
              </w:rPr>
              <w:t xml:space="preserve"> </w:t>
            </w:r>
            <w:r w:rsidRPr="00C83D28">
              <w:rPr>
                <w:rFonts w:eastAsia="Calibri"/>
                <w:b/>
                <w:bCs/>
                <w:sz w:val="24"/>
              </w:rPr>
              <w:t>organizzazione e commercializzazione dei</w:t>
            </w:r>
            <w:r w:rsidRPr="00C83D28">
              <w:rPr>
                <w:b/>
                <w:bCs/>
                <w:sz w:val="24"/>
              </w:rPr>
              <w:t xml:space="preserve"> </w:t>
            </w:r>
            <w:r w:rsidRPr="00C83D28">
              <w:rPr>
                <w:rFonts w:eastAsia="Calibri"/>
                <w:b/>
                <w:bCs/>
                <w:sz w:val="24"/>
              </w:rPr>
              <w:t>servizi e dei prodotti enogastronomici,</w:t>
            </w:r>
            <w:r w:rsidRPr="00C83D28">
              <w:rPr>
                <w:b/>
                <w:bCs/>
                <w:sz w:val="24"/>
              </w:rPr>
              <w:t xml:space="preserve"> </w:t>
            </w:r>
            <w:r w:rsidRPr="00C83D28">
              <w:rPr>
                <w:rFonts w:eastAsia="Calibri"/>
                <w:b/>
                <w:bCs/>
                <w:sz w:val="24"/>
              </w:rPr>
              <w:t>ristorativi e di accoglienza turistico alberghiera,</w:t>
            </w:r>
            <w:r w:rsidRPr="00C83D28">
              <w:rPr>
                <w:b/>
                <w:bCs/>
                <w:sz w:val="24"/>
              </w:rPr>
              <w:t xml:space="preserve"> </w:t>
            </w:r>
            <w:r w:rsidRPr="00C83D28">
              <w:rPr>
                <w:rFonts w:eastAsia="Calibri"/>
                <w:b/>
                <w:bCs/>
                <w:sz w:val="24"/>
              </w:rPr>
              <w:t>secondo criteri prestabiliti, in</w:t>
            </w:r>
            <w:r w:rsidRPr="00C83D28"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c</w:t>
            </w:r>
            <w:r w:rsidRPr="00C83D28">
              <w:rPr>
                <w:rFonts w:eastAsia="Calibri"/>
                <w:b/>
                <w:bCs/>
                <w:sz w:val="24"/>
              </w:rPr>
              <w:t>ontesti strutturati e sotto diretta</w:t>
            </w:r>
            <w:r>
              <w:rPr>
                <w:b/>
                <w:bCs/>
                <w:sz w:val="24"/>
              </w:rPr>
              <w:t xml:space="preserve"> </w:t>
            </w:r>
            <w:r w:rsidRPr="0099506E">
              <w:rPr>
                <w:rFonts w:eastAsia="Calibri"/>
                <w:b/>
                <w:bCs/>
                <w:sz w:val="24"/>
              </w:rPr>
              <w:t>supervisione.</w:t>
            </w:r>
          </w:p>
        </w:tc>
      </w:tr>
      <w:tr w:rsidR="00D5670E" w:rsidRPr="009765E9" w:rsidTr="00D5670E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18</w:t>
            </w:r>
          </w:p>
        </w:tc>
      </w:tr>
      <w:tr w:rsidR="00D5670E" w:rsidRPr="009765E9" w:rsidTr="00D5670E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9765E9" w:rsidTr="00D5670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Pr="002F3145" w:rsidRDefault="00D5670E" w:rsidP="004C6AF3">
            <w:pPr>
              <w:pStyle w:val="Paragrafoelenco"/>
              <w:numPr>
                <w:ilvl w:val="0"/>
                <w:numId w:val="5"/>
              </w:numPr>
              <w:rPr>
                <w:rFonts w:eastAsia="Calibri"/>
                <w:bCs/>
                <w:sz w:val="20"/>
                <w:szCs w:val="20"/>
              </w:rPr>
            </w:pPr>
            <w:r w:rsidRPr="002F3145">
              <w:rPr>
                <w:rFonts w:eastAsia="Calibri"/>
                <w:bCs/>
                <w:sz w:val="20"/>
                <w:szCs w:val="20"/>
              </w:rPr>
              <w:t>Comprendere i punti principali di messaggi e annunci semplici e chiari su argomenti di interesse personale, quotidiano, sociale o professionale</w:t>
            </w:r>
          </w:p>
          <w:p w:rsidR="00D5670E" w:rsidRPr="002F3145" w:rsidRDefault="00D5670E" w:rsidP="004C6AF3">
            <w:pPr>
              <w:pStyle w:val="Paragrafoelenco"/>
              <w:numPr>
                <w:ilvl w:val="0"/>
                <w:numId w:val="5"/>
              </w:numPr>
              <w:rPr>
                <w:rFonts w:eastAsia="Calibri"/>
                <w:bCs/>
                <w:sz w:val="20"/>
                <w:szCs w:val="20"/>
              </w:rPr>
            </w:pPr>
            <w:r w:rsidRPr="002F3145">
              <w:rPr>
                <w:rFonts w:eastAsia="Calibri"/>
                <w:bCs/>
                <w:sz w:val="20"/>
                <w:szCs w:val="20"/>
              </w:rPr>
              <w:t>Ricercare informazioni all’interno di testi di breve estensione di interesse personale, quotidiano, sociale o professionale</w:t>
            </w:r>
          </w:p>
          <w:p w:rsidR="00D5670E" w:rsidRPr="002F3145" w:rsidRDefault="00D5670E" w:rsidP="004C6AF3">
            <w:pPr>
              <w:pStyle w:val="Paragrafoelenco"/>
              <w:numPr>
                <w:ilvl w:val="0"/>
                <w:numId w:val="5"/>
              </w:numPr>
              <w:rPr>
                <w:rFonts w:eastAsia="Calibri"/>
                <w:bCs/>
                <w:sz w:val="20"/>
                <w:szCs w:val="20"/>
              </w:rPr>
            </w:pPr>
            <w:r w:rsidRPr="002F3145">
              <w:rPr>
                <w:rFonts w:eastAsia="Calibri"/>
                <w:bCs/>
                <w:sz w:val="20"/>
                <w:szCs w:val="20"/>
              </w:rPr>
              <w:t>Descrivere in maniera semplice esperienze ed eventi, relativi all’ambito personale e sociale</w:t>
            </w:r>
          </w:p>
          <w:p w:rsidR="00D5670E" w:rsidRPr="002F3145" w:rsidRDefault="00D5670E" w:rsidP="004C6AF3">
            <w:pPr>
              <w:pStyle w:val="Paragrafoelenco"/>
              <w:numPr>
                <w:ilvl w:val="0"/>
                <w:numId w:val="5"/>
              </w:numPr>
              <w:rPr>
                <w:rFonts w:eastAsia="Calibri"/>
                <w:bCs/>
                <w:sz w:val="20"/>
                <w:szCs w:val="20"/>
              </w:rPr>
            </w:pPr>
            <w:r w:rsidRPr="002F3145">
              <w:rPr>
                <w:rFonts w:eastAsia="Calibri"/>
                <w:bCs/>
                <w:sz w:val="20"/>
                <w:szCs w:val="20"/>
              </w:rPr>
              <w:t>Utilizzare in modo adeguato le strutture grammaticali</w:t>
            </w:r>
          </w:p>
          <w:p w:rsidR="00D5670E" w:rsidRDefault="00D5670E" w:rsidP="004C6AF3">
            <w:pPr>
              <w:pStyle w:val="Paragrafoelenco"/>
              <w:numPr>
                <w:ilvl w:val="0"/>
                <w:numId w:val="5"/>
              </w:numPr>
              <w:rPr>
                <w:rFonts w:eastAsia="Calibri"/>
                <w:bCs/>
                <w:sz w:val="20"/>
                <w:szCs w:val="20"/>
              </w:rPr>
            </w:pPr>
            <w:r w:rsidRPr="002F3145">
              <w:rPr>
                <w:rFonts w:eastAsia="Calibri"/>
                <w:bCs/>
                <w:sz w:val="20"/>
                <w:szCs w:val="20"/>
              </w:rPr>
              <w:t>Scrivere brevi testi di interesse personale, quotidiano, sociale o professionale</w:t>
            </w:r>
          </w:p>
          <w:p w:rsidR="00D5670E" w:rsidRPr="00810FED" w:rsidRDefault="00D5670E" w:rsidP="004C6AF3">
            <w:pPr>
              <w:pStyle w:val="Paragrafoelenco"/>
              <w:numPr>
                <w:ilvl w:val="0"/>
                <w:numId w:val="5"/>
              </w:numPr>
              <w:ind w:left="426" w:firstLine="0"/>
              <w:rPr>
                <w:rFonts w:eastAsia="Calibri"/>
                <w:bCs/>
                <w:sz w:val="20"/>
                <w:szCs w:val="20"/>
              </w:rPr>
            </w:pPr>
            <w:r w:rsidRPr="00810FED">
              <w:rPr>
                <w:bCs/>
                <w:sz w:val="20"/>
                <w:szCs w:val="20"/>
              </w:rPr>
              <w:t>Scrivere correttamente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10FED">
              <w:rPr>
                <w:bCs/>
                <w:sz w:val="20"/>
                <w:szCs w:val="20"/>
              </w:rPr>
              <w:t>semplici testi su</w:t>
            </w:r>
          </w:p>
          <w:p w:rsidR="00D5670E" w:rsidRPr="00810FED" w:rsidRDefault="00D5670E" w:rsidP="00D5670E">
            <w:pPr>
              <w:ind w:left="709"/>
              <w:rPr>
                <w:bCs/>
                <w:sz w:val="20"/>
                <w:szCs w:val="20"/>
              </w:rPr>
            </w:pPr>
            <w:r w:rsidRPr="00810FED">
              <w:rPr>
                <w:bCs/>
                <w:sz w:val="20"/>
                <w:szCs w:val="20"/>
              </w:rPr>
              <w:t>tematiche coerenti con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10FED">
              <w:rPr>
                <w:bCs/>
                <w:sz w:val="20"/>
                <w:szCs w:val="20"/>
              </w:rPr>
              <w:t>i percorsi di studio</w:t>
            </w:r>
          </w:p>
          <w:p w:rsidR="00D5670E" w:rsidRPr="002F3145" w:rsidRDefault="00D5670E" w:rsidP="004C6AF3">
            <w:pPr>
              <w:pStyle w:val="Paragrafoelenco"/>
              <w:numPr>
                <w:ilvl w:val="0"/>
                <w:numId w:val="5"/>
              </w:numPr>
              <w:rPr>
                <w:rFonts w:eastAsia="Calibri"/>
                <w:bCs/>
                <w:sz w:val="20"/>
                <w:szCs w:val="20"/>
              </w:rPr>
            </w:pPr>
            <w:r w:rsidRPr="002F3145">
              <w:rPr>
                <w:rFonts w:eastAsia="Calibri"/>
                <w:bCs/>
                <w:sz w:val="20"/>
                <w:szCs w:val="20"/>
              </w:rPr>
              <w:t>Applicare le regole della</w:t>
            </w:r>
            <w:r w:rsidRPr="002F3145">
              <w:rPr>
                <w:bCs/>
                <w:sz w:val="20"/>
                <w:szCs w:val="20"/>
              </w:rPr>
              <w:t xml:space="preserve"> </w:t>
            </w:r>
            <w:r w:rsidRPr="002F3145">
              <w:rPr>
                <w:rFonts w:eastAsia="Calibri"/>
                <w:bCs/>
                <w:sz w:val="20"/>
                <w:szCs w:val="20"/>
              </w:rPr>
              <w:t>comunicazione nei contesti</w:t>
            </w:r>
            <w:r w:rsidRPr="002F3145">
              <w:rPr>
                <w:bCs/>
                <w:sz w:val="20"/>
                <w:szCs w:val="20"/>
              </w:rPr>
              <w:t xml:space="preserve"> </w:t>
            </w:r>
            <w:r w:rsidRPr="002F3145">
              <w:rPr>
                <w:rFonts w:eastAsia="Calibri"/>
                <w:bCs/>
                <w:sz w:val="20"/>
                <w:szCs w:val="20"/>
              </w:rPr>
              <w:t>professionali di riferimento</w:t>
            </w:r>
          </w:p>
          <w:p w:rsidR="00D5670E" w:rsidRPr="002F3145" w:rsidRDefault="00D5670E" w:rsidP="004C6AF3">
            <w:pPr>
              <w:numPr>
                <w:ilvl w:val="0"/>
                <w:numId w:val="5"/>
              </w:numPr>
              <w:rPr>
                <w:rFonts w:eastAsia="Calibri"/>
                <w:sz w:val="20"/>
                <w:szCs w:val="20"/>
              </w:rPr>
            </w:pPr>
            <w:r w:rsidRPr="002F3145">
              <w:rPr>
                <w:rFonts w:eastAsia="Calibri"/>
                <w:sz w:val="20"/>
                <w:szCs w:val="20"/>
              </w:rPr>
              <w:t>Saper identificare e utilizzare una</w:t>
            </w:r>
            <w:r w:rsidRPr="002F3145">
              <w:rPr>
                <w:sz w:val="20"/>
                <w:szCs w:val="20"/>
              </w:rPr>
              <w:t xml:space="preserve"> </w:t>
            </w:r>
            <w:r w:rsidRPr="002F3145">
              <w:rPr>
                <w:rFonts w:eastAsia="Calibri"/>
                <w:sz w:val="20"/>
                <w:szCs w:val="20"/>
              </w:rPr>
              <w:t>gamma di strategie per comunicare in</w:t>
            </w:r>
            <w:r w:rsidRPr="002F3145">
              <w:rPr>
                <w:sz w:val="20"/>
                <w:szCs w:val="20"/>
              </w:rPr>
              <w:t xml:space="preserve"> </w:t>
            </w:r>
            <w:r w:rsidRPr="002F3145">
              <w:rPr>
                <w:rFonts w:eastAsia="Calibri"/>
                <w:sz w:val="20"/>
                <w:szCs w:val="20"/>
              </w:rPr>
              <w:t>maniera efficace con parlanti la lingua</w:t>
            </w:r>
            <w:r w:rsidRPr="002F3145">
              <w:rPr>
                <w:sz w:val="20"/>
                <w:szCs w:val="20"/>
              </w:rPr>
              <w:t xml:space="preserve"> </w:t>
            </w:r>
            <w:r w:rsidRPr="002F3145">
              <w:rPr>
                <w:rFonts w:eastAsia="Calibri"/>
                <w:sz w:val="20"/>
                <w:szCs w:val="20"/>
              </w:rPr>
              <w:t>oggetto di studio di culture diverse</w:t>
            </w:r>
          </w:p>
          <w:p w:rsidR="00D5670E" w:rsidRPr="002F3145" w:rsidRDefault="00D5670E" w:rsidP="00D5670E">
            <w:pPr>
              <w:pStyle w:val="Paragrafoelenco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4734" w:type="dxa"/>
            <w:gridSpan w:val="5"/>
            <w:shd w:val="clear" w:color="auto" w:fill="auto"/>
          </w:tcPr>
          <w:p w:rsidR="00D5670E" w:rsidRPr="002F3145" w:rsidRDefault="00D5670E" w:rsidP="004C6AF3">
            <w:pPr>
              <w:pStyle w:val="Paragrafoelenco"/>
              <w:numPr>
                <w:ilvl w:val="0"/>
                <w:numId w:val="5"/>
              </w:numPr>
              <w:rPr>
                <w:rFonts w:eastAsia="Calibri"/>
                <w:bCs/>
                <w:sz w:val="20"/>
                <w:szCs w:val="20"/>
              </w:rPr>
            </w:pPr>
            <w:r w:rsidRPr="002F3145">
              <w:rPr>
                <w:rFonts w:eastAsia="Calibri"/>
                <w:bCs/>
                <w:sz w:val="20"/>
                <w:szCs w:val="20"/>
              </w:rPr>
              <w:t xml:space="preserve">Lessico di base su argomenti </w:t>
            </w:r>
            <w:r w:rsidRPr="002F3145">
              <w:rPr>
                <w:bCs/>
                <w:sz w:val="20"/>
                <w:szCs w:val="20"/>
              </w:rPr>
              <w:t>di vita quotidiano</w:t>
            </w:r>
            <w:r w:rsidRPr="002F3145">
              <w:rPr>
                <w:rFonts w:eastAsia="Calibri"/>
                <w:bCs/>
                <w:sz w:val="20"/>
                <w:szCs w:val="20"/>
              </w:rPr>
              <w:t>, sociale e professionale</w:t>
            </w:r>
          </w:p>
          <w:p w:rsidR="00D5670E" w:rsidRPr="002F3145" w:rsidRDefault="00D5670E" w:rsidP="004C6AF3">
            <w:pPr>
              <w:pStyle w:val="Paragrafoelenco"/>
              <w:numPr>
                <w:ilvl w:val="0"/>
                <w:numId w:val="5"/>
              </w:numPr>
              <w:rPr>
                <w:rFonts w:eastAsia="Calibri"/>
                <w:bCs/>
                <w:sz w:val="20"/>
                <w:szCs w:val="20"/>
              </w:rPr>
            </w:pPr>
            <w:r w:rsidRPr="002F3145">
              <w:rPr>
                <w:rFonts w:eastAsia="Calibri"/>
                <w:bCs/>
                <w:sz w:val="20"/>
                <w:szCs w:val="20"/>
              </w:rPr>
              <w:t>Uso del dizionario bilingue</w:t>
            </w:r>
          </w:p>
          <w:p w:rsidR="00D5670E" w:rsidRPr="002F3145" w:rsidRDefault="00D5670E" w:rsidP="004C6AF3">
            <w:pPr>
              <w:pStyle w:val="Paragrafoelenco"/>
              <w:numPr>
                <w:ilvl w:val="0"/>
                <w:numId w:val="5"/>
              </w:numPr>
              <w:rPr>
                <w:rFonts w:eastAsia="Calibri"/>
                <w:bCs/>
                <w:sz w:val="20"/>
                <w:szCs w:val="20"/>
              </w:rPr>
            </w:pPr>
            <w:r w:rsidRPr="002F3145">
              <w:rPr>
                <w:rFonts w:eastAsia="Calibri"/>
                <w:bCs/>
                <w:sz w:val="20"/>
                <w:szCs w:val="20"/>
              </w:rPr>
              <w:t>Regole grammaticali</w:t>
            </w:r>
            <w:r w:rsidRPr="002F3145">
              <w:rPr>
                <w:bCs/>
                <w:sz w:val="20"/>
                <w:szCs w:val="20"/>
              </w:rPr>
              <w:t xml:space="preserve"> </w:t>
            </w:r>
            <w:r w:rsidRPr="002F3145">
              <w:rPr>
                <w:rFonts w:eastAsia="Calibri"/>
                <w:bCs/>
                <w:sz w:val="20"/>
                <w:szCs w:val="20"/>
              </w:rPr>
              <w:t>fondamenta</w:t>
            </w:r>
            <w:r w:rsidRPr="002F3145">
              <w:rPr>
                <w:bCs/>
                <w:sz w:val="20"/>
                <w:szCs w:val="20"/>
              </w:rPr>
              <w:t>li</w:t>
            </w:r>
            <w:r w:rsidRPr="002F3145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  <w:p w:rsidR="00D5670E" w:rsidRPr="002F3145" w:rsidRDefault="00D5670E" w:rsidP="004C6AF3">
            <w:pPr>
              <w:pStyle w:val="Paragrafoelenco"/>
              <w:numPr>
                <w:ilvl w:val="0"/>
                <w:numId w:val="5"/>
              </w:numPr>
              <w:rPr>
                <w:rFonts w:eastAsia="Calibri"/>
                <w:bCs/>
                <w:sz w:val="20"/>
                <w:szCs w:val="20"/>
              </w:rPr>
            </w:pPr>
            <w:r w:rsidRPr="002F3145">
              <w:rPr>
                <w:rFonts w:eastAsia="Calibri"/>
                <w:bCs/>
                <w:sz w:val="20"/>
                <w:szCs w:val="20"/>
              </w:rPr>
              <w:t>Semplici modalità di</w:t>
            </w:r>
            <w:r w:rsidRPr="002F3145">
              <w:rPr>
                <w:bCs/>
                <w:sz w:val="20"/>
                <w:szCs w:val="20"/>
              </w:rPr>
              <w:t xml:space="preserve"> </w:t>
            </w:r>
            <w:r w:rsidRPr="002F3145">
              <w:rPr>
                <w:rFonts w:eastAsia="Calibri"/>
                <w:bCs/>
                <w:sz w:val="20"/>
                <w:szCs w:val="20"/>
              </w:rPr>
              <w:t>scrittura: messaggi brevi,</w:t>
            </w:r>
            <w:r w:rsidRPr="002F3145">
              <w:rPr>
                <w:bCs/>
                <w:sz w:val="20"/>
                <w:szCs w:val="20"/>
              </w:rPr>
              <w:t xml:space="preserve"> </w:t>
            </w:r>
            <w:r w:rsidRPr="002F3145">
              <w:rPr>
                <w:rFonts w:eastAsia="Calibri"/>
                <w:bCs/>
                <w:sz w:val="20"/>
                <w:szCs w:val="20"/>
              </w:rPr>
              <w:t>lettera informale</w:t>
            </w:r>
          </w:p>
          <w:p w:rsidR="00D5670E" w:rsidRPr="002F3145" w:rsidRDefault="00D5670E" w:rsidP="004C6AF3">
            <w:pPr>
              <w:pStyle w:val="Paragrafoelenco"/>
              <w:numPr>
                <w:ilvl w:val="0"/>
                <w:numId w:val="5"/>
              </w:numPr>
              <w:rPr>
                <w:rFonts w:eastAsia="Calibri"/>
                <w:bCs/>
                <w:sz w:val="20"/>
                <w:szCs w:val="20"/>
              </w:rPr>
            </w:pPr>
            <w:r w:rsidRPr="002F3145">
              <w:rPr>
                <w:rFonts w:eastAsia="Calibri"/>
                <w:bCs/>
                <w:sz w:val="20"/>
                <w:szCs w:val="20"/>
              </w:rPr>
              <w:t>Concetti di base della</w:t>
            </w:r>
            <w:r w:rsidRPr="002F3145">
              <w:rPr>
                <w:bCs/>
                <w:sz w:val="20"/>
                <w:szCs w:val="20"/>
              </w:rPr>
              <w:t xml:space="preserve"> </w:t>
            </w:r>
            <w:r w:rsidRPr="002F3145">
              <w:rPr>
                <w:rFonts w:eastAsia="Calibri"/>
                <w:bCs/>
                <w:sz w:val="20"/>
                <w:szCs w:val="20"/>
              </w:rPr>
              <w:t>comunicazione verbale e</w:t>
            </w:r>
            <w:r w:rsidRPr="002F3145">
              <w:rPr>
                <w:bCs/>
                <w:sz w:val="20"/>
                <w:szCs w:val="20"/>
              </w:rPr>
              <w:t xml:space="preserve"> </w:t>
            </w:r>
            <w:r w:rsidRPr="002F3145">
              <w:rPr>
                <w:rFonts w:eastAsia="Calibri"/>
                <w:bCs/>
                <w:sz w:val="20"/>
                <w:szCs w:val="20"/>
              </w:rPr>
              <w:t>non verbale nelle diverse</w:t>
            </w:r>
            <w:r w:rsidRPr="002F3145">
              <w:rPr>
                <w:bCs/>
                <w:sz w:val="20"/>
                <w:szCs w:val="20"/>
              </w:rPr>
              <w:t xml:space="preserve"> </w:t>
            </w:r>
            <w:r w:rsidRPr="002F3145">
              <w:rPr>
                <w:rFonts w:eastAsia="Calibri"/>
                <w:bCs/>
                <w:sz w:val="20"/>
                <w:szCs w:val="20"/>
              </w:rPr>
              <w:t>situazioni.</w:t>
            </w:r>
          </w:p>
          <w:p w:rsidR="00D5670E" w:rsidRPr="002F3145" w:rsidRDefault="00D5670E" w:rsidP="004C6AF3">
            <w:pPr>
              <w:pStyle w:val="Paragrafoelenco"/>
              <w:numPr>
                <w:ilvl w:val="0"/>
                <w:numId w:val="5"/>
              </w:numPr>
              <w:rPr>
                <w:rFonts w:eastAsia="Calibri"/>
                <w:bCs/>
                <w:sz w:val="20"/>
                <w:szCs w:val="20"/>
              </w:rPr>
            </w:pPr>
            <w:r w:rsidRPr="002F3145">
              <w:rPr>
                <w:rFonts w:eastAsia="Calibri"/>
                <w:sz w:val="20"/>
                <w:szCs w:val="20"/>
              </w:rPr>
              <w:t>Aspetti delle culture della lingua oggetto di</w:t>
            </w:r>
            <w:r w:rsidRPr="002F3145">
              <w:rPr>
                <w:sz w:val="20"/>
                <w:szCs w:val="20"/>
              </w:rPr>
              <w:t xml:space="preserve"> </w:t>
            </w:r>
            <w:r w:rsidRPr="002F3145">
              <w:rPr>
                <w:rFonts w:eastAsia="Calibri"/>
                <w:sz w:val="20"/>
                <w:szCs w:val="20"/>
              </w:rPr>
              <w:t>studio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D5670E" w:rsidRPr="002F3145" w:rsidRDefault="00D5670E" w:rsidP="004C6AF3">
            <w:pPr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2F3145">
              <w:rPr>
                <w:color w:val="000000"/>
                <w:sz w:val="20"/>
                <w:szCs w:val="20"/>
              </w:rPr>
              <w:t>Countries and nationalities</w:t>
            </w:r>
          </w:p>
          <w:p w:rsidR="00D5670E" w:rsidRPr="002F3145" w:rsidRDefault="00D5670E" w:rsidP="004C6AF3">
            <w:pPr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2F3145">
              <w:rPr>
                <w:color w:val="000000"/>
                <w:sz w:val="20"/>
                <w:szCs w:val="20"/>
              </w:rPr>
              <w:t>Everyday objects</w:t>
            </w:r>
          </w:p>
          <w:p w:rsidR="00D5670E" w:rsidRPr="002F3145" w:rsidRDefault="00D5670E" w:rsidP="004C6AF3">
            <w:pPr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2F3145">
              <w:rPr>
                <w:color w:val="000000"/>
                <w:sz w:val="20"/>
                <w:szCs w:val="20"/>
              </w:rPr>
              <w:t>Colours</w:t>
            </w:r>
          </w:p>
          <w:p w:rsidR="00D5670E" w:rsidRPr="002F3145" w:rsidRDefault="00D5670E" w:rsidP="004C6AF3">
            <w:pPr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2F3145">
              <w:rPr>
                <w:color w:val="000000"/>
                <w:sz w:val="20"/>
                <w:szCs w:val="20"/>
              </w:rPr>
              <w:t>Appearance</w:t>
            </w:r>
          </w:p>
          <w:p w:rsidR="00D5670E" w:rsidRPr="002F3145" w:rsidRDefault="00D5670E" w:rsidP="004C6AF3">
            <w:pPr>
              <w:numPr>
                <w:ilvl w:val="0"/>
                <w:numId w:val="5"/>
              </w:num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F3145">
              <w:rPr>
                <w:color w:val="000000"/>
                <w:sz w:val="20"/>
                <w:szCs w:val="20"/>
              </w:rPr>
              <w:t>Cardinal numbers, days, months, seasons</w:t>
            </w:r>
          </w:p>
          <w:p w:rsidR="00D5670E" w:rsidRPr="002F3145" w:rsidRDefault="00D5670E" w:rsidP="004C6AF3">
            <w:pPr>
              <w:numPr>
                <w:ilvl w:val="0"/>
                <w:numId w:val="5"/>
              </w:numPr>
              <w:rPr>
                <w:sz w:val="20"/>
                <w:szCs w:val="20"/>
                <w:lang w:val="en-GB"/>
              </w:rPr>
            </w:pPr>
            <w:r w:rsidRPr="002F3145">
              <w:rPr>
                <w:color w:val="000000"/>
                <w:sz w:val="20"/>
                <w:szCs w:val="20"/>
                <w:lang w:val="en-GB"/>
              </w:rPr>
              <w:t xml:space="preserve">Places in town, directions </w:t>
            </w:r>
          </w:p>
          <w:p w:rsidR="00D5670E" w:rsidRPr="002F3145" w:rsidRDefault="00D5670E" w:rsidP="004C6AF3">
            <w:pPr>
              <w:numPr>
                <w:ilvl w:val="0"/>
                <w:numId w:val="5"/>
              </w:numPr>
              <w:rPr>
                <w:sz w:val="20"/>
                <w:szCs w:val="20"/>
                <w:lang w:val="en-GB"/>
              </w:rPr>
            </w:pPr>
            <w:r w:rsidRPr="002F3145">
              <w:rPr>
                <w:color w:val="000000"/>
                <w:sz w:val="20"/>
                <w:szCs w:val="20"/>
                <w:lang w:val="en-GB"/>
              </w:rPr>
              <w:t>Verbo be</w:t>
            </w:r>
          </w:p>
          <w:p w:rsidR="00D5670E" w:rsidRPr="002F3145" w:rsidRDefault="00D5670E" w:rsidP="004C6AF3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2F3145">
              <w:rPr>
                <w:sz w:val="20"/>
                <w:szCs w:val="20"/>
              </w:rPr>
              <w:t>There is/there are</w:t>
            </w:r>
          </w:p>
          <w:p w:rsidR="00D5670E" w:rsidRPr="002F3145" w:rsidRDefault="00D5670E" w:rsidP="004C6AF3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2F3145">
              <w:rPr>
                <w:sz w:val="20"/>
                <w:szCs w:val="20"/>
              </w:rPr>
              <w:t>Pronomi personali soggetto</w:t>
            </w:r>
          </w:p>
          <w:p w:rsidR="00D5670E" w:rsidRPr="002F3145" w:rsidRDefault="00D5670E" w:rsidP="004C6AF3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2F3145">
              <w:rPr>
                <w:sz w:val="20"/>
                <w:szCs w:val="20"/>
              </w:rPr>
              <w:t>Aggettivi possessivi</w:t>
            </w:r>
          </w:p>
          <w:p w:rsidR="00D5670E" w:rsidRPr="002F3145" w:rsidRDefault="00D5670E" w:rsidP="004C6AF3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2F3145">
              <w:rPr>
                <w:sz w:val="20"/>
                <w:szCs w:val="20"/>
              </w:rPr>
              <w:t>Articoli determinativi e indeterminativi</w:t>
            </w:r>
          </w:p>
          <w:p w:rsidR="00D5670E" w:rsidRPr="002F3145" w:rsidRDefault="00D5670E" w:rsidP="004C6AF3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2F3145">
              <w:rPr>
                <w:sz w:val="20"/>
                <w:szCs w:val="20"/>
              </w:rPr>
              <w:t>Plurale dei sostantivi</w:t>
            </w:r>
          </w:p>
          <w:p w:rsidR="00D5670E" w:rsidRPr="002F3145" w:rsidRDefault="00D5670E" w:rsidP="004C6AF3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2F3145">
              <w:rPr>
                <w:sz w:val="20"/>
                <w:szCs w:val="20"/>
              </w:rPr>
              <w:t>This, that, these, those</w:t>
            </w:r>
          </w:p>
          <w:p w:rsidR="00D5670E" w:rsidRPr="002F3145" w:rsidRDefault="00D5670E" w:rsidP="004C6AF3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2F3145">
              <w:rPr>
                <w:sz w:val="20"/>
                <w:szCs w:val="20"/>
              </w:rPr>
              <w:t>Have got</w:t>
            </w:r>
          </w:p>
          <w:p w:rsidR="00D5670E" w:rsidRPr="002F3145" w:rsidRDefault="00D5670E" w:rsidP="004C6AF3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2F3145">
              <w:rPr>
                <w:sz w:val="20"/>
                <w:szCs w:val="20"/>
              </w:rPr>
              <w:t>Aggettivi</w:t>
            </w:r>
          </w:p>
          <w:p w:rsidR="00D5670E" w:rsidRPr="002F3145" w:rsidRDefault="00D5670E" w:rsidP="004C6AF3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2F3145">
              <w:rPr>
                <w:sz w:val="20"/>
                <w:szCs w:val="20"/>
              </w:rPr>
              <w:t>Question words</w:t>
            </w:r>
          </w:p>
          <w:p w:rsidR="00D5670E" w:rsidRPr="002F3145" w:rsidRDefault="00D5670E" w:rsidP="004C6AF3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2F3145">
              <w:rPr>
                <w:sz w:val="20"/>
                <w:szCs w:val="20"/>
              </w:rPr>
              <w:t>Pronomi possessivi</w:t>
            </w:r>
          </w:p>
          <w:p w:rsidR="00D5670E" w:rsidRPr="002F3145" w:rsidRDefault="00D5670E" w:rsidP="004C6AF3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2F3145">
              <w:rPr>
                <w:sz w:val="20"/>
                <w:szCs w:val="20"/>
              </w:rPr>
              <w:t>Preposizioni di tempo</w:t>
            </w:r>
          </w:p>
          <w:p w:rsidR="00D5670E" w:rsidRPr="002F3145" w:rsidRDefault="00D5670E" w:rsidP="004C6AF3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2F3145">
              <w:rPr>
                <w:sz w:val="20"/>
                <w:szCs w:val="20"/>
              </w:rPr>
              <w:t>Imperativo</w:t>
            </w:r>
          </w:p>
          <w:p w:rsidR="00D5670E" w:rsidRPr="002F3145" w:rsidRDefault="00D5670E" w:rsidP="004C6AF3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2F3145">
              <w:rPr>
                <w:sz w:val="20"/>
                <w:szCs w:val="20"/>
              </w:rPr>
              <w:t>Must</w:t>
            </w:r>
          </w:p>
          <w:p w:rsidR="00D5670E" w:rsidRPr="002F3145" w:rsidRDefault="00D5670E" w:rsidP="004C6AF3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2F3145">
              <w:rPr>
                <w:sz w:val="20"/>
                <w:szCs w:val="20"/>
              </w:rPr>
              <w:t>Preposizioni di luogo</w:t>
            </w:r>
          </w:p>
          <w:p w:rsidR="00D5670E" w:rsidRPr="002F3145" w:rsidRDefault="00D5670E" w:rsidP="004C6AF3">
            <w:pPr>
              <w:pStyle w:val="Paragrafoelenco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2F3145">
              <w:rPr>
                <w:color w:val="000000"/>
                <w:sz w:val="20"/>
                <w:szCs w:val="20"/>
              </w:rPr>
              <w:t>The United Kingdom</w:t>
            </w:r>
          </w:p>
          <w:p w:rsidR="00D5670E" w:rsidRPr="002F3145" w:rsidRDefault="00D5670E" w:rsidP="004C6AF3">
            <w:pPr>
              <w:pStyle w:val="Paragrafoelenco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2F3145">
              <w:rPr>
                <w:color w:val="000000"/>
                <w:sz w:val="20"/>
                <w:szCs w:val="20"/>
              </w:rPr>
              <w:t>The Commonwealth countries</w:t>
            </w:r>
          </w:p>
          <w:p w:rsidR="00D5670E" w:rsidRPr="002F3145" w:rsidRDefault="00D5670E" w:rsidP="00D5670E">
            <w:pPr>
              <w:ind w:left="72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D5670E" w:rsidRPr="00C24FC3" w:rsidTr="00D5670E">
        <w:tc>
          <w:tcPr>
            <w:tcW w:w="14283" w:type="dxa"/>
            <w:gridSpan w:val="15"/>
            <w:shd w:val="clear" w:color="auto" w:fill="auto"/>
          </w:tcPr>
          <w:p w:rsidR="00D5670E" w:rsidRPr="00B06CB9" w:rsidRDefault="00D5670E" w:rsidP="00D5670E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624684">
              <w:rPr>
                <w:b/>
                <w:color w:val="000000"/>
                <w:sz w:val="24"/>
                <w:lang w:val="en-GB"/>
              </w:rPr>
              <w:lastRenderedPageBreak/>
              <w:t>Match cou</w:t>
            </w:r>
            <w:r>
              <w:rPr>
                <w:b/>
                <w:color w:val="000000"/>
                <w:sz w:val="24"/>
                <w:lang w:val="en-GB"/>
              </w:rPr>
              <w:t>ntries and their capital cities.</w:t>
            </w:r>
          </w:p>
        </w:tc>
      </w:tr>
    </w:tbl>
    <w:p w:rsidR="00D5670E" w:rsidRPr="00B06CB9" w:rsidRDefault="00D5670E" w:rsidP="00D5670E">
      <w:pPr>
        <w:rPr>
          <w:b/>
          <w:sz w:val="22"/>
          <w:szCs w:val="22"/>
          <w:lang w:val="en-GB"/>
        </w:rPr>
      </w:pPr>
    </w:p>
    <w:p w:rsidR="00D5670E" w:rsidRPr="00B06CB9" w:rsidRDefault="00D5670E" w:rsidP="00D5670E">
      <w:pPr>
        <w:rPr>
          <w:b/>
          <w:sz w:val="22"/>
          <w:szCs w:val="22"/>
          <w:lang w:val="en-GB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5"/>
        <w:gridCol w:w="423"/>
        <w:gridCol w:w="853"/>
        <w:gridCol w:w="1114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1"/>
        <w:gridCol w:w="440"/>
      </w:tblGrid>
      <w:tr w:rsidR="00D5670E" w:rsidRPr="009765E9" w:rsidTr="00D5670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n.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2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5670E" w:rsidRPr="009765E9" w:rsidTr="00D5670E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  <w:r w:rsidRPr="00611595">
              <w:rPr>
                <w:b/>
                <w:bCs/>
                <w:sz w:val="16"/>
                <w:szCs w:val="16"/>
              </w:rPr>
              <w:t>INDUSTRIA E ARTIGIANATO ENOGASTRONOMIA E OSPITALITA’ ALBERGHIERA</w:t>
            </w:r>
          </w:p>
        </w:tc>
      </w:tr>
      <w:tr w:rsidR="00D5670E" w:rsidRPr="009765E9" w:rsidTr="00D5670E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INGLESE</w:t>
            </w:r>
          </w:p>
        </w:tc>
      </w:tr>
      <w:tr w:rsidR="00D5670E" w:rsidRPr="009765E9" w:rsidTr="00D5670E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D5670E" w:rsidRPr="008F73DD" w:rsidRDefault="00D5670E" w:rsidP="00D5670E">
            <w:pPr>
              <w:rPr>
                <w:rFonts w:eastAsia="Calibri"/>
                <w:b/>
                <w:bCs/>
                <w:sz w:val="24"/>
              </w:rPr>
            </w:pPr>
            <w:r w:rsidRPr="008F73DD">
              <w:rPr>
                <w:rFonts w:eastAsia="Calibri"/>
                <w:b/>
                <w:bCs/>
                <w:sz w:val="24"/>
              </w:rPr>
              <w:t>Utilizzare una lingua straniera per i principali scopi comunicativi ed operativi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3639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D5670E" w:rsidRPr="00725EF6" w:rsidRDefault="00D5670E" w:rsidP="00D5670E">
            <w:pPr>
              <w:rPr>
                <w:rFonts w:eastAsia="Calibri"/>
                <w:b/>
                <w:sz w:val="24"/>
              </w:rPr>
            </w:pPr>
            <w:r w:rsidRPr="00725EF6">
              <w:rPr>
                <w:rFonts w:eastAsia="Calibri"/>
                <w:b/>
                <w:sz w:val="24"/>
              </w:rPr>
              <w:t>Acquisire informazioni sulle tradizioni culturali locali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utilizzando strumenti e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metodi adeguati.</w:t>
            </w:r>
          </w:p>
          <w:p w:rsidR="00D5670E" w:rsidRPr="009765E9" w:rsidRDefault="00D5670E" w:rsidP="00D5670E">
            <w:pPr>
              <w:rPr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tenze del profilo di INDIRIZZO 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3D28">
              <w:rPr>
                <w:rFonts w:eastAsia="Calibri"/>
                <w:b/>
                <w:bCs/>
                <w:sz w:val="24"/>
              </w:rPr>
              <w:t>Applicare procedure standard di gestione</w:t>
            </w:r>
            <w:r w:rsidRPr="00C83D28">
              <w:rPr>
                <w:b/>
                <w:bCs/>
                <w:sz w:val="24"/>
              </w:rPr>
              <w:t xml:space="preserve"> </w:t>
            </w:r>
            <w:r w:rsidRPr="00C83D28">
              <w:rPr>
                <w:rFonts w:eastAsia="Calibri"/>
                <w:b/>
                <w:bCs/>
                <w:sz w:val="24"/>
              </w:rPr>
              <w:t>dei processi di approvvigionamento, di</w:t>
            </w:r>
            <w:r w:rsidRPr="00C83D28">
              <w:rPr>
                <w:b/>
                <w:bCs/>
                <w:sz w:val="24"/>
              </w:rPr>
              <w:t xml:space="preserve"> </w:t>
            </w:r>
            <w:r w:rsidRPr="00C83D28">
              <w:rPr>
                <w:rFonts w:eastAsia="Calibri"/>
                <w:b/>
                <w:bCs/>
                <w:sz w:val="24"/>
              </w:rPr>
              <w:t>produzione e di vendita di prodotti e servizi</w:t>
            </w:r>
            <w:r>
              <w:rPr>
                <w:b/>
                <w:bCs/>
                <w:sz w:val="24"/>
              </w:rPr>
              <w:t xml:space="preserve"> </w:t>
            </w:r>
            <w:r w:rsidRPr="0099506E">
              <w:rPr>
                <w:rFonts w:eastAsia="Calibri"/>
                <w:b/>
                <w:bCs/>
                <w:sz w:val="24"/>
              </w:rPr>
              <w:t>di filiera in contesti strutturati e noti.</w:t>
            </w:r>
          </w:p>
        </w:tc>
      </w:tr>
      <w:tr w:rsidR="00D5670E" w:rsidRPr="009765E9" w:rsidTr="00D5670E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16</w:t>
            </w:r>
          </w:p>
        </w:tc>
      </w:tr>
      <w:tr w:rsidR="00D5670E" w:rsidRPr="009765E9" w:rsidTr="00D5670E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9765E9" w:rsidTr="00D5670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Pr="003646D7" w:rsidRDefault="00D5670E" w:rsidP="004C6AF3">
            <w:pPr>
              <w:pStyle w:val="Paragrafoelenco"/>
              <w:numPr>
                <w:ilvl w:val="0"/>
                <w:numId w:val="11"/>
              </w:numPr>
              <w:rPr>
                <w:rFonts w:eastAsia="Calibri"/>
                <w:bCs/>
                <w:sz w:val="20"/>
                <w:szCs w:val="20"/>
              </w:rPr>
            </w:pPr>
            <w:r w:rsidRPr="003646D7">
              <w:rPr>
                <w:rFonts w:eastAsia="Calibri"/>
                <w:bCs/>
                <w:sz w:val="20"/>
                <w:szCs w:val="20"/>
              </w:rPr>
              <w:lastRenderedPageBreak/>
              <w:t>Comprendere i punti principali di messaggi e annunci semplici e chiari su argomenti di interesse personale, quotidiano, sociale o professionale</w:t>
            </w:r>
          </w:p>
          <w:p w:rsidR="00D5670E" w:rsidRPr="003646D7" w:rsidRDefault="00D5670E" w:rsidP="004C6AF3">
            <w:pPr>
              <w:numPr>
                <w:ilvl w:val="0"/>
                <w:numId w:val="11"/>
              </w:numPr>
              <w:rPr>
                <w:sz w:val="20"/>
                <w:szCs w:val="20"/>
              </w:rPr>
            </w:pPr>
            <w:r w:rsidRPr="003646D7">
              <w:rPr>
                <w:rFonts w:eastAsia="Calibri"/>
                <w:bCs/>
                <w:sz w:val="20"/>
                <w:szCs w:val="20"/>
              </w:rPr>
              <w:t>Scrivere correttamente semplici testi su</w:t>
            </w:r>
            <w:r w:rsidRPr="003646D7">
              <w:rPr>
                <w:bCs/>
                <w:sz w:val="20"/>
                <w:szCs w:val="20"/>
              </w:rPr>
              <w:t xml:space="preserve"> </w:t>
            </w:r>
            <w:r w:rsidRPr="003646D7">
              <w:rPr>
                <w:rFonts w:eastAsia="Calibri"/>
                <w:bCs/>
                <w:sz w:val="20"/>
                <w:szCs w:val="20"/>
              </w:rPr>
              <w:t>tematiche coerenti con i percorsi di studio</w:t>
            </w:r>
          </w:p>
          <w:p w:rsidR="00D5670E" w:rsidRPr="003646D7" w:rsidRDefault="00D5670E" w:rsidP="004C6AF3">
            <w:pPr>
              <w:numPr>
                <w:ilvl w:val="0"/>
                <w:numId w:val="11"/>
              </w:numPr>
              <w:rPr>
                <w:sz w:val="20"/>
                <w:szCs w:val="20"/>
              </w:rPr>
            </w:pPr>
            <w:r w:rsidRPr="003646D7">
              <w:rPr>
                <w:rFonts w:eastAsia="Calibri"/>
                <w:bCs/>
                <w:sz w:val="20"/>
                <w:szCs w:val="20"/>
              </w:rPr>
              <w:t>Applicare metodologie di base di</w:t>
            </w:r>
            <w:r w:rsidRPr="003646D7">
              <w:rPr>
                <w:bCs/>
                <w:sz w:val="20"/>
                <w:szCs w:val="20"/>
              </w:rPr>
              <w:t xml:space="preserve"> </w:t>
            </w:r>
            <w:r w:rsidRPr="003646D7">
              <w:rPr>
                <w:rFonts w:eastAsia="Calibri"/>
                <w:bCs/>
                <w:sz w:val="20"/>
                <w:szCs w:val="20"/>
              </w:rPr>
              <w:t>lavoro in équipe</w:t>
            </w:r>
          </w:p>
          <w:p w:rsidR="00D5670E" w:rsidRPr="003646D7" w:rsidRDefault="00D5670E" w:rsidP="004C6AF3">
            <w:pPr>
              <w:numPr>
                <w:ilvl w:val="0"/>
                <w:numId w:val="11"/>
              </w:numPr>
              <w:rPr>
                <w:rFonts w:eastAsia="Calibri"/>
                <w:sz w:val="20"/>
                <w:szCs w:val="20"/>
              </w:rPr>
            </w:pPr>
            <w:r w:rsidRPr="003646D7">
              <w:rPr>
                <w:rFonts w:eastAsia="Calibri"/>
                <w:sz w:val="20"/>
                <w:szCs w:val="20"/>
              </w:rPr>
              <w:t>Saper identificare e utilizzare una</w:t>
            </w:r>
            <w:r w:rsidRPr="003646D7">
              <w:rPr>
                <w:sz w:val="20"/>
                <w:szCs w:val="20"/>
              </w:rPr>
              <w:t xml:space="preserve"> </w:t>
            </w:r>
            <w:r w:rsidRPr="003646D7">
              <w:rPr>
                <w:rFonts w:eastAsia="Calibri"/>
                <w:sz w:val="20"/>
                <w:szCs w:val="20"/>
              </w:rPr>
              <w:t>gamma di strategie per comunicare in</w:t>
            </w:r>
            <w:r w:rsidRPr="003646D7">
              <w:rPr>
                <w:sz w:val="20"/>
                <w:szCs w:val="20"/>
              </w:rPr>
              <w:t xml:space="preserve"> </w:t>
            </w:r>
            <w:r w:rsidRPr="003646D7">
              <w:rPr>
                <w:rFonts w:eastAsia="Calibri"/>
                <w:sz w:val="20"/>
                <w:szCs w:val="20"/>
              </w:rPr>
              <w:t>maniera efficace con parlanti la lingua</w:t>
            </w:r>
            <w:r w:rsidRPr="003646D7">
              <w:rPr>
                <w:sz w:val="20"/>
                <w:szCs w:val="20"/>
              </w:rPr>
              <w:t xml:space="preserve"> </w:t>
            </w:r>
            <w:r w:rsidRPr="003646D7">
              <w:rPr>
                <w:rFonts w:eastAsia="Calibri"/>
                <w:sz w:val="20"/>
                <w:szCs w:val="20"/>
              </w:rPr>
              <w:t>oggetto di studio di culture diverse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:rsidR="00D5670E" w:rsidRPr="00DB6DEF" w:rsidRDefault="00D5670E" w:rsidP="004C6AF3">
            <w:pPr>
              <w:pStyle w:val="Paragrafoelenco"/>
              <w:numPr>
                <w:ilvl w:val="0"/>
                <w:numId w:val="11"/>
              </w:numPr>
              <w:rPr>
                <w:rFonts w:eastAsia="Calibri"/>
                <w:bCs/>
                <w:sz w:val="20"/>
                <w:szCs w:val="20"/>
              </w:rPr>
            </w:pPr>
            <w:r w:rsidRPr="00DB6DEF">
              <w:rPr>
                <w:rFonts w:eastAsia="Calibri"/>
                <w:bCs/>
                <w:sz w:val="20"/>
                <w:szCs w:val="20"/>
              </w:rPr>
              <w:t>Lessico di base su argomenti di vita quotidiano, sociale e professionale</w:t>
            </w:r>
          </w:p>
          <w:p w:rsidR="00D5670E" w:rsidRPr="00DB6DEF" w:rsidRDefault="00D5670E" w:rsidP="004C6AF3">
            <w:pPr>
              <w:numPr>
                <w:ilvl w:val="0"/>
                <w:numId w:val="11"/>
              </w:numPr>
              <w:rPr>
                <w:rFonts w:eastAsia="Calibri"/>
                <w:bCs/>
                <w:sz w:val="20"/>
                <w:szCs w:val="20"/>
              </w:rPr>
            </w:pPr>
            <w:r w:rsidRPr="00DB6DEF">
              <w:rPr>
                <w:rFonts w:eastAsia="Calibri"/>
                <w:bCs/>
                <w:sz w:val="20"/>
                <w:szCs w:val="20"/>
              </w:rPr>
              <w:t>Semplici modalità di scrittura: messaggi brevi, lettera informale</w:t>
            </w:r>
          </w:p>
          <w:p w:rsidR="00D5670E" w:rsidRPr="00DB6DEF" w:rsidRDefault="00D5670E" w:rsidP="004C6AF3">
            <w:pPr>
              <w:numPr>
                <w:ilvl w:val="0"/>
                <w:numId w:val="11"/>
              </w:numPr>
              <w:rPr>
                <w:rFonts w:eastAsia="Calibri"/>
                <w:bCs/>
                <w:sz w:val="20"/>
                <w:szCs w:val="20"/>
              </w:rPr>
            </w:pPr>
            <w:r w:rsidRPr="00DB6DEF">
              <w:rPr>
                <w:rFonts w:eastAsia="Calibri"/>
                <w:bCs/>
                <w:sz w:val="20"/>
                <w:szCs w:val="20"/>
              </w:rPr>
              <w:t>Organizzazione del lavoro in équipe: ruoli, funzioni e gerarchia.</w:t>
            </w:r>
          </w:p>
          <w:p w:rsidR="00D5670E" w:rsidRPr="00DB6DEF" w:rsidRDefault="00D5670E" w:rsidP="004C6AF3">
            <w:pPr>
              <w:numPr>
                <w:ilvl w:val="0"/>
                <w:numId w:val="11"/>
              </w:numPr>
              <w:rPr>
                <w:rFonts w:eastAsia="Calibri"/>
                <w:bCs/>
                <w:sz w:val="20"/>
                <w:szCs w:val="20"/>
              </w:rPr>
            </w:pPr>
            <w:r w:rsidRPr="00DB6DEF">
              <w:rPr>
                <w:rFonts w:eastAsia="Calibri"/>
                <w:bCs/>
                <w:sz w:val="20"/>
                <w:szCs w:val="20"/>
              </w:rPr>
              <w:t>Aspetti delle culture della lingua oggetto di studio</w:t>
            </w:r>
          </w:p>
          <w:p w:rsidR="00D5670E" w:rsidRPr="009765E9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D5670E" w:rsidRPr="00571D71" w:rsidRDefault="00D5670E" w:rsidP="004C6AF3">
            <w:pPr>
              <w:numPr>
                <w:ilvl w:val="0"/>
                <w:numId w:val="6"/>
              </w:numPr>
              <w:jc w:val="left"/>
              <w:rPr>
                <w:color w:val="000000"/>
                <w:sz w:val="20"/>
                <w:szCs w:val="20"/>
              </w:rPr>
            </w:pPr>
            <w:r w:rsidRPr="00571D71">
              <w:rPr>
                <w:color w:val="000000"/>
                <w:sz w:val="20"/>
                <w:szCs w:val="20"/>
              </w:rPr>
              <w:t>Daily routine</w:t>
            </w:r>
          </w:p>
          <w:p w:rsidR="00D5670E" w:rsidRPr="00571D71" w:rsidRDefault="00D5670E" w:rsidP="004C6AF3">
            <w:pPr>
              <w:numPr>
                <w:ilvl w:val="0"/>
                <w:numId w:val="6"/>
              </w:numPr>
              <w:jc w:val="left"/>
              <w:rPr>
                <w:color w:val="000000"/>
                <w:sz w:val="20"/>
                <w:szCs w:val="20"/>
              </w:rPr>
            </w:pPr>
            <w:r w:rsidRPr="00571D71">
              <w:rPr>
                <w:color w:val="000000"/>
                <w:sz w:val="20"/>
                <w:szCs w:val="20"/>
              </w:rPr>
              <w:t>Healthy habits</w:t>
            </w:r>
          </w:p>
          <w:p w:rsidR="00D5670E" w:rsidRPr="00571D71" w:rsidRDefault="00D5670E" w:rsidP="004C6AF3">
            <w:pPr>
              <w:numPr>
                <w:ilvl w:val="0"/>
                <w:numId w:val="6"/>
              </w:numPr>
              <w:jc w:val="left"/>
              <w:rPr>
                <w:color w:val="000000"/>
                <w:sz w:val="20"/>
                <w:szCs w:val="20"/>
              </w:rPr>
            </w:pPr>
            <w:r w:rsidRPr="00571D71">
              <w:rPr>
                <w:color w:val="000000"/>
                <w:sz w:val="20"/>
                <w:szCs w:val="20"/>
              </w:rPr>
              <w:t>Free-time activities</w:t>
            </w:r>
          </w:p>
          <w:p w:rsidR="00D5670E" w:rsidRPr="00571D71" w:rsidRDefault="00D5670E" w:rsidP="004C6AF3">
            <w:pPr>
              <w:numPr>
                <w:ilvl w:val="0"/>
                <w:numId w:val="6"/>
              </w:numPr>
              <w:jc w:val="left"/>
              <w:rPr>
                <w:color w:val="000000"/>
                <w:sz w:val="20"/>
                <w:szCs w:val="20"/>
              </w:rPr>
            </w:pPr>
            <w:r w:rsidRPr="00571D71">
              <w:rPr>
                <w:color w:val="000000"/>
                <w:sz w:val="20"/>
                <w:szCs w:val="20"/>
              </w:rPr>
              <w:t>Inviting a friend out</w:t>
            </w:r>
          </w:p>
          <w:p w:rsidR="00D5670E" w:rsidRPr="00571D71" w:rsidRDefault="00D5670E" w:rsidP="004C6AF3">
            <w:pPr>
              <w:numPr>
                <w:ilvl w:val="0"/>
                <w:numId w:val="6"/>
              </w:numPr>
              <w:jc w:val="left"/>
              <w:rPr>
                <w:color w:val="000000"/>
                <w:sz w:val="20"/>
                <w:szCs w:val="20"/>
              </w:rPr>
            </w:pPr>
            <w:r w:rsidRPr="00571D71">
              <w:rPr>
                <w:color w:val="000000"/>
                <w:sz w:val="20"/>
                <w:szCs w:val="20"/>
              </w:rPr>
              <w:t>Accepting an invitation</w:t>
            </w:r>
          </w:p>
          <w:p w:rsidR="00D5670E" w:rsidRPr="00571D71" w:rsidRDefault="00D5670E" w:rsidP="004C6AF3">
            <w:pPr>
              <w:numPr>
                <w:ilvl w:val="0"/>
                <w:numId w:val="6"/>
              </w:numPr>
              <w:jc w:val="left"/>
              <w:rPr>
                <w:color w:val="000000"/>
                <w:sz w:val="20"/>
                <w:szCs w:val="20"/>
              </w:rPr>
            </w:pPr>
            <w:r w:rsidRPr="00571D71">
              <w:rPr>
                <w:color w:val="000000"/>
                <w:sz w:val="20"/>
                <w:szCs w:val="20"/>
              </w:rPr>
              <w:t>Turning down an invitation</w:t>
            </w:r>
          </w:p>
          <w:p w:rsidR="00D5670E" w:rsidRPr="00571D71" w:rsidRDefault="00D5670E" w:rsidP="004C6AF3">
            <w:pPr>
              <w:numPr>
                <w:ilvl w:val="0"/>
                <w:numId w:val="6"/>
              </w:num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Present simple</w:t>
            </w:r>
          </w:p>
          <w:p w:rsidR="00D5670E" w:rsidRPr="00571D71" w:rsidRDefault="00D5670E" w:rsidP="004C6AF3">
            <w:pPr>
              <w:numPr>
                <w:ilvl w:val="0"/>
                <w:numId w:val="6"/>
              </w:num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Adverbs of frequency</w:t>
            </w:r>
          </w:p>
          <w:p w:rsidR="00D5670E" w:rsidRDefault="00D5670E" w:rsidP="004C6AF3">
            <w:pPr>
              <w:pStyle w:val="Corpotesto"/>
              <w:numPr>
                <w:ilvl w:val="0"/>
                <w:numId w:val="6"/>
              </w:numPr>
              <w:spacing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Object pronouns</w:t>
            </w:r>
          </w:p>
          <w:p w:rsidR="00D5670E" w:rsidRPr="00624B9C" w:rsidRDefault="00D5670E" w:rsidP="004C6AF3">
            <w:pPr>
              <w:pStyle w:val="Paragrafoelenco"/>
              <w:numPr>
                <w:ilvl w:val="0"/>
                <w:numId w:val="6"/>
              </w:numPr>
              <w:rPr>
                <w:color w:val="000000"/>
                <w:sz w:val="20"/>
                <w:szCs w:val="20"/>
                <w:lang w:val="en-GB"/>
              </w:rPr>
            </w:pPr>
            <w:r w:rsidRPr="00624B9C">
              <w:rPr>
                <w:color w:val="000000"/>
                <w:sz w:val="20"/>
                <w:szCs w:val="20"/>
                <w:lang w:val="en-GB"/>
              </w:rPr>
              <w:t>Teen’s top attractions in London</w:t>
            </w:r>
          </w:p>
          <w:p w:rsidR="00D5670E" w:rsidRPr="003A666E" w:rsidRDefault="00D5670E" w:rsidP="004C6AF3">
            <w:pPr>
              <w:pStyle w:val="Paragrafoelenco"/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For the sports fans</w:t>
            </w:r>
          </w:p>
          <w:p w:rsidR="00D5670E" w:rsidRPr="009765E9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auto"/>
          </w:tcPr>
          <w:p w:rsidR="00D5670E" w:rsidRPr="00997FD2" w:rsidRDefault="00D5670E" w:rsidP="00D5670E">
            <w:pPr>
              <w:pStyle w:val="Corpodeltesto3"/>
              <w:jc w:val="left"/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 xml:space="preserve">Describe your daily routine. </w:t>
            </w:r>
          </w:p>
        </w:tc>
      </w:tr>
    </w:tbl>
    <w:p w:rsidR="00D5670E" w:rsidRDefault="00D5670E" w:rsidP="00D5670E">
      <w:pPr>
        <w:rPr>
          <w:b/>
          <w:sz w:val="22"/>
          <w:szCs w:val="22"/>
          <w:lang w:val="x-none"/>
        </w:rPr>
      </w:pPr>
    </w:p>
    <w:p w:rsidR="00D5670E" w:rsidRDefault="00D5670E" w:rsidP="00D5670E">
      <w:pPr>
        <w:rPr>
          <w:b/>
          <w:sz w:val="22"/>
          <w:szCs w:val="22"/>
          <w:lang w:val="x-none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6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1"/>
        <w:gridCol w:w="440"/>
      </w:tblGrid>
      <w:tr w:rsidR="00D5670E" w:rsidRPr="009765E9" w:rsidTr="00D5670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n.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3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5670E" w:rsidRPr="009765E9" w:rsidTr="00D5670E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  <w:r w:rsidRPr="00611595">
              <w:rPr>
                <w:b/>
                <w:bCs/>
                <w:sz w:val="16"/>
                <w:szCs w:val="16"/>
              </w:rPr>
              <w:t>INDUSTRIA E ARTIGIANATO ENOGASTRONOMIA E OSPITALITA’ ALBERGHIERA</w:t>
            </w:r>
          </w:p>
        </w:tc>
      </w:tr>
      <w:tr w:rsidR="00D5670E" w:rsidRPr="009765E9" w:rsidTr="00D5670E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INGLESE</w:t>
            </w:r>
          </w:p>
        </w:tc>
      </w:tr>
      <w:tr w:rsidR="00D5670E" w:rsidRPr="009765E9" w:rsidTr="00D5670E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D5670E" w:rsidRPr="008F73DD" w:rsidRDefault="00D5670E" w:rsidP="00D5670E">
            <w:pPr>
              <w:rPr>
                <w:rFonts w:eastAsia="Calibri"/>
                <w:b/>
                <w:bCs/>
                <w:sz w:val="24"/>
              </w:rPr>
            </w:pPr>
            <w:r w:rsidRPr="008F73DD">
              <w:rPr>
                <w:rFonts w:eastAsia="Calibri"/>
                <w:b/>
                <w:bCs/>
                <w:sz w:val="24"/>
              </w:rPr>
              <w:t>Utilizzare una lingua straniera per i principali scopi comunicativi ed operativi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3639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D5670E" w:rsidRPr="00725EF6" w:rsidRDefault="00D5670E" w:rsidP="00D5670E">
            <w:pPr>
              <w:rPr>
                <w:rFonts w:eastAsia="Calibri"/>
                <w:b/>
                <w:sz w:val="24"/>
              </w:rPr>
            </w:pPr>
            <w:r w:rsidRPr="00725EF6">
              <w:rPr>
                <w:rFonts w:eastAsia="Calibri"/>
                <w:b/>
                <w:sz w:val="24"/>
              </w:rPr>
              <w:t>Acquisire informazioni sulle tradizioni culturali locali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utilizzando strumenti e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metodi adeguati.</w:t>
            </w:r>
          </w:p>
          <w:p w:rsidR="00D5670E" w:rsidRPr="009765E9" w:rsidRDefault="00D5670E" w:rsidP="00D5670E">
            <w:pPr>
              <w:rPr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etenze del profilo di INDIRIZZO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di cui al decreto n.766 del 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3D28">
              <w:rPr>
                <w:rFonts w:eastAsia="Calibri"/>
                <w:b/>
                <w:bCs/>
                <w:sz w:val="24"/>
              </w:rPr>
              <w:lastRenderedPageBreak/>
              <w:t>Applicare procedure di base relative</w:t>
            </w:r>
            <w:r w:rsidRPr="00C83D28">
              <w:rPr>
                <w:b/>
                <w:bCs/>
                <w:sz w:val="24"/>
              </w:rPr>
              <w:t xml:space="preserve"> </w:t>
            </w:r>
            <w:r w:rsidRPr="00C83D28">
              <w:rPr>
                <w:rFonts w:eastAsia="Calibri"/>
                <w:b/>
                <w:bCs/>
                <w:sz w:val="24"/>
              </w:rPr>
              <w:t>all’igiene e alla sicurezza, in contesti</w:t>
            </w:r>
            <w:r>
              <w:rPr>
                <w:b/>
                <w:bCs/>
                <w:sz w:val="24"/>
              </w:rPr>
              <w:t xml:space="preserve"> </w:t>
            </w:r>
            <w:r w:rsidRPr="0099506E">
              <w:rPr>
                <w:rFonts w:eastAsia="Calibri"/>
                <w:b/>
                <w:bCs/>
                <w:sz w:val="24"/>
              </w:rPr>
              <w:t>strutturati e sotto supervisione.</w:t>
            </w:r>
          </w:p>
        </w:tc>
      </w:tr>
      <w:tr w:rsidR="00D5670E" w:rsidRPr="009765E9" w:rsidTr="00D5670E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16</w:t>
            </w:r>
          </w:p>
        </w:tc>
      </w:tr>
      <w:tr w:rsidR="00D5670E" w:rsidRPr="009765E9" w:rsidTr="00D5670E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9765E9" w:rsidTr="00D5670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Pr="007476D5" w:rsidRDefault="00D5670E" w:rsidP="004C6AF3">
            <w:pPr>
              <w:pStyle w:val="Paragrafoelenco"/>
              <w:numPr>
                <w:ilvl w:val="0"/>
                <w:numId w:val="12"/>
              </w:numPr>
              <w:rPr>
                <w:rFonts w:eastAsia="Calibri"/>
                <w:bCs/>
                <w:sz w:val="20"/>
                <w:szCs w:val="20"/>
              </w:rPr>
            </w:pPr>
            <w:r w:rsidRPr="007476D5">
              <w:rPr>
                <w:rFonts w:eastAsia="Calibri"/>
                <w:bCs/>
                <w:sz w:val="20"/>
                <w:szCs w:val="20"/>
              </w:rPr>
              <w:t>Comprendere i punti principali di messaggi e annunci semplici e chiari su argomenti di interesse personale, quotidiano, sociale o professionale</w:t>
            </w:r>
          </w:p>
          <w:p w:rsidR="00D5670E" w:rsidRPr="007476D5" w:rsidRDefault="00D5670E" w:rsidP="004C6AF3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7476D5">
              <w:rPr>
                <w:rFonts w:eastAsia="Calibri"/>
                <w:bCs/>
                <w:sz w:val="20"/>
                <w:szCs w:val="20"/>
              </w:rPr>
              <w:t xml:space="preserve">Utilizzare in modo adeguato le strutture grammaticali </w:t>
            </w:r>
          </w:p>
          <w:p w:rsidR="00D5670E" w:rsidRPr="007476D5" w:rsidRDefault="00D5670E" w:rsidP="004C6AF3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7476D5">
              <w:rPr>
                <w:rFonts w:eastAsia="Calibri"/>
                <w:bCs/>
                <w:sz w:val="20"/>
                <w:szCs w:val="20"/>
              </w:rPr>
              <w:t>Riflettere sui propri atteggiamenti in rapporto all’altro in contesti multiculturali</w:t>
            </w:r>
          </w:p>
          <w:p w:rsidR="00D5670E" w:rsidRPr="007476D5" w:rsidRDefault="00D5670E" w:rsidP="004C6AF3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7476D5">
              <w:rPr>
                <w:rFonts w:eastAsia="Calibri"/>
                <w:bCs/>
                <w:sz w:val="20"/>
                <w:szCs w:val="20"/>
              </w:rPr>
              <w:t>Applicare pratiche inerenti l’igiene</w:t>
            </w:r>
            <w:r w:rsidRPr="007476D5">
              <w:rPr>
                <w:bCs/>
                <w:sz w:val="20"/>
                <w:szCs w:val="20"/>
              </w:rPr>
              <w:t xml:space="preserve"> </w:t>
            </w:r>
            <w:r w:rsidRPr="007476D5">
              <w:rPr>
                <w:rFonts w:eastAsia="Calibri"/>
                <w:bCs/>
                <w:sz w:val="20"/>
                <w:szCs w:val="20"/>
              </w:rPr>
              <w:t>personale, la preparazione, la cottura</w:t>
            </w:r>
            <w:r w:rsidRPr="007476D5">
              <w:rPr>
                <w:bCs/>
                <w:sz w:val="20"/>
                <w:szCs w:val="20"/>
              </w:rPr>
              <w:t xml:space="preserve"> </w:t>
            </w:r>
            <w:r w:rsidRPr="007476D5">
              <w:rPr>
                <w:rFonts w:eastAsia="Calibri"/>
                <w:bCs/>
                <w:sz w:val="20"/>
                <w:szCs w:val="20"/>
              </w:rPr>
              <w:t>e la conservazione dei prodotti, la</w:t>
            </w:r>
            <w:r w:rsidRPr="007476D5">
              <w:rPr>
                <w:bCs/>
                <w:sz w:val="20"/>
                <w:szCs w:val="20"/>
              </w:rPr>
              <w:t xml:space="preserve"> </w:t>
            </w:r>
            <w:r w:rsidRPr="007476D5">
              <w:rPr>
                <w:rFonts w:eastAsia="Calibri"/>
                <w:bCs/>
                <w:sz w:val="20"/>
                <w:szCs w:val="20"/>
              </w:rPr>
              <w:t>cura degli ambienti e delle</w:t>
            </w:r>
            <w:r w:rsidRPr="007476D5">
              <w:rPr>
                <w:bCs/>
                <w:sz w:val="20"/>
                <w:szCs w:val="20"/>
              </w:rPr>
              <w:t xml:space="preserve"> </w:t>
            </w:r>
            <w:r w:rsidRPr="007476D5">
              <w:rPr>
                <w:rFonts w:eastAsia="Calibri"/>
                <w:bCs/>
                <w:sz w:val="20"/>
                <w:szCs w:val="20"/>
              </w:rPr>
              <w:t>attrezzature</w:t>
            </w:r>
          </w:p>
          <w:p w:rsidR="00D5670E" w:rsidRPr="007476D5" w:rsidRDefault="00D5670E" w:rsidP="004C6AF3">
            <w:pPr>
              <w:numPr>
                <w:ilvl w:val="0"/>
                <w:numId w:val="12"/>
              </w:numPr>
              <w:rPr>
                <w:rFonts w:eastAsia="Calibri"/>
                <w:sz w:val="20"/>
                <w:szCs w:val="20"/>
              </w:rPr>
            </w:pPr>
            <w:r w:rsidRPr="007476D5">
              <w:rPr>
                <w:rFonts w:eastAsia="Calibri"/>
                <w:sz w:val="20"/>
                <w:szCs w:val="20"/>
              </w:rPr>
              <w:t>Saper identificare e utilizzare una</w:t>
            </w:r>
            <w:r w:rsidRPr="007476D5">
              <w:rPr>
                <w:sz w:val="20"/>
                <w:szCs w:val="20"/>
              </w:rPr>
              <w:t xml:space="preserve"> </w:t>
            </w:r>
            <w:r w:rsidRPr="007476D5">
              <w:rPr>
                <w:rFonts w:eastAsia="Calibri"/>
                <w:sz w:val="20"/>
                <w:szCs w:val="20"/>
              </w:rPr>
              <w:t>gamma di strategie per comunicare in</w:t>
            </w:r>
            <w:r w:rsidRPr="007476D5">
              <w:rPr>
                <w:sz w:val="20"/>
                <w:szCs w:val="20"/>
              </w:rPr>
              <w:t xml:space="preserve"> </w:t>
            </w:r>
            <w:r w:rsidRPr="007476D5">
              <w:rPr>
                <w:rFonts w:eastAsia="Calibri"/>
                <w:sz w:val="20"/>
                <w:szCs w:val="20"/>
              </w:rPr>
              <w:t>maniera efficace con parlanti la lingua</w:t>
            </w:r>
            <w:r w:rsidRPr="007476D5">
              <w:rPr>
                <w:sz w:val="20"/>
                <w:szCs w:val="20"/>
              </w:rPr>
              <w:t xml:space="preserve"> </w:t>
            </w:r>
            <w:r w:rsidRPr="007476D5">
              <w:rPr>
                <w:rFonts w:eastAsia="Calibri"/>
                <w:sz w:val="20"/>
                <w:szCs w:val="20"/>
              </w:rPr>
              <w:t>oggetto di studio di culture diverse</w:t>
            </w:r>
          </w:p>
          <w:p w:rsidR="00D5670E" w:rsidRPr="007476D5" w:rsidRDefault="00D5670E" w:rsidP="00D5670E">
            <w:pPr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:rsidR="00D5670E" w:rsidRPr="007476D5" w:rsidRDefault="00D5670E" w:rsidP="004C6AF3">
            <w:pPr>
              <w:pStyle w:val="Paragrafoelenco"/>
              <w:numPr>
                <w:ilvl w:val="0"/>
                <w:numId w:val="12"/>
              </w:numPr>
              <w:rPr>
                <w:rFonts w:eastAsia="Calibri"/>
                <w:bCs/>
                <w:sz w:val="20"/>
                <w:szCs w:val="20"/>
              </w:rPr>
            </w:pPr>
            <w:r w:rsidRPr="007476D5">
              <w:rPr>
                <w:rFonts w:eastAsia="Calibri"/>
                <w:bCs/>
                <w:sz w:val="20"/>
                <w:szCs w:val="20"/>
              </w:rPr>
              <w:t xml:space="preserve">Lessico di base su argomenti </w:t>
            </w:r>
            <w:r w:rsidRPr="007476D5">
              <w:rPr>
                <w:bCs/>
                <w:sz w:val="20"/>
                <w:szCs w:val="20"/>
              </w:rPr>
              <w:t>di vita quotidiano</w:t>
            </w:r>
            <w:r w:rsidRPr="007476D5">
              <w:rPr>
                <w:rFonts w:eastAsia="Calibri"/>
                <w:bCs/>
                <w:sz w:val="20"/>
                <w:szCs w:val="20"/>
              </w:rPr>
              <w:t>, sociale e professionale</w:t>
            </w:r>
          </w:p>
          <w:p w:rsidR="00D5670E" w:rsidRPr="007476D5" w:rsidRDefault="00D5670E" w:rsidP="004C6AF3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7476D5">
              <w:rPr>
                <w:rFonts w:eastAsia="Calibri"/>
                <w:bCs/>
                <w:sz w:val="20"/>
                <w:szCs w:val="20"/>
              </w:rPr>
              <w:t>Regole grammaticali</w:t>
            </w:r>
            <w:r w:rsidRPr="007476D5">
              <w:rPr>
                <w:bCs/>
                <w:sz w:val="20"/>
                <w:szCs w:val="20"/>
              </w:rPr>
              <w:t xml:space="preserve"> </w:t>
            </w:r>
            <w:r w:rsidRPr="007476D5">
              <w:rPr>
                <w:rFonts w:eastAsia="Calibri"/>
                <w:bCs/>
                <w:sz w:val="20"/>
                <w:szCs w:val="20"/>
              </w:rPr>
              <w:t>fondamenta</w:t>
            </w:r>
            <w:r w:rsidRPr="007476D5">
              <w:rPr>
                <w:bCs/>
                <w:sz w:val="20"/>
                <w:szCs w:val="20"/>
              </w:rPr>
              <w:t>li</w:t>
            </w:r>
          </w:p>
          <w:p w:rsidR="00D5670E" w:rsidRPr="007476D5" w:rsidRDefault="00D5670E" w:rsidP="004C6AF3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7476D5">
              <w:rPr>
                <w:rFonts w:eastAsia="Calibri"/>
                <w:bCs/>
                <w:sz w:val="20"/>
                <w:szCs w:val="20"/>
              </w:rPr>
              <w:t>Cultura e civiltà dei paesi di</w:t>
            </w:r>
            <w:r w:rsidRPr="007476D5">
              <w:rPr>
                <w:bCs/>
                <w:sz w:val="20"/>
                <w:szCs w:val="20"/>
              </w:rPr>
              <w:t xml:space="preserve"> </w:t>
            </w:r>
            <w:r w:rsidRPr="007476D5">
              <w:rPr>
                <w:rFonts w:eastAsia="Calibri"/>
                <w:bCs/>
                <w:sz w:val="20"/>
                <w:szCs w:val="20"/>
              </w:rPr>
              <w:t>cui si studia la lingua</w:t>
            </w:r>
          </w:p>
          <w:p w:rsidR="00D5670E" w:rsidRPr="007476D5" w:rsidRDefault="00D5670E" w:rsidP="004C6AF3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7476D5">
              <w:rPr>
                <w:rFonts w:eastAsia="Calibri"/>
                <w:bCs/>
                <w:sz w:val="20"/>
                <w:szCs w:val="20"/>
              </w:rPr>
              <w:t>Igiene personale, dei</w:t>
            </w:r>
            <w:r w:rsidRPr="007476D5">
              <w:rPr>
                <w:bCs/>
                <w:sz w:val="20"/>
                <w:szCs w:val="20"/>
              </w:rPr>
              <w:t xml:space="preserve"> </w:t>
            </w:r>
            <w:r w:rsidRPr="007476D5">
              <w:rPr>
                <w:rFonts w:eastAsia="Calibri"/>
                <w:bCs/>
                <w:sz w:val="20"/>
                <w:szCs w:val="20"/>
              </w:rPr>
              <w:t>prodotti, dei processi di</w:t>
            </w:r>
            <w:r w:rsidRPr="007476D5">
              <w:rPr>
                <w:bCs/>
                <w:sz w:val="20"/>
                <w:szCs w:val="20"/>
              </w:rPr>
              <w:t xml:space="preserve"> </w:t>
            </w:r>
            <w:r w:rsidRPr="007476D5">
              <w:rPr>
                <w:rFonts w:eastAsia="Calibri"/>
                <w:bCs/>
                <w:sz w:val="20"/>
                <w:szCs w:val="20"/>
              </w:rPr>
              <w:t>lavoro e la pulizia</w:t>
            </w:r>
            <w:r w:rsidRPr="007476D5">
              <w:rPr>
                <w:bCs/>
                <w:sz w:val="20"/>
                <w:szCs w:val="20"/>
              </w:rPr>
              <w:t xml:space="preserve"> </w:t>
            </w:r>
            <w:r w:rsidRPr="007476D5">
              <w:rPr>
                <w:rFonts w:eastAsia="Calibri"/>
                <w:bCs/>
                <w:sz w:val="20"/>
                <w:szCs w:val="20"/>
              </w:rPr>
              <w:t>dell’ambiente.</w:t>
            </w:r>
          </w:p>
          <w:p w:rsidR="00D5670E" w:rsidRPr="007476D5" w:rsidRDefault="00D5670E" w:rsidP="004C6AF3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7476D5">
              <w:rPr>
                <w:rFonts w:eastAsia="Calibri"/>
                <w:sz w:val="20"/>
                <w:szCs w:val="20"/>
              </w:rPr>
              <w:t>Aspetti delle culture della lingua oggetto di</w:t>
            </w:r>
            <w:r w:rsidRPr="007476D5">
              <w:rPr>
                <w:sz w:val="20"/>
                <w:szCs w:val="20"/>
              </w:rPr>
              <w:t xml:space="preserve"> </w:t>
            </w:r>
            <w:r w:rsidRPr="007476D5">
              <w:rPr>
                <w:rFonts w:eastAsia="Calibri"/>
                <w:sz w:val="20"/>
                <w:szCs w:val="20"/>
              </w:rPr>
              <w:t>studio</w:t>
            </w:r>
          </w:p>
          <w:p w:rsidR="00D5670E" w:rsidRPr="007476D5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D5670E" w:rsidRPr="0055169A" w:rsidRDefault="00D5670E" w:rsidP="004C6AF3">
            <w:pPr>
              <w:numPr>
                <w:ilvl w:val="0"/>
                <w:numId w:val="7"/>
              </w:numPr>
              <w:jc w:val="left"/>
              <w:rPr>
                <w:color w:val="000000"/>
                <w:sz w:val="20"/>
                <w:szCs w:val="20"/>
              </w:rPr>
            </w:pPr>
            <w:r w:rsidRPr="0055169A">
              <w:rPr>
                <w:color w:val="000000"/>
                <w:sz w:val="20"/>
                <w:szCs w:val="20"/>
              </w:rPr>
              <w:t>Sports</w:t>
            </w:r>
          </w:p>
          <w:p w:rsidR="00D5670E" w:rsidRPr="0055169A" w:rsidRDefault="00D5670E" w:rsidP="004C6AF3">
            <w:pPr>
              <w:numPr>
                <w:ilvl w:val="0"/>
                <w:numId w:val="7"/>
              </w:numPr>
              <w:jc w:val="left"/>
              <w:rPr>
                <w:color w:val="000000"/>
                <w:sz w:val="20"/>
                <w:szCs w:val="20"/>
              </w:rPr>
            </w:pPr>
            <w:r w:rsidRPr="0055169A">
              <w:rPr>
                <w:color w:val="000000"/>
                <w:sz w:val="20"/>
                <w:szCs w:val="20"/>
              </w:rPr>
              <w:t>Sports and equipment</w:t>
            </w:r>
          </w:p>
          <w:p w:rsidR="00D5670E" w:rsidRPr="0055169A" w:rsidRDefault="00D5670E" w:rsidP="004C6AF3">
            <w:pPr>
              <w:numPr>
                <w:ilvl w:val="0"/>
                <w:numId w:val="7"/>
              </w:numPr>
              <w:jc w:val="left"/>
              <w:rPr>
                <w:color w:val="000000"/>
                <w:sz w:val="20"/>
                <w:szCs w:val="20"/>
              </w:rPr>
            </w:pPr>
            <w:r w:rsidRPr="0055169A">
              <w:rPr>
                <w:color w:val="000000"/>
                <w:sz w:val="20"/>
                <w:szCs w:val="20"/>
              </w:rPr>
              <w:t>Adjectives to describe sports events</w:t>
            </w:r>
          </w:p>
          <w:p w:rsidR="00D5670E" w:rsidRPr="0055169A" w:rsidRDefault="00D5670E" w:rsidP="004C6AF3">
            <w:pPr>
              <w:numPr>
                <w:ilvl w:val="0"/>
                <w:numId w:val="7"/>
              </w:numPr>
              <w:jc w:val="left"/>
              <w:rPr>
                <w:color w:val="000000"/>
                <w:sz w:val="20"/>
                <w:szCs w:val="20"/>
              </w:rPr>
            </w:pPr>
            <w:r w:rsidRPr="0055169A">
              <w:rPr>
                <w:color w:val="000000"/>
                <w:sz w:val="20"/>
                <w:szCs w:val="20"/>
              </w:rPr>
              <w:t xml:space="preserve">Showing interest and concern </w:t>
            </w:r>
          </w:p>
          <w:p w:rsidR="00D5670E" w:rsidRPr="0055169A" w:rsidRDefault="00D5670E" w:rsidP="004C6AF3">
            <w:pPr>
              <w:numPr>
                <w:ilvl w:val="0"/>
                <w:numId w:val="7"/>
              </w:numPr>
              <w:jc w:val="left"/>
              <w:rPr>
                <w:color w:val="000000"/>
                <w:sz w:val="20"/>
                <w:szCs w:val="20"/>
              </w:rPr>
            </w:pPr>
            <w:r w:rsidRPr="0055169A">
              <w:rPr>
                <w:color w:val="000000"/>
                <w:sz w:val="20"/>
                <w:szCs w:val="20"/>
              </w:rPr>
              <w:t>Asking for specific information</w:t>
            </w:r>
          </w:p>
          <w:p w:rsidR="00D5670E" w:rsidRPr="0055169A" w:rsidRDefault="00D5670E" w:rsidP="004C6AF3">
            <w:pPr>
              <w:numPr>
                <w:ilvl w:val="0"/>
                <w:numId w:val="7"/>
              </w:numPr>
              <w:jc w:val="left"/>
              <w:rPr>
                <w:color w:val="000000"/>
                <w:sz w:val="20"/>
                <w:szCs w:val="20"/>
              </w:rPr>
            </w:pPr>
            <w:r w:rsidRPr="0055169A">
              <w:rPr>
                <w:color w:val="000000"/>
                <w:sz w:val="20"/>
                <w:szCs w:val="20"/>
              </w:rPr>
              <w:t>Reacting to information</w:t>
            </w:r>
          </w:p>
          <w:p w:rsidR="00D5670E" w:rsidRPr="0055169A" w:rsidRDefault="00D5670E" w:rsidP="004C6AF3">
            <w:pPr>
              <w:numPr>
                <w:ilvl w:val="0"/>
                <w:numId w:val="7"/>
              </w:numPr>
              <w:jc w:val="left"/>
              <w:rPr>
                <w:sz w:val="20"/>
                <w:szCs w:val="20"/>
                <w:lang w:val="en-GB"/>
              </w:rPr>
            </w:pPr>
            <w:r w:rsidRPr="0055169A">
              <w:rPr>
                <w:color w:val="000000"/>
                <w:sz w:val="20"/>
                <w:szCs w:val="20"/>
                <w:lang w:val="en-GB"/>
              </w:rPr>
              <w:t>Verbs of like and dislike + -ing</w:t>
            </w:r>
          </w:p>
          <w:p w:rsidR="00D5670E" w:rsidRPr="0055169A" w:rsidRDefault="00D5670E" w:rsidP="004C6AF3">
            <w:pPr>
              <w:numPr>
                <w:ilvl w:val="0"/>
                <w:numId w:val="7"/>
              </w:numPr>
              <w:jc w:val="left"/>
              <w:rPr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Can for ability, possibility, permission and requests</w:t>
            </w:r>
          </w:p>
          <w:p w:rsidR="00D5670E" w:rsidRPr="0055169A" w:rsidRDefault="00D5670E" w:rsidP="004C6AF3">
            <w:pPr>
              <w:numPr>
                <w:ilvl w:val="0"/>
                <w:numId w:val="7"/>
              </w:numPr>
              <w:jc w:val="left"/>
              <w:rPr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So and such</w:t>
            </w:r>
          </w:p>
          <w:p w:rsidR="00D5670E" w:rsidRDefault="00D5670E" w:rsidP="004C6AF3">
            <w:pPr>
              <w:pStyle w:val="Paragrafoelenco"/>
              <w:numPr>
                <w:ilvl w:val="0"/>
                <w:numId w:val="7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The benefits of sports</w:t>
            </w:r>
          </w:p>
          <w:p w:rsidR="00D5670E" w:rsidRPr="003A666E" w:rsidRDefault="00D5670E" w:rsidP="004C6AF3">
            <w:pPr>
              <w:pStyle w:val="Paragrafoelenco"/>
              <w:numPr>
                <w:ilvl w:val="0"/>
                <w:numId w:val="7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 love speed</w:t>
            </w:r>
          </w:p>
          <w:p w:rsidR="00D5670E" w:rsidRPr="009765E9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D5670E" w:rsidRPr="00C24FC3" w:rsidTr="00D5670E">
        <w:tc>
          <w:tcPr>
            <w:tcW w:w="14283" w:type="dxa"/>
            <w:gridSpan w:val="15"/>
            <w:shd w:val="clear" w:color="auto" w:fill="auto"/>
          </w:tcPr>
          <w:p w:rsidR="00D5670E" w:rsidRPr="00624B9C" w:rsidRDefault="00D5670E" w:rsidP="00D5670E">
            <w:pPr>
              <w:pStyle w:val="Corpodeltesto3"/>
              <w:jc w:val="left"/>
              <w:rPr>
                <w:b/>
                <w:sz w:val="24"/>
                <w:szCs w:val="22"/>
                <w:lang w:val="en-GB"/>
              </w:rPr>
            </w:pPr>
            <w:r w:rsidRPr="0055169A">
              <w:rPr>
                <w:b/>
                <w:sz w:val="24"/>
                <w:szCs w:val="22"/>
                <w:lang w:val="en-GB"/>
              </w:rPr>
              <w:t xml:space="preserve">Describe your favourite sport/hobby. </w:t>
            </w:r>
          </w:p>
        </w:tc>
      </w:tr>
    </w:tbl>
    <w:p w:rsidR="00D5670E" w:rsidRDefault="00D5670E" w:rsidP="00D5670E">
      <w:pPr>
        <w:rPr>
          <w:b/>
          <w:sz w:val="22"/>
          <w:szCs w:val="22"/>
          <w:lang w:val="x-none"/>
        </w:rPr>
      </w:pPr>
    </w:p>
    <w:p w:rsidR="00D5670E" w:rsidRDefault="00D5670E" w:rsidP="00D5670E">
      <w:pPr>
        <w:rPr>
          <w:b/>
          <w:sz w:val="22"/>
          <w:szCs w:val="22"/>
          <w:lang w:val="x-none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6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1"/>
        <w:gridCol w:w="440"/>
      </w:tblGrid>
      <w:tr w:rsidR="00D5670E" w:rsidRPr="009765E9" w:rsidTr="00D5670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n.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4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5670E" w:rsidRPr="009765E9" w:rsidTr="00D5670E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  <w:r w:rsidRPr="00611595">
              <w:rPr>
                <w:b/>
                <w:bCs/>
                <w:sz w:val="16"/>
                <w:szCs w:val="16"/>
              </w:rPr>
              <w:t>INDUSTRIA E ARTIGIANATO ENOGASTRONOMIA E OSPITALITA’ ALBERGHIERA</w:t>
            </w:r>
          </w:p>
        </w:tc>
      </w:tr>
      <w:tr w:rsidR="00D5670E" w:rsidRPr="009765E9" w:rsidTr="00D5670E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INGLESE</w:t>
            </w:r>
          </w:p>
        </w:tc>
      </w:tr>
      <w:tr w:rsidR="00D5670E" w:rsidRPr="009765E9" w:rsidTr="00D5670E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D5670E" w:rsidRPr="008F73DD" w:rsidRDefault="00D5670E" w:rsidP="00D5670E">
            <w:pPr>
              <w:rPr>
                <w:rFonts w:eastAsia="Calibri"/>
                <w:b/>
                <w:bCs/>
                <w:sz w:val="24"/>
              </w:rPr>
            </w:pPr>
            <w:r w:rsidRPr="008F73DD">
              <w:rPr>
                <w:rFonts w:eastAsia="Calibri"/>
                <w:b/>
                <w:bCs/>
                <w:sz w:val="24"/>
              </w:rPr>
              <w:t>Utilizzare una lingua straniera per i principali scopi comunicativi ed operativi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3639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D5670E" w:rsidRPr="009765E9" w:rsidRDefault="00D5670E" w:rsidP="00D5670E">
            <w:pPr>
              <w:rPr>
                <w:sz w:val="22"/>
                <w:szCs w:val="22"/>
              </w:rPr>
            </w:pPr>
            <w:r w:rsidRPr="00725EF6">
              <w:rPr>
                <w:rFonts w:eastAsia="Calibri"/>
                <w:b/>
                <w:sz w:val="24"/>
              </w:rPr>
              <w:t>Illustrare le caratteristiche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della cultura locale e nazionale di appartenenza,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anche a soggetti di altre</w:t>
            </w:r>
            <w:r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culture.</w:t>
            </w: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tenze del profilo di INDIRIZZO 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3D28">
              <w:rPr>
                <w:rFonts w:eastAsia="Calibri"/>
                <w:b/>
                <w:bCs/>
                <w:sz w:val="24"/>
              </w:rPr>
              <w:t>Applicare procedure di base per la</w:t>
            </w:r>
            <w:r w:rsidRPr="00C83D28">
              <w:rPr>
                <w:b/>
                <w:bCs/>
                <w:sz w:val="24"/>
              </w:rPr>
              <w:t xml:space="preserve"> </w:t>
            </w:r>
            <w:r w:rsidRPr="00C83D28">
              <w:rPr>
                <w:rFonts w:eastAsia="Calibri"/>
                <w:b/>
                <w:bCs/>
                <w:sz w:val="24"/>
              </w:rPr>
              <w:t>predisposizione di prodotti e servizi in</w:t>
            </w:r>
            <w:r>
              <w:rPr>
                <w:b/>
                <w:bCs/>
                <w:sz w:val="24"/>
              </w:rPr>
              <w:t xml:space="preserve"> </w:t>
            </w:r>
            <w:r w:rsidRPr="0099506E">
              <w:rPr>
                <w:rFonts w:eastAsia="Calibri"/>
                <w:b/>
                <w:bCs/>
                <w:sz w:val="24"/>
              </w:rPr>
              <w:t>contesti strutturati e sotto supervisione.</w:t>
            </w:r>
          </w:p>
        </w:tc>
      </w:tr>
      <w:tr w:rsidR="00D5670E" w:rsidRPr="009765E9" w:rsidTr="00D5670E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18</w:t>
            </w:r>
          </w:p>
        </w:tc>
      </w:tr>
      <w:tr w:rsidR="00D5670E" w:rsidRPr="009765E9" w:rsidTr="00D5670E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C24FC3" w:rsidTr="00D5670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Pr="0025417E" w:rsidRDefault="00D5670E" w:rsidP="004C6AF3">
            <w:pPr>
              <w:pStyle w:val="Paragrafoelenco"/>
              <w:numPr>
                <w:ilvl w:val="0"/>
                <w:numId w:val="13"/>
              </w:numPr>
              <w:rPr>
                <w:rFonts w:eastAsia="Calibri"/>
                <w:bCs/>
                <w:sz w:val="20"/>
                <w:szCs w:val="20"/>
              </w:rPr>
            </w:pPr>
            <w:r w:rsidRPr="0025417E">
              <w:rPr>
                <w:rFonts w:eastAsia="Calibri"/>
                <w:bCs/>
                <w:sz w:val="20"/>
                <w:szCs w:val="20"/>
              </w:rPr>
              <w:t>Ricercare informazioni all’interno di testi di breve estensione di interesse personale, quotidiano, sociale o professionale</w:t>
            </w:r>
          </w:p>
          <w:p w:rsidR="00D5670E" w:rsidRPr="0025417E" w:rsidRDefault="00D5670E" w:rsidP="004C6AF3">
            <w:pPr>
              <w:pStyle w:val="Paragrafoelenco"/>
              <w:numPr>
                <w:ilvl w:val="0"/>
                <w:numId w:val="13"/>
              </w:numPr>
              <w:rPr>
                <w:rFonts w:eastAsia="Calibri"/>
                <w:bCs/>
                <w:sz w:val="20"/>
                <w:szCs w:val="20"/>
              </w:rPr>
            </w:pPr>
            <w:r w:rsidRPr="0025417E">
              <w:rPr>
                <w:rFonts w:eastAsia="Calibri"/>
                <w:bCs/>
                <w:sz w:val="20"/>
                <w:szCs w:val="20"/>
              </w:rPr>
              <w:t>Descrivere in maniera semplice esperienze ed eventi, relativi all’ambito personale e sociale</w:t>
            </w:r>
          </w:p>
          <w:p w:rsidR="00D5670E" w:rsidRPr="0025417E" w:rsidRDefault="00D5670E" w:rsidP="004C6AF3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25417E">
              <w:rPr>
                <w:rFonts w:eastAsia="Calibri"/>
                <w:bCs/>
                <w:sz w:val="20"/>
                <w:szCs w:val="20"/>
              </w:rPr>
              <w:t>Interagire in conversazioni brevi e semplici su temi di interesse personale,</w:t>
            </w:r>
            <w:r w:rsidRPr="0025417E">
              <w:rPr>
                <w:bCs/>
                <w:sz w:val="20"/>
                <w:szCs w:val="20"/>
              </w:rPr>
              <w:t xml:space="preserve"> </w:t>
            </w:r>
            <w:r w:rsidRPr="0025417E">
              <w:rPr>
                <w:rFonts w:eastAsia="Calibri"/>
                <w:bCs/>
                <w:sz w:val="20"/>
                <w:szCs w:val="20"/>
              </w:rPr>
              <w:t>quotidiano, sociale o professionale</w:t>
            </w:r>
          </w:p>
          <w:p w:rsidR="00D5670E" w:rsidRPr="0025417E" w:rsidRDefault="00D5670E" w:rsidP="004C6AF3">
            <w:pPr>
              <w:pStyle w:val="Paragrafoelenco"/>
              <w:numPr>
                <w:ilvl w:val="0"/>
                <w:numId w:val="13"/>
              </w:numPr>
              <w:rPr>
                <w:rFonts w:eastAsia="Calibri"/>
                <w:bCs/>
                <w:sz w:val="20"/>
                <w:szCs w:val="20"/>
              </w:rPr>
            </w:pPr>
            <w:r w:rsidRPr="0025417E">
              <w:rPr>
                <w:rFonts w:eastAsia="Calibri"/>
                <w:bCs/>
                <w:sz w:val="20"/>
                <w:szCs w:val="20"/>
              </w:rPr>
              <w:t xml:space="preserve">Scrivere brevi testi di interesse personale, </w:t>
            </w:r>
            <w:r w:rsidRPr="0025417E">
              <w:rPr>
                <w:rFonts w:eastAsia="Calibri"/>
                <w:bCs/>
                <w:sz w:val="20"/>
                <w:szCs w:val="20"/>
              </w:rPr>
              <w:lastRenderedPageBreak/>
              <w:t>quotidiano, sociale o professionale</w:t>
            </w:r>
          </w:p>
          <w:p w:rsidR="00D5670E" w:rsidRPr="0025417E" w:rsidRDefault="00D5670E" w:rsidP="004C6AF3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25417E">
              <w:rPr>
                <w:rFonts w:eastAsia="Calibri"/>
                <w:bCs/>
                <w:sz w:val="20"/>
                <w:szCs w:val="20"/>
              </w:rPr>
              <w:t>Eseguire le principali fasi di</w:t>
            </w:r>
            <w:r w:rsidRPr="0025417E">
              <w:rPr>
                <w:bCs/>
                <w:sz w:val="20"/>
                <w:szCs w:val="20"/>
              </w:rPr>
              <w:t xml:space="preserve"> </w:t>
            </w:r>
            <w:r w:rsidRPr="0025417E">
              <w:rPr>
                <w:rFonts w:eastAsia="Calibri"/>
                <w:bCs/>
                <w:sz w:val="20"/>
                <w:szCs w:val="20"/>
              </w:rPr>
              <w:t>lavorazione e allestimento di</w:t>
            </w:r>
            <w:r w:rsidRPr="0025417E">
              <w:rPr>
                <w:bCs/>
                <w:sz w:val="20"/>
                <w:szCs w:val="20"/>
              </w:rPr>
              <w:t xml:space="preserve"> </w:t>
            </w:r>
            <w:r w:rsidRPr="0025417E">
              <w:rPr>
                <w:rFonts w:eastAsia="Calibri"/>
                <w:bCs/>
                <w:sz w:val="20"/>
                <w:szCs w:val="20"/>
              </w:rPr>
              <w:t>prodotti, servizi e menù nella</w:t>
            </w:r>
            <w:r w:rsidRPr="0025417E">
              <w:rPr>
                <w:bCs/>
                <w:sz w:val="20"/>
                <w:szCs w:val="20"/>
              </w:rPr>
              <w:t xml:space="preserve"> </w:t>
            </w:r>
            <w:r w:rsidRPr="0025417E">
              <w:rPr>
                <w:rFonts w:eastAsia="Calibri"/>
                <w:bCs/>
                <w:sz w:val="20"/>
                <w:szCs w:val="20"/>
              </w:rPr>
              <w:t>corretta sequenza</w:t>
            </w:r>
          </w:p>
          <w:p w:rsidR="00D5670E" w:rsidRPr="0025417E" w:rsidRDefault="00D5670E" w:rsidP="004C6AF3">
            <w:pPr>
              <w:numPr>
                <w:ilvl w:val="0"/>
                <w:numId w:val="13"/>
              </w:numPr>
              <w:rPr>
                <w:rFonts w:eastAsia="Calibri"/>
                <w:sz w:val="20"/>
                <w:szCs w:val="20"/>
              </w:rPr>
            </w:pPr>
            <w:r w:rsidRPr="0025417E">
              <w:rPr>
                <w:rFonts w:eastAsia="Calibri"/>
                <w:sz w:val="20"/>
                <w:szCs w:val="20"/>
              </w:rPr>
              <w:t>Saper identificare e utilizzare una</w:t>
            </w:r>
            <w:r w:rsidRPr="0025417E">
              <w:rPr>
                <w:sz w:val="20"/>
                <w:szCs w:val="20"/>
              </w:rPr>
              <w:t xml:space="preserve"> </w:t>
            </w:r>
            <w:r w:rsidRPr="0025417E">
              <w:rPr>
                <w:rFonts w:eastAsia="Calibri"/>
                <w:sz w:val="20"/>
                <w:szCs w:val="20"/>
              </w:rPr>
              <w:t>gamma di strategie per comunicare in</w:t>
            </w:r>
            <w:r w:rsidRPr="0025417E">
              <w:rPr>
                <w:sz w:val="20"/>
                <w:szCs w:val="20"/>
              </w:rPr>
              <w:t xml:space="preserve"> </w:t>
            </w:r>
            <w:r w:rsidRPr="0025417E">
              <w:rPr>
                <w:rFonts w:eastAsia="Calibri"/>
                <w:sz w:val="20"/>
                <w:szCs w:val="20"/>
              </w:rPr>
              <w:t>maniera efficace con parlanti la lingua</w:t>
            </w:r>
            <w:r w:rsidRPr="0025417E">
              <w:rPr>
                <w:sz w:val="20"/>
                <w:szCs w:val="20"/>
              </w:rPr>
              <w:t xml:space="preserve"> </w:t>
            </w:r>
            <w:r w:rsidRPr="0025417E">
              <w:rPr>
                <w:rFonts w:eastAsia="Calibri"/>
                <w:sz w:val="20"/>
                <w:szCs w:val="20"/>
              </w:rPr>
              <w:t>oggetto di studio di culture diverse</w:t>
            </w:r>
          </w:p>
          <w:p w:rsidR="00D5670E" w:rsidRPr="0025417E" w:rsidRDefault="00D5670E" w:rsidP="00D5670E">
            <w:pPr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:rsidR="00D5670E" w:rsidRPr="0025417E" w:rsidRDefault="00D5670E" w:rsidP="004C6AF3">
            <w:pPr>
              <w:pStyle w:val="Paragrafoelenco"/>
              <w:numPr>
                <w:ilvl w:val="0"/>
                <w:numId w:val="13"/>
              </w:numPr>
              <w:rPr>
                <w:rFonts w:eastAsia="Calibri"/>
                <w:bCs/>
                <w:sz w:val="20"/>
                <w:szCs w:val="20"/>
              </w:rPr>
            </w:pPr>
            <w:r w:rsidRPr="0025417E">
              <w:rPr>
                <w:rFonts w:eastAsia="Calibri"/>
                <w:bCs/>
                <w:sz w:val="20"/>
                <w:szCs w:val="20"/>
              </w:rPr>
              <w:lastRenderedPageBreak/>
              <w:t xml:space="preserve">Lessico di base su argomenti </w:t>
            </w:r>
            <w:r w:rsidRPr="0025417E">
              <w:rPr>
                <w:bCs/>
                <w:sz w:val="20"/>
                <w:szCs w:val="20"/>
              </w:rPr>
              <w:t>di vita quotidiano</w:t>
            </w:r>
            <w:r w:rsidRPr="0025417E">
              <w:rPr>
                <w:rFonts w:eastAsia="Calibri"/>
                <w:bCs/>
                <w:sz w:val="20"/>
                <w:szCs w:val="20"/>
              </w:rPr>
              <w:t>, sociale e professionale</w:t>
            </w:r>
          </w:p>
          <w:p w:rsidR="00D5670E" w:rsidRPr="0025417E" w:rsidRDefault="00D5670E" w:rsidP="004C6AF3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25417E">
              <w:rPr>
                <w:rFonts w:eastAsia="Calibri"/>
                <w:bCs/>
                <w:sz w:val="20"/>
                <w:szCs w:val="20"/>
              </w:rPr>
              <w:t>Corretta pronuncia di un</w:t>
            </w:r>
            <w:r w:rsidRPr="0025417E">
              <w:rPr>
                <w:bCs/>
                <w:sz w:val="20"/>
                <w:szCs w:val="20"/>
              </w:rPr>
              <w:t xml:space="preserve"> </w:t>
            </w:r>
            <w:r w:rsidRPr="0025417E">
              <w:rPr>
                <w:rFonts w:eastAsia="Calibri"/>
                <w:bCs/>
                <w:sz w:val="20"/>
                <w:szCs w:val="20"/>
              </w:rPr>
              <w:t>repertorio di parole e frasi</w:t>
            </w:r>
            <w:r w:rsidRPr="0025417E">
              <w:rPr>
                <w:bCs/>
                <w:sz w:val="20"/>
                <w:szCs w:val="20"/>
              </w:rPr>
              <w:t xml:space="preserve"> </w:t>
            </w:r>
            <w:r w:rsidRPr="0025417E">
              <w:rPr>
                <w:rFonts w:eastAsia="Calibri"/>
                <w:bCs/>
                <w:sz w:val="20"/>
                <w:szCs w:val="20"/>
              </w:rPr>
              <w:t>memorizzate di uso comune</w:t>
            </w:r>
          </w:p>
          <w:p w:rsidR="00D5670E" w:rsidRPr="0025417E" w:rsidRDefault="00D5670E" w:rsidP="004C6AF3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25417E">
              <w:rPr>
                <w:rFonts w:eastAsia="Calibri"/>
                <w:bCs/>
                <w:sz w:val="20"/>
                <w:szCs w:val="20"/>
              </w:rPr>
              <w:t>Semplici modalità di</w:t>
            </w:r>
            <w:r w:rsidRPr="0025417E">
              <w:rPr>
                <w:bCs/>
                <w:sz w:val="20"/>
                <w:szCs w:val="20"/>
              </w:rPr>
              <w:t xml:space="preserve"> </w:t>
            </w:r>
            <w:r w:rsidRPr="0025417E">
              <w:rPr>
                <w:rFonts w:eastAsia="Calibri"/>
                <w:bCs/>
                <w:sz w:val="20"/>
                <w:szCs w:val="20"/>
              </w:rPr>
              <w:t>scrittura: messaggi brevi,</w:t>
            </w:r>
            <w:r w:rsidRPr="0025417E">
              <w:rPr>
                <w:bCs/>
                <w:sz w:val="20"/>
                <w:szCs w:val="20"/>
              </w:rPr>
              <w:t xml:space="preserve"> </w:t>
            </w:r>
            <w:r w:rsidRPr="0025417E">
              <w:rPr>
                <w:rFonts w:eastAsia="Calibri"/>
                <w:bCs/>
                <w:sz w:val="20"/>
                <w:szCs w:val="20"/>
              </w:rPr>
              <w:t>lettera informale</w:t>
            </w:r>
          </w:p>
          <w:p w:rsidR="00D5670E" w:rsidRPr="0025417E" w:rsidRDefault="00D5670E" w:rsidP="004C6AF3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25417E">
              <w:rPr>
                <w:rFonts w:eastAsia="Calibri"/>
                <w:bCs/>
                <w:sz w:val="20"/>
                <w:szCs w:val="20"/>
              </w:rPr>
              <w:t>Elementi di</w:t>
            </w:r>
            <w:r w:rsidRPr="0025417E">
              <w:rPr>
                <w:bCs/>
                <w:sz w:val="20"/>
                <w:szCs w:val="20"/>
              </w:rPr>
              <w:t xml:space="preserve"> </w:t>
            </w:r>
            <w:r w:rsidRPr="0025417E">
              <w:rPr>
                <w:rFonts w:eastAsia="Calibri"/>
                <w:bCs/>
                <w:sz w:val="20"/>
                <w:szCs w:val="20"/>
              </w:rPr>
              <w:t>enogastronomia</w:t>
            </w:r>
            <w:r w:rsidRPr="0025417E">
              <w:rPr>
                <w:bCs/>
                <w:sz w:val="20"/>
                <w:szCs w:val="20"/>
              </w:rPr>
              <w:t xml:space="preserve"> </w:t>
            </w:r>
            <w:r w:rsidRPr="0025417E">
              <w:rPr>
                <w:rFonts w:eastAsia="Calibri"/>
                <w:bCs/>
                <w:sz w:val="20"/>
                <w:szCs w:val="20"/>
              </w:rPr>
              <w:t>regionale e nazionale.</w:t>
            </w:r>
          </w:p>
          <w:p w:rsidR="00D5670E" w:rsidRPr="0025417E" w:rsidRDefault="00D5670E" w:rsidP="004C6AF3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25417E">
              <w:rPr>
                <w:rFonts w:eastAsia="Calibri"/>
                <w:sz w:val="20"/>
                <w:szCs w:val="20"/>
              </w:rPr>
              <w:t>Aspetti interculturali</w:t>
            </w:r>
          </w:p>
          <w:p w:rsidR="00D5670E" w:rsidRPr="0025417E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D5670E" w:rsidRPr="00994ABA" w:rsidRDefault="00D5670E" w:rsidP="004C6AF3">
            <w:pPr>
              <w:numPr>
                <w:ilvl w:val="0"/>
                <w:numId w:val="8"/>
              </w:numPr>
              <w:jc w:val="left"/>
              <w:rPr>
                <w:color w:val="000000"/>
                <w:sz w:val="20"/>
                <w:szCs w:val="20"/>
                <w:lang w:val="en-GB"/>
              </w:rPr>
            </w:pPr>
            <w:r w:rsidRPr="00994ABA">
              <w:rPr>
                <w:color w:val="000000"/>
                <w:sz w:val="20"/>
                <w:szCs w:val="20"/>
                <w:lang w:val="en-GB"/>
              </w:rPr>
              <w:lastRenderedPageBreak/>
              <w:t>Parts of the house and furnishings</w:t>
            </w:r>
          </w:p>
          <w:p w:rsidR="00D5670E" w:rsidRPr="00E729F6" w:rsidRDefault="00D5670E" w:rsidP="004C6AF3">
            <w:pPr>
              <w:numPr>
                <w:ilvl w:val="0"/>
                <w:numId w:val="8"/>
              </w:numPr>
              <w:jc w:val="left"/>
              <w:rPr>
                <w:color w:val="000000"/>
                <w:sz w:val="20"/>
                <w:szCs w:val="20"/>
              </w:rPr>
            </w:pPr>
            <w:r w:rsidRPr="00E729F6">
              <w:rPr>
                <w:color w:val="000000"/>
                <w:sz w:val="20"/>
                <w:szCs w:val="20"/>
              </w:rPr>
              <w:t>Shops and shopping</w:t>
            </w:r>
          </w:p>
          <w:p w:rsidR="00D5670E" w:rsidRPr="00E729F6" w:rsidRDefault="00D5670E" w:rsidP="004C6AF3">
            <w:pPr>
              <w:numPr>
                <w:ilvl w:val="0"/>
                <w:numId w:val="8"/>
              </w:numPr>
              <w:jc w:val="left"/>
              <w:rPr>
                <w:color w:val="000000"/>
                <w:sz w:val="20"/>
                <w:szCs w:val="20"/>
              </w:rPr>
            </w:pPr>
            <w:r w:rsidRPr="00E729F6">
              <w:rPr>
                <w:color w:val="000000"/>
                <w:sz w:val="20"/>
                <w:szCs w:val="20"/>
              </w:rPr>
              <w:t>Prices</w:t>
            </w:r>
          </w:p>
          <w:p w:rsidR="00D5670E" w:rsidRPr="00E729F6" w:rsidRDefault="00D5670E" w:rsidP="004C6AF3">
            <w:pPr>
              <w:numPr>
                <w:ilvl w:val="0"/>
                <w:numId w:val="8"/>
              </w:numPr>
              <w:jc w:val="left"/>
              <w:rPr>
                <w:color w:val="000000"/>
                <w:sz w:val="20"/>
                <w:szCs w:val="20"/>
              </w:rPr>
            </w:pPr>
            <w:r w:rsidRPr="00E729F6">
              <w:rPr>
                <w:color w:val="000000"/>
                <w:sz w:val="20"/>
                <w:szCs w:val="20"/>
              </w:rPr>
              <w:t>Going shopping</w:t>
            </w:r>
          </w:p>
          <w:p w:rsidR="00D5670E" w:rsidRPr="00E729F6" w:rsidRDefault="00D5670E" w:rsidP="004C6AF3">
            <w:pPr>
              <w:numPr>
                <w:ilvl w:val="0"/>
                <w:numId w:val="8"/>
              </w:num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Present continuous</w:t>
            </w:r>
          </w:p>
          <w:p w:rsidR="00D5670E" w:rsidRPr="00E729F6" w:rsidRDefault="00D5670E" w:rsidP="004C6AF3">
            <w:pPr>
              <w:numPr>
                <w:ilvl w:val="0"/>
                <w:numId w:val="8"/>
              </w:num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Present simple vs present continuous</w:t>
            </w:r>
          </w:p>
          <w:p w:rsidR="00D5670E" w:rsidRPr="0012741B" w:rsidRDefault="00D5670E" w:rsidP="004C6AF3">
            <w:pPr>
              <w:numPr>
                <w:ilvl w:val="0"/>
                <w:numId w:val="8"/>
              </w:numPr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I’d like and I want</w:t>
            </w:r>
          </w:p>
          <w:p w:rsidR="00D5670E" w:rsidRPr="00624B9C" w:rsidRDefault="00D5670E" w:rsidP="004C6AF3">
            <w:pPr>
              <w:pStyle w:val="Corpotesto"/>
              <w:numPr>
                <w:ilvl w:val="0"/>
                <w:numId w:val="8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A51ACF">
              <w:rPr>
                <w:color w:val="000000"/>
                <w:sz w:val="20"/>
                <w:szCs w:val="20"/>
                <w:lang w:val="en-GB"/>
              </w:rPr>
              <w:t>Differen</w:t>
            </w:r>
            <w:r>
              <w:rPr>
                <w:color w:val="000000"/>
                <w:sz w:val="20"/>
                <w:szCs w:val="20"/>
                <w:lang w:val="en-GB"/>
              </w:rPr>
              <w:t>t types of house in the United K</w:t>
            </w:r>
            <w:r w:rsidRPr="00A51ACF">
              <w:rPr>
                <w:color w:val="000000"/>
                <w:sz w:val="20"/>
                <w:szCs w:val="20"/>
                <w:lang w:val="en-GB"/>
              </w:rPr>
              <w:t>ingdom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auto"/>
          </w:tcPr>
          <w:p w:rsidR="00D5670E" w:rsidRPr="009765E9" w:rsidRDefault="00D5670E" w:rsidP="00D5670E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4"/>
              </w:rPr>
              <w:t xml:space="preserve">Describe your house. </w:t>
            </w:r>
            <w:r>
              <w:rPr>
                <w:b/>
                <w:bCs/>
                <w:color w:val="000000"/>
                <w:sz w:val="24"/>
              </w:rPr>
              <w:tab/>
            </w:r>
          </w:p>
        </w:tc>
      </w:tr>
    </w:tbl>
    <w:p w:rsidR="00D5670E" w:rsidRDefault="00D5670E" w:rsidP="00D5670E">
      <w:pPr>
        <w:rPr>
          <w:b/>
          <w:sz w:val="22"/>
          <w:szCs w:val="22"/>
          <w:lang w:val="x-none"/>
        </w:rPr>
      </w:pPr>
    </w:p>
    <w:p w:rsidR="00D5670E" w:rsidRDefault="00D5670E" w:rsidP="00D5670E">
      <w:pPr>
        <w:rPr>
          <w:b/>
          <w:sz w:val="22"/>
          <w:szCs w:val="22"/>
          <w:lang w:val="x-none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5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D5670E" w:rsidRPr="009765E9" w:rsidTr="00D5670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n.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5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5670E" w:rsidRPr="009765E9" w:rsidTr="00D5670E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  <w:r w:rsidRPr="00611595">
              <w:rPr>
                <w:b/>
                <w:bCs/>
                <w:sz w:val="16"/>
                <w:szCs w:val="16"/>
              </w:rPr>
              <w:t>INDUSTRIA E ARTIGIANATO ENOGASTRONOMIA E OSPITALITA’ ALBERGHIERA</w:t>
            </w:r>
          </w:p>
        </w:tc>
      </w:tr>
      <w:tr w:rsidR="00D5670E" w:rsidRPr="009765E9" w:rsidTr="00D5670E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INGLESE</w:t>
            </w:r>
          </w:p>
        </w:tc>
      </w:tr>
      <w:tr w:rsidR="00D5670E" w:rsidRPr="009765E9" w:rsidTr="00D5670E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Default="00D5670E" w:rsidP="00D5670E">
            <w:pPr>
              <w:rPr>
                <w:rFonts w:eastAsia="Calibri"/>
                <w:b/>
                <w:bCs/>
                <w:sz w:val="24"/>
              </w:rPr>
            </w:pPr>
          </w:p>
          <w:p w:rsidR="00D5670E" w:rsidRPr="008F73DD" w:rsidRDefault="00D5670E" w:rsidP="00D5670E">
            <w:pPr>
              <w:rPr>
                <w:rFonts w:eastAsia="Calibri"/>
                <w:b/>
                <w:bCs/>
                <w:sz w:val="24"/>
              </w:rPr>
            </w:pPr>
            <w:r w:rsidRPr="008F73DD">
              <w:rPr>
                <w:rFonts w:eastAsia="Calibri"/>
                <w:b/>
                <w:bCs/>
                <w:sz w:val="24"/>
              </w:rPr>
              <w:t>Utilizzare una lingua straniera per i principali scopi comunicativi ed operativi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3639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D5670E" w:rsidRPr="009765E9" w:rsidRDefault="00D5670E" w:rsidP="00D5670E">
            <w:pPr>
              <w:rPr>
                <w:sz w:val="22"/>
                <w:szCs w:val="22"/>
              </w:rPr>
            </w:pPr>
            <w:r w:rsidRPr="00725EF6">
              <w:rPr>
                <w:rFonts w:eastAsia="Calibri"/>
                <w:b/>
                <w:sz w:val="24"/>
              </w:rPr>
              <w:t>Illustrare le caratteristiche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della cultura locale e nazionale di appartenenza,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anche a soggetti di altre</w:t>
            </w:r>
            <w:r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culture.</w:t>
            </w: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tenze del profilo di INDIRIZZO 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3D28">
              <w:rPr>
                <w:rFonts w:eastAsia="Calibri"/>
                <w:b/>
                <w:bCs/>
                <w:sz w:val="24"/>
              </w:rPr>
              <w:t>Applicare procedure di base per la cura del</w:t>
            </w:r>
            <w:r w:rsidRPr="00C83D28">
              <w:rPr>
                <w:b/>
                <w:bCs/>
                <w:sz w:val="24"/>
              </w:rPr>
              <w:t xml:space="preserve"> </w:t>
            </w:r>
            <w:r w:rsidRPr="00C83D28">
              <w:rPr>
                <w:rFonts w:eastAsia="Calibri"/>
                <w:b/>
                <w:bCs/>
                <w:sz w:val="24"/>
              </w:rPr>
              <w:t>ciclo cliente in contesti strutturati e sotto</w:t>
            </w:r>
            <w:r w:rsidRPr="00C83D28">
              <w:rPr>
                <w:b/>
                <w:bCs/>
                <w:sz w:val="24"/>
              </w:rPr>
              <w:t xml:space="preserve"> </w:t>
            </w:r>
            <w:r w:rsidRPr="00C83D28">
              <w:rPr>
                <w:rFonts w:eastAsia="Calibri"/>
                <w:b/>
                <w:bCs/>
                <w:sz w:val="24"/>
              </w:rPr>
              <w:t>supervisione, adottando idonee tecniche di</w:t>
            </w:r>
            <w:r>
              <w:rPr>
                <w:b/>
                <w:bCs/>
                <w:sz w:val="24"/>
              </w:rPr>
              <w:t xml:space="preserve"> </w:t>
            </w:r>
            <w:r w:rsidRPr="0099506E">
              <w:rPr>
                <w:rFonts w:eastAsia="Calibri"/>
                <w:b/>
                <w:bCs/>
                <w:sz w:val="24"/>
              </w:rPr>
              <w:t>comunicazione</w:t>
            </w:r>
          </w:p>
        </w:tc>
      </w:tr>
      <w:tr w:rsidR="00D5670E" w:rsidRPr="009765E9" w:rsidTr="00D5670E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15</w:t>
            </w:r>
          </w:p>
        </w:tc>
      </w:tr>
      <w:tr w:rsidR="00D5670E" w:rsidRPr="009765E9" w:rsidTr="00D5670E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624B9C" w:rsidTr="00D5670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Pr="004C6882" w:rsidRDefault="00D5670E" w:rsidP="004C6AF3">
            <w:pPr>
              <w:pStyle w:val="Paragrafoelenco"/>
              <w:numPr>
                <w:ilvl w:val="0"/>
                <w:numId w:val="14"/>
              </w:numPr>
              <w:rPr>
                <w:rFonts w:eastAsia="Calibri"/>
                <w:bCs/>
                <w:sz w:val="20"/>
                <w:szCs w:val="20"/>
              </w:rPr>
            </w:pPr>
            <w:r w:rsidRPr="004C6882">
              <w:rPr>
                <w:rFonts w:eastAsia="Calibri"/>
                <w:bCs/>
                <w:sz w:val="20"/>
                <w:szCs w:val="20"/>
              </w:rPr>
              <w:t>Comprendere i punti principali di messaggi e annunci semplici e chiari su argomenti di interesse personale, quotidiano, sociale o professionale</w:t>
            </w:r>
          </w:p>
          <w:p w:rsidR="00D5670E" w:rsidRPr="004C6882" w:rsidRDefault="00D5670E" w:rsidP="004C6AF3">
            <w:pPr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4C6882">
              <w:rPr>
                <w:rFonts w:eastAsia="Calibri"/>
                <w:bCs/>
                <w:sz w:val="20"/>
                <w:szCs w:val="20"/>
              </w:rPr>
              <w:t>Scrivere correttamente semplici testi su</w:t>
            </w:r>
            <w:r w:rsidRPr="004C6882">
              <w:rPr>
                <w:bCs/>
                <w:sz w:val="20"/>
                <w:szCs w:val="20"/>
              </w:rPr>
              <w:t xml:space="preserve"> </w:t>
            </w:r>
            <w:r w:rsidRPr="004C6882">
              <w:rPr>
                <w:rFonts w:eastAsia="Calibri"/>
                <w:bCs/>
                <w:sz w:val="20"/>
                <w:szCs w:val="20"/>
              </w:rPr>
              <w:t>tematiche coerenti con i percorsi di studio</w:t>
            </w:r>
          </w:p>
          <w:p w:rsidR="00D5670E" w:rsidRPr="004C6882" w:rsidRDefault="00D5670E" w:rsidP="004C6AF3">
            <w:pPr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4C6882">
              <w:rPr>
                <w:rFonts w:eastAsia="Calibri"/>
                <w:bCs/>
                <w:sz w:val="20"/>
                <w:szCs w:val="20"/>
              </w:rPr>
              <w:t>Riflettere sui propri atteggiamenti in rapporto all’altro in contesti multiculturali</w:t>
            </w:r>
          </w:p>
          <w:p w:rsidR="00D5670E" w:rsidRPr="004C6882" w:rsidRDefault="00D5670E" w:rsidP="004C6AF3">
            <w:pPr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4C6882">
              <w:rPr>
                <w:rFonts w:eastAsia="Calibri"/>
                <w:bCs/>
                <w:sz w:val="20"/>
                <w:szCs w:val="20"/>
              </w:rPr>
              <w:t>Controllare l’impatto degli elementi</w:t>
            </w:r>
            <w:r w:rsidRPr="004C6882">
              <w:rPr>
                <w:bCs/>
                <w:sz w:val="20"/>
                <w:szCs w:val="20"/>
              </w:rPr>
              <w:t xml:space="preserve"> </w:t>
            </w:r>
            <w:r w:rsidRPr="004C6882">
              <w:rPr>
                <w:rFonts w:eastAsia="Calibri"/>
                <w:bCs/>
                <w:sz w:val="20"/>
                <w:szCs w:val="20"/>
              </w:rPr>
              <w:t>extralinguistici sul messaggio verbale</w:t>
            </w:r>
            <w:r w:rsidRPr="004C6882">
              <w:rPr>
                <w:bCs/>
                <w:sz w:val="20"/>
                <w:szCs w:val="20"/>
              </w:rPr>
              <w:t xml:space="preserve"> </w:t>
            </w:r>
            <w:r w:rsidRPr="004C6882">
              <w:rPr>
                <w:rFonts w:eastAsia="Calibri"/>
                <w:bCs/>
                <w:sz w:val="20"/>
                <w:szCs w:val="20"/>
              </w:rPr>
              <w:t>e sulla relazione interpersonale</w:t>
            </w:r>
            <w:r w:rsidRPr="004C6882">
              <w:rPr>
                <w:bCs/>
                <w:sz w:val="20"/>
                <w:szCs w:val="20"/>
              </w:rPr>
              <w:t xml:space="preserve"> </w:t>
            </w:r>
          </w:p>
          <w:p w:rsidR="00D5670E" w:rsidRPr="004C6882" w:rsidRDefault="00D5670E" w:rsidP="004C6AF3">
            <w:pPr>
              <w:numPr>
                <w:ilvl w:val="0"/>
                <w:numId w:val="14"/>
              </w:numPr>
              <w:rPr>
                <w:rFonts w:eastAsia="Calibri"/>
                <w:sz w:val="20"/>
                <w:szCs w:val="20"/>
              </w:rPr>
            </w:pPr>
            <w:r w:rsidRPr="004C6882">
              <w:rPr>
                <w:rFonts w:eastAsia="Calibri"/>
                <w:sz w:val="20"/>
                <w:szCs w:val="20"/>
              </w:rPr>
              <w:t>Saper identificare e utilizzare una</w:t>
            </w:r>
            <w:r w:rsidRPr="004C6882">
              <w:rPr>
                <w:sz w:val="20"/>
                <w:szCs w:val="20"/>
              </w:rPr>
              <w:t xml:space="preserve"> </w:t>
            </w:r>
            <w:r w:rsidRPr="004C6882">
              <w:rPr>
                <w:rFonts w:eastAsia="Calibri"/>
                <w:sz w:val="20"/>
                <w:szCs w:val="20"/>
              </w:rPr>
              <w:t>gamma di strategie per comunicare in</w:t>
            </w:r>
            <w:r w:rsidRPr="004C6882">
              <w:rPr>
                <w:sz w:val="20"/>
                <w:szCs w:val="20"/>
              </w:rPr>
              <w:t xml:space="preserve"> </w:t>
            </w:r>
            <w:r w:rsidRPr="004C6882">
              <w:rPr>
                <w:rFonts w:eastAsia="Calibri"/>
                <w:sz w:val="20"/>
                <w:szCs w:val="20"/>
              </w:rPr>
              <w:t>maniera efficace con parlanti la lingua</w:t>
            </w:r>
            <w:r w:rsidRPr="004C6882">
              <w:rPr>
                <w:sz w:val="20"/>
                <w:szCs w:val="20"/>
              </w:rPr>
              <w:t xml:space="preserve"> </w:t>
            </w:r>
            <w:r w:rsidRPr="004C6882">
              <w:rPr>
                <w:rFonts w:eastAsia="Calibri"/>
                <w:sz w:val="20"/>
                <w:szCs w:val="20"/>
              </w:rPr>
              <w:t>oggetto di studio di culture diverse</w:t>
            </w:r>
          </w:p>
          <w:p w:rsidR="00D5670E" w:rsidRPr="004C6882" w:rsidRDefault="00D5670E" w:rsidP="00D5670E">
            <w:pPr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:rsidR="00D5670E" w:rsidRPr="004C6882" w:rsidRDefault="00D5670E" w:rsidP="004C6AF3">
            <w:pPr>
              <w:pStyle w:val="Paragrafoelenco"/>
              <w:numPr>
                <w:ilvl w:val="0"/>
                <w:numId w:val="14"/>
              </w:numPr>
              <w:rPr>
                <w:rFonts w:eastAsia="Calibri"/>
                <w:bCs/>
                <w:sz w:val="20"/>
                <w:szCs w:val="20"/>
              </w:rPr>
            </w:pPr>
            <w:r w:rsidRPr="004C6882">
              <w:rPr>
                <w:rFonts w:eastAsia="Calibri"/>
                <w:bCs/>
                <w:sz w:val="20"/>
                <w:szCs w:val="20"/>
              </w:rPr>
              <w:t xml:space="preserve">Lessico di base su argomenti </w:t>
            </w:r>
            <w:r w:rsidRPr="004C6882">
              <w:rPr>
                <w:bCs/>
                <w:sz w:val="20"/>
                <w:szCs w:val="20"/>
              </w:rPr>
              <w:t>di vita quotidiano</w:t>
            </w:r>
            <w:r w:rsidRPr="004C6882">
              <w:rPr>
                <w:rFonts w:eastAsia="Calibri"/>
                <w:bCs/>
                <w:sz w:val="20"/>
                <w:szCs w:val="20"/>
              </w:rPr>
              <w:t>, sociale e professionale</w:t>
            </w:r>
          </w:p>
          <w:p w:rsidR="00D5670E" w:rsidRPr="004C6882" w:rsidRDefault="00D5670E" w:rsidP="004C6AF3">
            <w:pPr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4C6882">
              <w:rPr>
                <w:rFonts w:eastAsia="Calibri"/>
                <w:bCs/>
                <w:sz w:val="20"/>
                <w:szCs w:val="20"/>
              </w:rPr>
              <w:t>Semplici modalità di</w:t>
            </w:r>
            <w:r w:rsidRPr="004C6882">
              <w:rPr>
                <w:bCs/>
                <w:sz w:val="20"/>
                <w:szCs w:val="20"/>
              </w:rPr>
              <w:t xml:space="preserve"> </w:t>
            </w:r>
            <w:r w:rsidRPr="004C6882">
              <w:rPr>
                <w:rFonts w:eastAsia="Calibri"/>
                <w:bCs/>
                <w:sz w:val="20"/>
                <w:szCs w:val="20"/>
              </w:rPr>
              <w:t>scrittura: messaggi brevi,</w:t>
            </w:r>
            <w:r w:rsidRPr="004C6882">
              <w:rPr>
                <w:bCs/>
                <w:sz w:val="20"/>
                <w:szCs w:val="20"/>
              </w:rPr>
              <w:t xml:space="preserve"> </w:t>
            </w:r>
            <w:r w:rsidRPr="004C6882">
              <w:rPr>
                <w:rFonts w:eastAsia="Calibri"/>
                <w:bCs/>
                <w:sz w:val="20"/>
                <w:szCs w:val="20"/>
              </w:rPr>
              <w:t>lettera informale</w:t>
            </w:r>
          </w:p>
          <w:p w:rsidR="00D5670E" w:rsidRPr="004C6882" w:rsidRDefault="00D5670E" w:rsidP="004C6AF3">
            <w:pPr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4C6882">
              <w:rPr>
                <w:rFonts w:eastAsia="Calibri"/>
                <w:bCs/>
                <w:sz w:val="20"/>
                <w:szCs w:val="20"/>
              </w:rPr>
              <w:t>Cultura e civiltà dei paesi di</w:t>
            </w:r>
            <w:r w:rsidRPr="004C6882">
              <w:rPr>
                <w:bCs/>
                <w:sz w:val="20"/>
                <w:szCs w:val="20"/>
              </w:rPr>
              <w:t xml:space="preserve"> </w:t>
            </w:r>
            <w:r w:rsidRPr="004C6882">
              <w:rPr>
                <w:rFonts w:eastAsia="Calibri"/>
                <w:bCs/>
                <w:sz w:val="20"/>
                <w:szCs w:val="20"/>
              </w:rPr>
              <w:t>cui si studia la lingua</w:t>
            </w:r>
          </w:p>
          <w:p w:rsidR="00D5670E" w:rsidRPr="004C6882" w:rsidRDefault="00D5670E" w:rsidP="004C6AF3">
            <w:pPr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4C6882">
              <w:rPr>
                <w:rFonts w:eastAsia="Calibri"/>
                <w:bCs/>
                <w:sz w:val="20"/>
                <w:szCs w:val="20"/>
              </w:rPr>
              <w:t>Tecniche di base per la</w:t>
            </w:r>
            <w:r w:rsidRPr="004C6882">
              <w:rPr>
                <w:bCs/>
                <w:sz w:val="20"/>
                <w:szCs w:val="20"/>
              </w:rPr>
              <w:t xml:space="preserve"> </w:t>
            </w:r>
            <w:r w:rsidRPr="004C6882">
              <w:rPr>
                <w:rFonts w:eastAsia="Calibri"/>
                <w:bCs/>
                <w:sz w:val="20"/>
                <w:szCs w:val="20"/>
              </w:rPr>
              <w:t>comunicazione</w:t>
            </w:r>
            <w:r w:rsidRPr="004C6882">
              <w:rPr>
                <w:bCs/>
                <w:sz w:val="20"/>
                <w:szCs w:val="20"/>
              </w:rPr>
              <w:t xml:space="preserve"> </w:t>
            </w:r>
            <w:r w:rsidRPr="004C6882">
              <w:rPr>
                <w:rFonts w:eastAsia="Calibri"/>
                <w:bCs/>
                <w:sz w:val="20"/>
                <w:szCs w:val="20"/>
              </w:rPr>
              <w:t>professionale applicata</w:t>
            </w:r>
            <w:r w:rsidRPr="004C6882">
              <w:rPr>
                <w:bCs/>
                <w:sz w:val="20"/>
                <w:szCs w:val="20"/>
              </w:rPr>
              <w:t xml:space="preserve"> </w:t>
            </w:r>
            <w:r w:rsidRPr="004C6882">
              <w:rPr>
                <w:rFonts w:eastAsia="Calibri"/>
                <w:bCs/>
                <w:sz w:val="20"/>
                <w:szCs w:val="20"/>
              </w:rPr>
              <w:t>alla vendita dei servizi e</w:t>
            </w:r>
            <w:r w:rsidRPr="004C6882">
              <w:rPr>
                <w:bCs/>
                <w:sz w:val="20"/>
                <w:szCs w:val="20"/>
              </w:rPr>
              <w:t xml:space="preserve"> </w:t>
            </w:r>
            <w:r w:rsidRPr="004C6882">
              <w:rPr>
                <w:rFonts w:eastAsia="Calibri"/>
                <w:bCs/>
                <w:sz w:val="20"/>
                <w:szCs w:val="20"/>
              </w:rPr>
              <w:t>all’assistenza clienti.</w:t>
            </w:r>
          </w:p>
          <w:p w:rsidR="00D5670E" w:rsidRPr="004C6882" w:rsidRDefault="00D5670E" w:rsidP="004C6AF3">
            <w:pPr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4C6882">
              <w:rPr>
                <w:rFonts w:eastAsia="Calibri"/>
                <w:sz w:val="20"/>
                <w:szCs w:val="20"/>
              </w:rPr>
              <w:t>Aspetti interculturali</w:t>
            </w:r>
          </w:p>
          <w:p w:rsidR="00D5670E" w:rsidRPr="004C6882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D5670E" w:rsidRPr="003A3CFA" w:rsidRDefault="00D5670E" w:rsidP="004C6AF3">
            <w:pPr>
              <w:numPr>
                <w:ilvl w:val="0"/>
                <w:numId w:val="9"/>
              </w:numPr>
              <w:jc w:val="left"/>
              <w:rPr>
                <w:color w:val="000000"/>
                <w:sz w:val="20"/>
                <w:szCs w:val="20"/>
              </w:rPr>
            </w:pPr>
            <w:r w:rsidRPr="003A3CFA">
              <w:rPr>
                <w:color w:val="000000"/>
                <w:sz w:val="20"/>
                <w:szCs w:val="20"/>
              </w:rPr>
              <w:t>Food and drink</w:t>
            </w:r>
          </w:p>
          <w:p w:rsidR="00D5670E" w:rsidRPr="003A3CFA" w:rsidRDefault="00D5670E" w:rsidP="004C6AF3">
            <w:pPr>
              <w:numPr>
                <w:ilvl w:val="0"/>
                <w:numId w:val="9"/>
              </w:numPr>
              <w:jc w:val="left"/>
              <w:rPr>
                <w:color w:val="000000"/>
                <w:sz w:val="20"/>
                <w:szCs w:val="20"/>
              </w:rPr>
            </w:pPr>
            <w:r w:rsidRPr="003A3CFA">
              <w:rPr>
                <w:color w:val="000000"/>
                <w:sz w:val="20"/>
                <w:szCs w:val="20"/>
              </w:rPr>
              <w:t>Containers and quantities</w:t>
            </w:r>
          </w:p>
          <w:p w:rsidR="00D5670E" w:rsidRPr="003A3CFA" w:rsidRDefault="00D5670E" w:rsidP="004C6AF3">
            <w:pPr>
              <w:numPr>
                <w:ilvl w:val="0"/>
                <w:numId w:val="9"/>
              </w:numPr>
              <w:jc w:val="left"/>
              <w:rPr>
                <w:color w:val="000000"/>
                <w:sz w:val="20"/>
                <w:szCs w:val="20"/>
              </w:rPr>
            </w:pPr>
            <w:r w:rsidRPr="003A3CFA">
              <w:rPr>
                <w:color w:val="000000"/>
                <w:sz w:val="20"/>
                <w:szCs w:val="20"/>
              </w:rPr>
              <w:t>The menu</w:t>
            </w:r>
          </w:p>
          <w:p w:rsidR="00D5670E" w:rsidRPr="004C6882" w:rsidRDefault="00D5670E" w:rsidP="004C6AF3">
            <w:pPr>
              <w:numPr>
                <w:ilvl w:val="0"/>
                <w:numId w:val="9"/>
              </w:numPr>
              <w:tabs>
                <w:tab w:val="left" w:pos="554"/>
              </w:tabs>
              <w:spacing w:line="276" w:lineRule="auto"/>
              <w:jc w:val="left"/>
              <w:rPr>
                <w:sz w:val="20"/>
                <w:szCs w:val="20"/>
                <w:lang w:val="en-GB"/>
              </w:rPr>
            </w:pPr>
            <w:r w:rsidRPr="004C6882">
              <w:rPr>
                <w:color w:val="000000"/>
                <w:sz w:val="20"/>
                <w:szCs w:val="20"/>
              </w:rPr>
              <w:t>At a restaurant</w:t>
            </w:r>
          </w:p>
          <w:p w:rsidR="00D5670E" w:rsidRPr="004C6882" w:rsidRDefault="00D5670E" w:rsidP="004C6AF3">
            <w:pPr>
              <w:numPr>
                <w:ilvl w:val="0"/>
                <w:numId w:val="9"/>
              </w:numPr>
              <w:tabs>
                <w:tab w:val="left" w:pos="554"/>
              </w:tabs>
              <w:spacing w:line="276" w:lineRule="auto"/>
              <w:jc w:val="left"/>
              <w:rPr>
                <w:sz w:val="20"/>
                <w:szCs w:val="20"/>
                <w:lang w:val="en-GB"/>
              </w:rPr>
            </w:pPr>
            <w:r w:rsidRPr="004C6882">
              <w:rPr>
                <w:color w:val="000000"/>
                <w:sz w:val="20"/>
                <w:szCs w:val="20"/>
                <w:lang w:val="en-GB"/>
              </w:rPr>
              <w:t>Countable and uncountable nouns</w:t>
            </w:r>
          </w:p>
          <w:p w:rsidR="00D5670E" w:rsidRPr="00234F1D" w:rsidRDefault="00D5670E" w:rsidP="004C6AF3">
            <w:pPr>
              <w:numPr>
                <w:ilvl w:val="0"/>
                <w:numId w:val="9"/>
              </w:numPr>
              <w:jc w:val="left"/>
              <w:rPr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Some, any, no</w:t>
            </w:r>
          </w:p>
          <w:p w:rsidR="00D5670E" w:rsidRPr="00234F1D" w:rsidRDefault="00D5670E" w:rsidP="004C6AF3">
            <w:pPr>
              <w:numPr>
                <w:ilvl w:val="0"/>
                <w:numId w:val="9"/>
              </w:numPr>
              <w:jc w:val="left"/>
              <w:rPr>
                <w:sz w:val="20"/>
                <w:szCs w:val="20"/>
              </w:rPr>
            </w:pPr>
            <w:r w:rsidRPr="00234F1D">
              <w:rPr>
                <w:color w:val="000000"/>
                <w:sz w:val="20"/>
                <w:szCs w:val="20"/>
              </w:rPr>
              <w:t>How much?/</w:t>
            </w:r>
            <w:r>
              <w:rPr>
                <w:color w:val="000000"/>
                <w:sz w:val="20"/>
                <w:szCs w:val="20"/>
              </w:rPr>
              <w:t xml:space="preserve"> How many?</w:t>
            </w:r>
          </w:p>
          <w:p w:rsidR="00D5670E" w:rsidRPr="00624B9C" w:rsidRDefault="00D5670E" w:rsidP="004C6AF3">
            <w:pPr>
              <w:numPr>
                <w:ilvl w:val="0"/>
                <w:numId w:val="9"/>
              </w:numPr>
              <w:jc w:val="left"/>
              <w:rPr>
                <w:sz w:val="20"/>
                <w:szCs w:val="20"/>
                <w:lang w:val="en-GB"/>
              </w:rPr>
            </w:pPr>
            <w:r w:rsidRPr="00234F1D">
              <w:rPr>
                <w:color w:val="000000"/>
                <w:sz w:val="20"/>
                <w:szCs w:val="20"/>
                <w:lang w:val="en-GB"/>
              </w:rPr>
              <w:t>A lot of, much, many, a little, a few; too, too much, too many, enough, not enough</w:t>
            </w:r>
          </w:p>
          <w:p w:rsidR="00D5670E" w:rsidRDefault="00D5670E" w:rsidP="004C6AF3">
            <w:pPr>
              <w:pStyle w:val="Paragrafoelenco"/>
              <w:numPr>
                <w:ilvl w:val="0"/>
                <w:numId w:val="9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Food campaigns in schools</w:t>
            </w:r>
          </w:p>
          <w:p w:rsidR="00D5670E" w:rsidRPr="00624B9C" w:rsidRDefault="00D5670E" w:rsidP="004C6AF3">
            <w:pPr>
              <w:pStyle w:val="Paragrafoelenco"/>
              <w:numPr>
                <w:ilvl w:val="0"/>
                <w:numId w:val="9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Recipes</w:t>
            </w:r>
          </w:p>
          <w:p w:rsidR="00D5670E" w:rsidRPr="00624B9C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auto"/>
          </w:tcPr>
          <w:p w:rsidR="00D5670E" w:rsidRPr="00624B9C" w:rsidRDefault="00D5670E" w:rsidP="00D5670E">
            <w:pPr>
              <w:pStyle w:val="Corpodeltesto3"/>
              <w:jc w:val="left"/>
              <w:rPr>
                <w:b/>
                <w:sz w:val="24"/>
                <w:szCs w:val="22"/>
                <w:lang w:val="en-GB"/>
              </w:rPr>
            </w:pPr>
            <w:r w:rsidRPr="0055169A">
              <w:rPr>
                <w:b/>
                <w:sz w:val="24"/>
                <w:szCs w:val="22"/>
                <w:lang w:val="en-GB"/>
              </w:rPr>
              <w:t xml:space="preserve">Describe your </w:t>
            </w:r>
            <w:r>
              <w:rPr>
                <w:b/>
                <w:sz w:val="24"/>
                <w:szCs w:val="22"/>
                <w:lang w:val="en-GB"/>
              </w:rPr>
              <w:t>diet</w:t>
            </w:r>
            <w:r w:rsidRPr="0055169A">
              <w:rPr>
                <w:b/>
                <w:sz w:val="24"/>
                <w:szCs w:val="22"/>
                <w:lang w:val="en-GB"/>
              </w:rPr>
              <w:t xml:space="preserve">. </w:t>
            </w:r>
          </w:p>
        </w:tc>
      </w:tr>
    </w:tbl>
    <w:p w:rsidR="00D5670E" w:rsidRDefault="00D5670E" w:rsidP="00D5670E">
      <w:pPr>
        <w:rPr>
          <w:b/>
          <w:sz w:val="22"/>
          <w:szCs w:val="22"/>
          <w:lang w:val="x-none"/>
        </w:rPr>
      </w:pPr>
    </w:p>
    <w:p w:rsidR="00D5670E" w:rsidRDefault="00D5670E" w:rsidP="00D5670E">
      <w:pPr>
        <w:rPr>
          <w:b/>
          <w:sz w:val="22"/>
          <w:szCs w:val="22"/>
          <w:lang w:val="x-none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6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1"/>
        <w:gridCol w:w="440"/>
      </w:tblGrid>
      <w:tr w:rsidR="00D5670E" w:rsidRPr="009765E9" w:rsidTr="00D5670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n.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6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5670E" w:rsidRPr="009765E9" w:rsidTr="00D5670E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  <w:r w:rsidRPr="00611595">
              <w:rPr>
                <w:b/>
                <w:bCs/>
                <w:sz w:val="16"/>
                <w:szCs w:val="16"/>
              </w:rPr>
              <w:t>INDUSTRIA E ARTIGIANATO ENOGASTRONOMIA E OSPITALITA’ ALBERGHIERA</w:t>
            </w:r>
          </w:p>
        </w:tc>
      </w:tr>
      <w:tr w:rsidR="00D5670E" w:rsidRPr="009765E9" w:rsidTr="00D5670E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INGLESE</w:t>
            </w:r>
          </w:p>
        </w:tc>
      </w:tr>
      <w:tr w:rsidR="00D5670E" w:rsidRPr="009765E9" w:rsidTr="00D5670E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Competenze rispetto alle quali orientare la scelta dei contenuti specifici</w:t>
            </w: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D5670E" w:rsidRPr="008F73DD" w:rsidRDefault="00D5670E" w:rsidP="00D5670E">
            <w:pPr>
              <w:rPr>
                <w:rFonts w:eastAsia="Calibri"/>
                <w:b/>
                <w:bCs/>
                <w:sz w:val="24"/>
              </w:rPr>
            </w:pPr>
            <w:r w:rsidRPr="008F73DD">
              <w:rPr>
                <w:rFonts w:eastAsia="Calibri"/>
                <w:b/>
                <w:bCs/>
                <w:sz w:val="24"/>
              </w:rPr>
              <w:t>Utilizzare una lingua straniera per i principali scopi comunicativi ed operativi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3639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D5670E" w:rsidRPr="009765E9" w:rsidRDefault="00D5670E" w:rsidP="00D5670E">
            <w:pPr>
              <w:rPr>
                <w:sz w:val="22"/>
                <w:szCs w:val="22"/>
              </w:rPr>
            </w:pPr>
            <w:r w:rsidRPr="00725EF6">
              <w:rPr>
                <w:rFonts w:eastAsia="Calibri"/>
                <w:b/>
                <w:sz w:val="24"/>
              </w:rPr>
              <w:t>Illustrare le caratteristiche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della cultura locale e nazionale di appartenenza,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anche a soggetti di altre</w:t>
            </w:r>
            <w:r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culture.</w:t>
            </w: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tenze del profilo di INDIRIZZO 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3D28">
              <w:rPr>
                <w:rFonts w:eastAsia="Calibri"/>
                <w:b/>
                <w:bCs/>
                <w:sz w:val="24"/>
              </w:rPr>
              <w:t>Applicare procedure di base per la cura del</w:t>
            </w:r>
            <w:r w:rsidRPr="00C83D28">
              <w:rPr>
                <w:b/>
                <w:bCs/>
                <w:sz w:val="24"/>
              </w:rPr>
              <w:t xml:space="preserve"> </w:t>
            </w:r>
            <w:r w:rsidRPr="00C83D28">
              <w:rPr>
                <w:rFonts w:eastAsia="Calibri"/>
                <w:b/>
                <w:bCs/>
                <w:sz w:val="24"/>
              </w:rPr>
              <w:t>ciclo cliente in contesti strutturati e sotto</w:t>
            </w:r>
            <w:r w:rsidRPr="00C83D28">
              <w:rPr>
                <w:b/>
                <w:bCs/>
                <w:sz w:val="24"/>
              </w:rPr>
              <w:t xml:space="preserve"> </w:t>
            </w:r>
            <w:r w:rsidRPr="00C83D28">
              <w:rPr>
                <w:rFonts w:eastAsia="Calibri"/>
                <w:b/>
                <w:bCs/>
                <w:sz w:val="24"/>
              </w:rPr>
              <w:t>supervisione, adottando idonee tecniche di</w:t>
            </w:r>
            <w:r>
              <w:rPr>
                <w:b/>
                <w:bCs/>
                <w:sz w:val="24"/>
              </w:rPr>
              <w:t xml:space="preserve"> </w:t>
            </w:r>
            <w:r w:rsidRPr="0099506E">
              <w:rPr>
                <w:rFonts w:eastAsia="Calibri"/>
                <w:b/>
                <w:bCs/>
                <w:sz w:val="24"/>
              </w:rPr>
              <w:t>comunicazione</w:t>
            </w:r>
          </w:p>
        </w:tc>
      </w:tr>
      <w:tr w:rsidR="00D5670E" w:rsidRPr="009765E9" w:rsidTr="00D5670E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16</w:t>
            </w:r>
          </w:p>
        </w:tc>
      </w:tr>
      <w:tr w:rsidR="00D5670E" w:rsidRPr="009765E9" w:rsidTr="00D5670E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9765E9" w:rsidTr="00D5670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Pr="00B32DEF" w:rsidRDefault="00D5670E" w:rsidP="004C6AF3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32DEF">
              <w:rPr>
                <w:rFonts w:eastAsia="Calibri"/>
                <w:bCs/>
                <w:sz w:val="20"/>
                <w:szCs w:val="20"/>
              </w:rPr>
              <w:t>Descrivere in maniera semplice esperienze ed eventi, relativi all’ambito personale e sociale</w:t>
            </w:r>
          </w:p>
          <w:p w:rsidR="00D5670E" w:rsidRPr="00B32DEF" w:rsidRDefault="00D5670E" w:rsidP="004C6AF3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32DEF">
              <w:rPr>
                <w:rFonts w:eastAsia="Calibri"/>
                <w:bCs/>
                <w:sz w:val="20"/>
                <w:szCs w:val="20"/>
              </w:rPr>
              <w:t xml:space="preserve">Utilizzare in modo adeguato le strutture grammaticali </w:t>
            </w:r>
          </w:p>
          <w:p w:rsidR="00D5670E" w:rsidRPr="00B32DEF" w:rsidRDefault="00D5670E" w:rsidP="004C6AF3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32DEF">
              <w:rPr>
                <w:rFonts w:eastAsia="Calibri"/>
                <w:bCs/>
                <w:sz w:val="20"/>
                <w:szCs w:val="20"/>
              </w:rPr>
              <w:t>Usare correttamente le forme di</w:t>
            </w:r>
            <w:r w:rsidRPr="00B32DEF">
              <w:rPr>
                <w:bCs/>
                <w:sz w:val="20"/>
                <w:szCs w:val="20"/>
              </w:rPr>
              <w:t xml:space="preserve"> </w:t>
            </w:r>
            <w:r w:rsidRPr="00B32DEF">
              <w:rPr>
                <w:rFonts w:eastAsia="Calibri"/>
                <w:bCs/>
                <w:sz w:val="20"/>
                <w:szCs w:val="20"/>
              </w:rPr>
              <w:t>comunicazione per accogliere il</w:t>
            </w:r>
            <w:r w:rsidRPr="00B32DEF">
              <w:rPr>
                <w:bCs/>
                <w:sz w:val="20"/>
                <w:szCs w:val="20"/>
              </w:rPr>
              <w:t xml:space="preserve"> </w:t>
            </w:r>
            <w:r w:rsidRPr="00B32DEF">
              <w:rPr>
                <w:rFonts w:eastAsia="Calibri"/>
                <w:bCs/>
                <w:sz w:val="20"/>
                <w:szCs w:val="20"/>
              </w:rPr>
              <w:t>cliente, interagire e presentare i</w:t>
            </w:r>
            <w:r w:rsidRPr="00B32DEF">
              <w:rPr>
                <w:bCs/>
                <w:sz w:val="20"/>
                <w:szCs w:val="20"/>
              </w:rPr>
              <w:t xml:space="preserve"> </w:t>
            </w:r>
            <w:r w:rsidRPr="00B32DEF">
              <w:rPr>
                <w:rFonts w:eastAsia="Calibri"/>
                <w:bCs/>
                <w:sz w:val="20"/>
                <w:szCs w:val="20"/>
              </w:rPr>
              <w:t>prodotti/servizi offerti</w:t>
            </w:r>
          </w:p>
          <w:p w:rsidR="00D5670E" w:rsidRPr="00B32DEF" w:rsidRDefault="00D5670E" w:rsidP="004C6AF3">
            <w:pPr>
              <w:numPr>
                <w:ilvl w:val="0"/>
                <w:numId w:val="15"/>
              </w:numPr>
              <w:rPr>
                <w:rFonts w:eastAsia="Calibri"/>
                <w:sz w:val="20"/>
                <w:szCs w:val="20"/>
              </w:rPr>
            </w:pPr>
            <w:r w:rsidRPr="00B32DEF">
              <w:rPr>
                <w:rFonts w:eastAsia="Calibri"/>
                <w:sz w:val="20"/>
                <w:szCs w:val="20"/>
              </w:rPr>
              <w:t>Saper identificare e utilizzare una</w:t>
            </w:r>
            <w:r w:rsidRPr="00B32DEF">
              <w:rPr>
                <w:sz w:val="20"/>
                <w:szCs w:val="20"/>
              </w:rPr>
              <w:t xml:space="preserve"> </w:t>
            </w:r>
            <w:r w:rsidRPr="00B32DEF">
              <w:rPr>
                <w:rFonts w:eastAsia="Calibri"/>
                <w:sz w:val="20"/>
                <w:szCs w:val="20"/>
              </w:rPr>
              <w:t>gamma di strategie per comunicare in</w:t>
            </w:r>
            <w:r w:rsidRPr="00B32DEF">
              <w:rPr>
                <w:sz w:val="20"/>
                <w:szCs w:val="20"/>
              </w:rPr>
              <w:t xml:space="preserve"> </w:t>
            </w:r>
            <w:r w:rsidRPr="00B32DEF">
              <w:rPr>
                <w:rFonts w:eastAsia="Calibri"/>
                <w:sz w:val="20"/>
                <w:szCs w:val="20"/>
              </w:rPr>
              <w:t>maniera efficace con parlanti la lingua</w:t>
            </w:r>
            <w:r w:rsidRPr="00B32DEF">
              <w:rPr>
                <w:sz w:val="20"/>
                <w:szCs w:val="20"/>
              </w:rPr>
              <w:t xml:space="preserve"> </w:t>
            </w:r>
            <w:r w:rsidRPr="00B32DEF">
              <w:rPr>
                <w:rFonts w:eastAsia="Calibri"/>
                <w:sz w:val="20"/>
                <w:szCs w:val="20"/>
              </w:rPr>
              <w:t>oggetto di studio di culture diverse</w:t>
            </w:r>
          </w:p>
          <w:p w:rsidR="00D5670E" w:rsidRPr="00B32DEF" w:rsidRDefault="00D5670E" w:rsidP="00D5670E">
            <w:pPr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:rsidR="00D5670E" w:rsidRPr="00B32DEF" w:rsidRDefault="00D5670E" w:rsidP="004C6AF3">
            <w:pPr>
              <w:pStyle w:val="Paragrafoelenco"/>
              <w:numPr>
                <w:ilvl w:val="0"/>
                <w:numId w:val="15"/>
              </w:numPr>
              <w:rPr>
                <w:rFonts w:eastAsia="Calibri"/>
                <w:bCs/>
                <w:sz w:val="20"/>
                <w:szCs w:val="20"/>
              </w:rPr>
            </w:pPr>
            <w:r w:rsidRPr="00B32DEF">
              <w:rPr>
                <w:rFonts w:eastAsia="Calibri"/>
                <w:bCs/>
                <w:sz w:val="20"/>
                <w:szCs w:val="20"/>
              </w:rPr>
              <w:t xml:space="preserve">Lessico di base su argomenti </w:t>
            </w:r>
            <w:r w:rsidRPr="00B32DEF">
              <w:rPr>
                <w:bCs/>
                <w:sz w:val="20"/>
                <w:szCs w:val="20"/>
              </w:rPr>
              <w:t>di vita quotidiano</w:t>
            </w:r>
            <w:r w:rsidRPr="00B32DEF">
              <w:rPr>
                <w:rFonts w:eastAsia="Calibri"/>
                <w:bCs/>
                <w:sz w:val="20"/>
                <w:szCs w:val="20"/>
              </w:rPr>
              <w:t>, sociale e professionale</w:t>
            </w:r>
          </w:p>
          <w:p w:rsidR="00D5670E" w:rsidRPr="00B32DEF" w:rsidRDefault="00D5670E" w:rsidP="004C6AF3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32DEF">
              <w:rPr>
                <w:rFonts w:eastAsia="Calibri"/>
                <w:bCs/>
                <w:sz w:val="20"/>
                <w:szCs w:val="20"/>
              </w:rPr>
              <w:t>Regole grammaticali</w:t>
            </w:r>
            <w:r w:rsidRPr="00B32DEF">
              <w:rPr>
                <w:bCs/>
                <w:sz w:val="20"/>
                <w:szCs w:val="20"/>
              </w:rPr>
              <w:t xml:space="preserve"> </w:t>
            </w:r>
            <w:r w:rsidRPr="00B32DEF">
              <w:rPr>
                <w:rFonts w:eastAsia="Calibri"/>
                <w:bCs/>
                <w:sz w:val="20"/>
                <w:szCs w:val="20"/>
              </w:rPr>
              <w:t>fondamenta</w:t>
            </w:r>
            <w:r w:rsidRPr="00B32DEF">
              <w:rPr>
                <w:bCs/>
                <w:sz w:val="20"/>
                <w:szCs w:val="20"/>
              </w:rPr>
              <w:t>li</w:t>
            </w:r>
          </w:p>
          <w:p w:rsidR="00D5670E" w:rsidRPr="00B32DEF" w:rsidRDefault="00D5670E" w:rsidP="004C6AF3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32DEF">
              <w:rPr>
                <w:rFonts w:eastAsia="Calibri"/>
                <w:bCs/>
                <w:sz w:val="20"/>
                <w:szCs w:val="20"/>
              </w:rPr>
              <w:t>Lessico professionale di</w:t>
            </w:r>
            <w:r w:rsidRPr="00B32DEF">
              <w:rPr>
                <w:bCs/>
                <w:sz w:val="20"/>
                <w:szCs w:val="20"/>
              </w:rPr>
              <w:t xml:space="preserve"> </w:t>
            </w:r>
            <w:r w:rsidRPr="00B32DEF">
              <w:rPr>
                <w:rFonts w:eastAsia="Calibri"/>
                <w:bCs/>
                <w:sz w:val="20"/>
                <w:szCs w:val="20"/>
              </w:rPr>
              <w:t>base in italiano e in</w:t>
            </w:r>
            <w:r w:rsidRPr="00B32DEF">
              <w:rPr>
                <w:bCs/>
                <w:sz w:val="20"/>
                <w:szCs w:val="20"/>
              </w:rPr>
              <w:t xml:space="preserve"> </w:t>
            </w:r>
            <w:r w:rsidRPr="00B32DEF">
              <w:rPr>
                <w:rFonts w:eastAsia="Calibri"/>
                <w:bCs/>
                <w:sz w:val="20"/>
                <w:szCs w:val="20"/>
              </w:rPr>
              <w:t>lingua straniera.</w:t>
            </w:r>
          </w:p>
          <w:p w:rsidR="00D5670E" w:rsidRPr="00B32DEF" w:rsidRDefault="00D5670E" w:rsidP="004C6AF3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32DEF">
              <w:rPr>
                <w:rFonts w:eastAsia="Calibri"/>
                <w:sz w:val="20"/>
                <w:szCs w:val="20"/>
              </w:rPr>
              <w:t>Aspetti interculturali</w:t>
            </w:r>
          </w:p>
          <w:p w:rsidR="00D5670E" w:rsidRPr="00B32DEF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D5670E" w:rsidRPr="00857B5B" w:rsidRDefault="00D5670E" w:rsidP="004C6AF3">
            <w:pPr>
              <w:numPr>
                <w:ilvl w:val="0"/>
                <w:numId w:val="10"/>
              </w:numPr>
              <w:jc w:val="left"/>
              <w:rPr>
                <w:sz w:val="20"/>
                <w:szCs w:val="20"/>
                <w:lang w:val="en-GB"/>
              </w:rPr>
            </w:pPr>
            <w:r w:rsidRPr="00857B5B">
              <w:rPr>
                <w:sz w:val="20"/>
                <w:szCs w:val="20"/>
                <w:lang w:val="en-GB"/>
              </w:rPr>
              <w:t>Family</w:t>
            </w:r>
          </w:p>
          <w:p w:rsidR="00D5670E" w:rsidRPr="00857B5B" w:rsidRDefault="00D5670E" w:rsidP="004C6AF3">
            <w:pPr>
              <w:numPr>
                <w:ilvl w:val="0"/>
                <w:numId w:val="10"/>
              </w:numPr>
              <w:jc w:val="left"/>
              <w:rPr>
                <w:sz w:val="20"/>
                <w:szCs w:val="20"/>
                <w:lang w:val="en-GB"/>
              </w:rPr>
            </w:pPr>
            <w:r w:rsidRPr="00857B5B">
              <w:rPr>
                <w:sz w:val="20"/>
                <w:szCs w:val="20"/>
                <w:lang w:val="en-GB"/>
              </w:rPr>
              <w:t>Celebrations</w:t>
            </w:r>
          </w:p>
          <w:p w:rsidR="00D5670E" w:rsidRPr="00857B5B" w:rsidRDefault="00D5670E" w:rsidP="004C6AF3">
            <w:pPr>
              <w:numPr>
                <w:ilvl w:val="0"/>
                <w:numId w:val="10"/>
              </w:numPr>
              <w:jc w:val="left"/>
              <w:rPr>
                <w:sz w:val="20"/>
                <w:szCs w:val="20"/>
                <w:lang w:val="en-GB"/>
              </w:rPr>
            </w:pPr>
            <w:r w:rsidRPr="00857B5B">
              <w:rPr>
                <w:sz w:val="20"/>
                <w:szCs w:val="20"/>
                <w:lang w:val="en-GB"/>
              </w:rPr>
              <w:t>Dates and ordinal numbers</w:t>
            </w:r>
          </w:p>
          <w:p w:rsidR="00D5670E" w:rsidRPr="00857B5B" w:rsidRDefault="00D5670E" w:rsidP="004C6AF3">
            <w:pPr>
              <w:numPr>
                <w:ilvl w:val="0"/>
                <w:numId w:val="10"/>
              </w:numPr>
              <w:jc w:val="left"/>
              <w:rPr>
                <w:sz w:val="20"/>
                <w:szCs w:val="20"/>
                <w:lang w:val="en-GB"/>
              </w:rPr>
            </w:pPr>
            <w:r w:rsidRPr="00857B5B">
              <w:rPr>
                <w:sz w:val="20"/>
                <w:szCs w:val="20"/>
                <w:lang w:val="en-GB"/>
              </w:rPr>
              <w:t>Asking about dates</w:t>
            </w:r>
          </w:p>
          <w:p w:rsidR="00D5670E" w:rsidRPr="00857B5B" w:rsidRDefault="00D5670E" w:rsidP="004C6AF3">
            <w:pPr>
              <w:numPr>
                <w:ilvl w:val="0"/>
                <w:numId w:val="10"/>
              </w:numPr>
              <w:jc w:val="left"/>
              <w:rPr>
                <w:sz w:val="20"/>
                <w:szCs w:val="20"/>
                <w:lang w:val="en-GB"/>
              </w:rPr>
            </w:pPr>
            <w:r w:rsidRPr="00857B5B">
              <w:rPr>
                <w:sz w:val="20"/>
                <w:szCs w:val="20"/>
                <w:lang w:val="en-GB"/>
              </w:rPr>
              <w:t>Giving information about dates</w:t>
            </w:r>
          </w:p>
          <w:p w:rsidR="00D5670E" w:rsidRPr="00857B5B" w:rsidRDefault="00D5670E" w:rsidP="004C6AF3">
            <w:pPr>
              <w:numPr>
                <w:ilvl w:val="0"/>
                <w:numId w:val="10"/>
              </w:numPr>
              <w:jc w:val="left"/>
              <w:rPr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Past simple: be</w:t>
            </w:r>
          </w:p>
          <w:p w:rsidR="00D5670E" w:rsidRPr="00857B5B" w:rsidRDefault="00D5670E" w:rsidP="004C6AF3">
            <w:pPr>
              <w:numPr>
                <w:ilvl w:val="0"/>
                <w:numId w:val="10"/>
              </w:numPr>
              <w:jc w:val="left"/>
              <w:rPr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Past simple: regular verbs</w:t>
            </w:r>
          </w:p>
          <w:p w:rsidR="00D5670E" w:rsidRPr="00857B5B" w:rsidRDefault="00D5670E" w:rsidP="004C6AF3">
            <w:pPr>
              <w:numPr>
                <w:ilvl w:val="0"/>
                <w:numId w:val="10"/>
              </w:numPr>
              <w:jc w:val="left"/>
              <w:rPr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Possessive case</w:t>
            </w:r>
          </w:p>
          <w:p w:rsidR="00D5670E" w:rsidRPr="00857B5B" w:rsidRDefault="00D5670E" w:rsidP="004C6AF3">
            <w:pPr>
              <w:numPr>
                <w:ilvl w:val="0"/>
                <w:numId w:val="10"/>
              </w:numPr>
              <w:jc w:val="left"/>
              <w:rPr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Double genitive</w:t>
            </w:r>
          </w:p>
          <w:p w:rsidR="00D5670E" w:rsidRPr="00234F1D" w:rsidRDefault="00D5670E" w:rsidP="004C6AF3">
            <w:pPr>
              <w:numPr>
                <w:ilvl w:val="0"/>
                <w:numId w:val="10"/>
              </w:numPr>
              <w:jc w:val="left"/>
              <w:rPr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 xml:space="preserve">Both </w:t>
            </w:r>
          </w:p>
          <w:p w:rsidR="00D5670E" w:rsidRDefault="00D5670E" w:rsidP="004C6AF3">
            <w:pPr>
              <w:pStyle w:val="Paragrafoelenco"/>
              <w:numPr>
                <w:ilvl w:val="0"/>
                <w:numId w:val="10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New Year’s Eve Celebrations</w:t>
            </w:r>
          </w:p>
          <w:p w:rsidR="00D5670E" w:rsidRDefault="00D5670E" w:rsidP="004C6AF3">
            <w:pPr>
              <w:pStyle w:val="Paragrafoelenco"/>
              <w:numPr>
                <w:ilvl w:val="0"/>
                <w:numId w:val="10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Hogmanay </w:t>
            </w:r>
          </w:p>
          <w:p w:rsidR="00D5670E" w:rsidRPr="009765E9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D5670E" w:rsidRPr="00C24FC3" w:rsidTr="00D5670E">
        <w:tc>
          <w:tcPr>
            <w:tcW w:w="14283" w:type="dxa"/>
            <w:gridSpan w:val="15"/>
            <w:shd w:val="clear" w:color="auto" w:fill="auto"/>
          </w:tcPr>
          <w:p w:rsidR="00D5670E" w:rsidRPr="002146A3" w:rsidRDefault="00D5670E" w:rsidP="00D5670E">
            <w:pPr>
              <w:tabs>
                <w:tab w:val="left" w:pos="14158"/>
              </w:tabs>
              <w:spacing w:after="200" w:line="276" w:lineRule="auto"/>
              <w:jc w:val="left"/>
              <w:rPr>
                <w:b/>
                <w:sz w:val="24"/>
                <w:szCs w:val="22"/>
                <w:lang w:val="en-GB"/>
              </w:rPr>
            </w:pPr>
            <w:r>
              <w:rPr>
                <w:b/>
                <w:sz w:val="24"/>
                <w:szCs w:val="22"/>
                <w:lang w:val="en-GB"/>
              </w:rPr>
              <w:t>Describe your way of celebrating Christmas</w:t>
            </w:r>
            <w:r w:rsidRPr="0055169A">
              <w:rPr>
                <w:b/>
                <w:sz w:val="24"/>
                <w:szCs w:val="22"/>
                <w:lang w:val="en-GB"/>
              </w:rPr>
              <w:t xml:space="preserve">. </w:t>
            </w:r>
          </w:p>
        </w:tc>
      </w:tr>
    </w:tbl>
    <w:p w:rsidR="00D5670E" w:rsidRPr="00C24FC3" w:rsidRDefault="00D5670E" w:rsidP="000C0C9E">
      <w:pPr>
        <w:rPr>
          <w:b/>
          <w:sz w:val="24"/>
          <w:lang w:val="en-GB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7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1"/>
        <w:gridCol w:w="440"/>
      </w:tblGrid>
      <w:tr w:rsidR="00D5670E" w:rsidRPr="009765E9" w:rsidTr="00D5670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n.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1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5670E" w:rsidRPr="009765E9" w:rsidTr="00D5670E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  <w:r w:rsidRPr="00611595">
              <w:rPr>
                <w:b/>
                <w:bCs/>
                <w:sz w:val="16"/>
                <w:szCs w:val="16"/>
              </w:rPr>
              <w:t>INDUSTRIA E ARTIGIANATO ENOGASTRONOMIA E OSPITALITA’ ALBERGHIERA</w:t>
            </w:r>
          </w:p>
        </w:tc>
      </w:tr>
      <w:tr w:rsidR="00D5670E" w:rsidRPr="009765E9" w:rsidTr="00D5670E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INGLESE</w:t>
            </w:r>
          </w:p>
        </w:tc>
      </w:tr>
      <w:tr w:rsidR="00D5670E" w:rsidRPr="009765E9" w:rsidTr="00D5670E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D5670E" w:rsidRDefault="00D5670E" w:rsidP="00D5670E">
            <w:pPr>
              <w:rPr>
                <w:rFonts w:eastAsia="Calibri"/>
                <w:b/>
                <w:bCs/>
                <w:sz w:val="24"/>
              </w:rPr>
            </w:pPr>
            <w:r w:rsidRPr="008F73DD">
              <w:rPr>
                <w:rFonts w:eastAsia="Calibri"/>
                <w:b/>
                <w:bCs/>
                <w:sz w:val="24"/>
              </w:rPr>
              <w:t>Utilizzare una lingua straniera per i principali scopi comunicativi ed operativi</w:t>
            </w:r>
          </w:p>
          <w:p w:rsidR="00D5670E" w:rsidRPr="008F73DD" w:rsidRDefault="00D5670E" w:rsidP="00D5670E">
            <w:pPr>
              <w:rPr>
                <w:rFonts w:eastAsia="Calibri"/>
                <w:b/>
                <w:bCs/>
                <w:sz w:val="24"/>
              </w:rPr>
            </w:pPr>
            <w:r w:rsidRPr="007936C2">
              <w:rPr>
                <w:rFonts w:eastAsia="Calibri"/>
                <w:b/>
                <w:bCs/>
                <w:sz w:val="24"/>
              </w:rPr>
              <w:t>Utilizzare e produrre testi multimediali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3639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D5670E" w:rsidRPr="009765E9" w:rsidRDefault="00D5670E" w:rsidP="00D5670E">
            <w:pPr>
              <w:rPr>
                <w:sz w:val="22"/>
                <w:szCs w:val="22"/>
              </w:rPr>
            </w:pPr>
            <w:r w:rsidRPr="00725EF6">
              <w:rPr>
                <w:rFonts w:eastAsia="Calibri"/>
                <w:b/>
                <w:sz w:val="24"/>
              </w:rPr>
              <w:t>Utilizzare la lingua straniera, in ambiti inerenti alla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sfera personale e sociale,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per comprendere i punti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principali di testi orali e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scritti; per produrre semplici e brevi testi orali e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scritti per descrivere e raccontare esperienze ed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eventi; per interagire in situazioni semplici e di routine e partecipare a brevi</w:t>
            </w:r>
            <w:r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conversazioni.</w:t>
            </w: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3D28">
              <w:rPr>
                <w:rFonts w:eastAsia="Calibri"/>
                <w:b/>
                <w:bCs/>
                <w:sz w:val="24"/>
              </w:rPr>
              <w:t>Eseguire compiti semplici per la</w:t>
            </w:r>
            <w:r w:rsidRPr="00C83D28">
              <w:rPr>
                <w:b/>
                <w:bCs/>
                <w:sz w:val="24"/>
              </w:rPr>
              <w:t xml:space="preserve"> </w:t>
            </w:r>
            <w:r w:rsidRPr="00C83D28">
              <w:rPr>
                <w:rFonts w:eastAsia="Calibri"/>
                <w:b/>
                <w:bCs/>
                <w:sz w:val="24"/>
              </w:rPr>
              <w:t>realizzazione di eventi enogastronomici e</w:t>
            </w:r>
            <w:r w:rsidRPr="00C83D28">
              <w:rPr>
                <w:b/>
                <w:bCs/>
                <w:sz w:val="24"/>
              </w:rPr>
              <w:t xml:space="preserve"> </w:t>
            </w:r>
            <w:r w:rsidRPr="00C83D28">
              <w:rPr>
                <w:rFonts w:eastAsia="Calibri"/>
                <w:b/>
                <w:bCs/>
                <w:sz w:val="24"/>
              </w:rPr>
              <w:t>culturali in contesti strutturati e secondo</w:t>
            </w:r>
            <w:r>
              <w:rPr>
                <w:b/>
                <w:bCs/>
                <w:sz w:val="24"/>
              </w:rPr>
              <w:t xml:space="preserve"> </w:t>
            </w:r>
            <w:r w:rsidRPr="0099506E">
              <w:rPr>
                <w:rFonts w:eastAsia="Calibri"/>
                <w:b/>
                <w:bCs/>
                <w:sz w:val="24"/>
              </w:rPr>
              <w:t>criteri prestabiliti.</w:t>
            </w:r>
          </w:p>
        </w:tc>
      </w:tr>
      <w:tr w:rsidR="00D5670E" w:rsidRPr="009765E9" w:rsidTr="00D5670E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18</w:t>
            </w:r>
          </w:p>
        </w:tc>
      </w:tr>
      <w:tr w:rsidR="00D5670E" w:rsidRPr="009765E9" w:rsidTr="00D5670E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C24FC3" w:rsidTr="00D5670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Pr="003B50FD" w:rsidRDefault="00D5670E" w:rsidP="004C6AF3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3B50FD">
              <w:rPr>
                <w:rFonts w:eastAsia="Calibri"/>
                <w:bCs/>
                <w:sz w:val="20"/>
                <w:szCs w:val="20"/>
              </w:rPr>
              <w:t>Comprendere i punti principali di messaggi e annunci semplici e chiari su argomenti di interesse personale, quotidiano, sociale o professionale</w:t>
            </w:r>
          </w:p>
          <w:p w:rsidR="00D5670E" w:rsidRPr="003B50FD" w:rsidRDefault="00D5670E" w:rsidP="004C6AF3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3B50FD">
              <w:rPr>
                <w:rFonts w:eastAsia="Calibri"/>
                <w:bCs/>
                <w:sz w:val="20"/>
                <w:szCs w:val="20"/>
              </w:rPr>
              <w:t xml:space="preserve">Utilizzare in modo adeguato le strutture grammaticali </w:t>
            </w:r>
          </w:p>
          <w:p w:rsidR="00D5670E" w:rsidRPr="003B50FD" w:rsidRDefault="00D5670E" w:rsidP="004C6AF3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3B50FD">
              <w:rPr>
                <w:rFonts w:eastAsia="Calibri"/>
                <w:bCs/>
                <w:sz w:val="20"/>
                <w:szCs w:val="20"/>
              </w:rPr>
              <w:t>Comprendere i prodotti della comunicazione audiovisiva</w:t>
            </w:r>
          </w:p>
          <w:p w:rsidR="00D5670E" w:rsidRPr="003B50FD" w:rsidRDefault="00D5670E" w:rsidP="004C6AF3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3B50FD">
              <w:rPr>
                <w:rFonts w:eastAsia="Calibri"/>
                <w:bCs/>
                <w:sz w:val="20"/>
                <w:szCs w:val="20"/>
              </w:rPr>
              <w:t>Fornire informazioni al cliente in</w:t>
            </w:r>
            <w:r w:rsidRPr="003B50FD">
              <w:rPr>
                <w:bCs/>
                <w:sz w:val="20"/>
                <w:szCs w:val="20"/>
              </w:rPr>
              <w:t xml:space="preserve"> </w:t>
            </w:r>
            <w:r w:rsidRPr="003B50FD">
              <w:rPr>
                <w:rFonts w:eastAsia="Calibri"/>
                <w:bCs/>
                <w:sz w:val="20"/>
                <w:szCs w:val="20"/>
              </w:rPr>
              <w:t>relazione alle opportunità ricreative,</w:t>
            </w:r>
            <w:r w:rsidRPr="003B50FD">
              <w:rPr>
                <w:bCs/>
                <w:sz w:val="20"/>
                <w:szCs w:val="20"/>
              </w:rPr>
              <w:t xml:space="preserve"> </w:t>
            </w:r>
            <w:r w:rsidRPr="003B50FD">
              <w:rPr>
                <w:rFonts w:eastAsia="Calibri"/>
                <w:bCs/>
                <w:sz w:val="20"/>
                <w:szCs w:val="20"/>
              </w:rPr>
              <w:t>culturali, enogastronomiche,</w:t>
            </w:r>
            <w:r w:rsidRPr="003B50FD">
              <w:rPr>
                <w:bCs/>
                <w:sz w:val="20"/>
                <w:szCs w:val="20"/>
              </w:rPr>
              <w:t xml:space="preserve"> </w:t>
            </w:r>
            <w:r w:rsidRPr="003B50FD">
              <w:rPr>
                <w:rFonts w:eastAsia="Calibri"/>
                <w:bCs/>
                <w:sz w:val="20"/>
                <w:szCs w:val="20"/>
              </w:rPr>
              <w:t>sportive, escursionistiche del territorio.</w:t>
            </w:r>
          </w:p>
          <w:p w:rsidR="00D5670E" w:rsidRPr="003B50FD" w:rsidRDefault="00D5670E" w:rsidP="004C6AF3">
            <w:pPr>
              <w:numPr>
                <w:ilvl w:val="0"/>
                <w:numId w:val="16"/>
              </w:numPr>
              <w:rPr>
                <w:rFonts w:eastAsia="Calibri"/>
                <w:sz w:val="20"/>
                <w:szCs w:val="20"/>
              </w:rPr>
            </w:pPr>
            <w:r w:rsidRPr="003B50FD">
              <w:rPr>
                <w:rFonts w:eastAsia="Calibri"/>
                <w:sz w:val="20"/>
                <w:szCs w:val="20"/>
              </w:rPr>
              <w:t>Comprendere i punti principali di testi</w:t>
            </w:r>
            <w:r w:rsidRPr="003B50FD">
              <w:rPr>
                <w:sz w:val="20"/>
                <w:szCs w:val="20"/>
              </w:rPr>
              <w:t xml:space="preserve"> </w:t>
            </w:r>
            <w:r w:rsidRPr="003B50FD">
              <w:rPr>
                <w:rFonts w:eastAsia="Calibri"/>
                <w:sz w:val="20"/>
                <w:szCs w:val="20"/>
              </w:rPr>
              <w:t>orali in lingua standard abbastanza</w:t>
            </w:r>
            <w:r w:rsidRPr="003B50FD">
              <w:rPr>
                <w:sz w:val="20"/>
                <w:szCs w:val="20"/>
              </w:rPr>
              <w:t xml:space="preserve"> </w:t>
            </w:r>
            <w:r w:rsidRPr="003B50FD">
              <w:rPr>
                <w:rFonts w:eastAsia="Calibri"/>
                <w:sz w:val="20"/>
                <w:szCs w:val="20"/>
              </w:rPr>
              <w:t>complessi, ma chiari, relativi ad</w:t>
            </w:r>
            <w:r w:rsidRPr="003B50FD">
              <w:rPr>
                <w:sz w:val="20"/>
                <w:szCs w:val="20"/>
              </w:rPr>
              <w:t xml:space="preserve"> </w:t>
            </w:r>
            <w:r w:rsidRPr="003B50FD">
              <w:rPr>
                <w:rFonts w:eastAsia="Calibri"/>
                <w:sz w:val="20"/>
                <w:szCs w:val="20"/>
              </w:rPr>
              <w:t>ambiti di interesse generale, ad</w:t>
            </w:r>
            <w:r w:rsidRPr="003B50FD">
              <w:rPr>
                <w:sz w:val="20"/>
                <w:szCs w:val="20"/>
              </w:rPr>
              <w:t xml:space="preserve"> </w:t>
            </w:r>
            <w:r w:rsidRPr="003B50FD">
              <w:rPr>
                <w:rFonts w:eastAsia="Calibri"/>
                <w:sz w:val="20"/>
                <w:szCs w:val="20"/>
              </w:rPr>
              <w:t>argomenti di attualità e ad argomenti</w:t>
            </w:r>
            <w:r w:rsidRPr="003B50FD">
              <w:rPr>
                <w:sz w:val="20"/>
                <w:szCs w:val="20"/>
              </w:rPr>
              <w:t xml:space="preserve"> </w:t>
            </w:r>
            <w:r w:rsidRPr="003B50FD">
              <w:rPr>
                <w:rFonts w:eastAsia="Calibri"/>
                <w:sz w:val="20"/>
                <w:szCs w:val="20"/>
              </w:rPr>
              <w:t>attinenti alla microlingua dell’ambito</w:t>
            </w:r>
            <w:r w:rsidRPr="003B50FD">
              <w:rPr>
                <w:sz w:val="20"/>
                <w:szCs w:val="20"/>
              </w:rPr>
              <w:t xml:space="preserve"> </w:t>
            </w:r>
            <w:r w:rsidRPr="003B50FD">
              <w:rPr>
                <w:rFonts w:eastAsia="Calibri"/>
                <w:sz w:val="20"/>
                <w:szCs w:val="20"/>
              </w:rPr>
              <w:t>professionale di appartenenza.</w:t>
            </w:r>
          </w:p>
          <w:p w:rsidR="00D5670E" w:rsidRPr="002F3145" w:rsidRDefault="00D5670E" w:rsidP="00D5670E">
            <w:pPr>
              <w:pStyle w:val="Paragrafoelenco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4734" w:type="dxa"/>
            <w:gridSpan w:val="5"/>
            <w:shd w:val="clear" w:color="auto" w:fill="auto"/>
          </w:tcPr>
          <w:p w:rsidR="00D5670E" w:rsidRPr="00544892" w:rsidRDefault="00D5670E" w:rsidP="004C6AF3">
            <w:pPr>
              <w:pStyle w:val="Paragrafoelenco"/>
              <w:numPr>
                <w:ilvl w:val="0"/>
                <w:numId w:val="16"/>
              </w:numPr>
              <w:rPr>
                <w:rFonts w:eastAsia="Calibri"/>
                <w:bCs/>
                <w:sz w:val="20"/>
                <w:szCs w:val="20"/>
              </w:rPr>
            </w:pPr>
            <w:r w:rsidRPr="00544892">
              <w:rPr>
                <w:rFonts w:eastAsia="Calibri"/>
                <w:bCs/>
                <w:sz w:val="20"/>
                <w:szCs w:val="20"/>
              </w:rPr>
              <w:t xml:space="preserve">Lessico di base su argomenti </w:t>
            </w:r>
            <w:r w:rsidRPr="00544892">
              <w:rPr>
                <w:bCs/>
                <w:sz w:val="20"/>
                <w:szCs w:val="20"/>
              </w:rPr>
              <w:t>di vita quotidiano</w:t>
            </w:r>
            <w:r w:rsidRPr="00544892">
              <w:rPr>
                <w:rFonts w:eastAsia="Calibri"/>
                <w:bCs/>
                <w:sz w:val="20"/>
                <w:szCs w:val="20"/>
              </w:rPr>
              <w:t>, sociale e professionale</w:t>
            </w:r>
          </w:p>
          <w:p w:rsidR="00D5670E" w:rsidRPr="00544892" w:rsidRDefault="00D5670E" w:rsidP="004C6AF3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544892">
              <w:rPr>
                <w:rFonts w:eastAsia="Calibri"/>
                <w:bCs/>
                <w:sz w:val="20"/>
                <w:szCs w:val="20"/>
              </w:rPr>
              <w:t>Regole grammaticali</w:t>
            </w:r>
            <w:r w:rsidRPr="00544892">
              <w:rPr>
                <w:bCs/>
                <w:sz w:val="20"/>
                <w:szCs w:val="20"/>
              </w:rPr>
              <w:t xml:space="preserve"> </w:t>
            </w:r>
            <w:r w:rsidRPr="00544892">
              <w:rPr>
                <w:rFonts w:eastAsia="Calibri"/>
                <w:bCs/>
                <w:sz w:val="20"/>
                <w:szCs w:val="20"/>
              </w:rPr>
              <w:t>fondamenta</w:t>
            </w:r>
            <w:r w:rsidRPr="00544892">
              <w:rPr>
                <w:bCs/>
                <w:sz w:val="20"/>
                <w:szCs w:val="20"/>
              </w:rPr>
              <w:t>li</w:t>
            </w:r>
          </w:p>
          <w:p w:rsidR="00D5670E" w:rsidRPr="00544892" w:rsidRDefault="00D5670E" w:rsidP="004C6AF3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544892">
              <w:rPr>
                <w:rFonts w:eastAsia="Calibri"/>
                <w:bCs/>
                <w:sz w:val="20"/>
                <w:szCs w:val="20"/>
              </w:rPr>
              <w:t>Principali componenti</w:t>
            </w:r>
            <w:r w:rsidRPr="00544892">
              <w:rPr>
                <w:bCs/>
                <w:sz w:val="20"/>
                <w:szCs w:val="20"/>
              </w:rPr>
              <w:t xml:space="preserve"> </w:t>
            </w:r>
            <w:r w:rsidRPr="00544892">
              <w:rPr>
                <w:rFonts w:eastAsia="Calibri"/>
                <w:bCs/>
                <w:sz w:val="20"/>
                <w:szCs w:val="20"/>
              </w:rPr>
              <w:t>strutturali ed espressive di</w:t>
            </w:r>
            <w:r w:rsidRPr="00544892">
              <w:rPr>
                <w:bCs/>
                <w:sz w:val="20"/>
                <w:szCs w:val="20"/>
              </w:rPr>
              <w:t xml:space="preserve"> </w:t>
            </w:r>
            <w:r w:rsidRPr="00544892">
              <w:rPr>
                <w:rFonts w:eastAsia="Calibri"/>
                <w:bCs/>
                <w:sz w:val="20"/>
                <w:szCs w:val="20"/>
              </w:rPr>
              <w:t>un prodotto audiovisivo</w:t>
            </w:r>
          </w:p>
          <w:p w:rsidR="00D5670E" w:rsidRPr="00544892" w:rsidRDefault="00D5670E" w:rsidP="004C6AF3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544892">
              <w:rPr>
                <w:rFonts w:eastAsia="Calibri"/>
                <w:bCs/>
                <w:sz w:val="20"/>
                <w:szCs w:val="20"/>
              </w:rPr>
              <w:t>Servizi internet per la</w:t>
            </w:r>
            <w:r w:rsidRPr="00544892">
              <w:rPr>
                <w:bCs/>
                <w:sz w:val="20"/>
                <w:szCs w:val="20"/>
              </w:rPr>
              <w:t xml:space="preserve"> </w:t>
            </w:r>
            <w:r w:rsidRPr="00544892">
              <w:rPr>
                <w:rFonts w:eastAsia="Calibri"/>
                <w:bCs/>
                <w:sz w:val="20"/>
                <w:szCs w:val="20"/>
              </w:rPr>
              <w:t>promozione</w:t>
            </w:r>
            <w:r w:rsidRPr="00544892">
              <w:rPr>
                <w:bCs/>
                <w:sz w:val="20"/>
                <w:szCs w:val="20"/>
              </w:rPr>
              <w:t xml:space="preserve"> </w:t>
            </w:r>
            <w:r w:rsidRPr="00544892">
              <w:rPr>
                <w:rFonts w:eastAsia="Calibri"/>
                <w:bCs/>
                <w:sz w:val="20"/>
                <w:szCs w:val="20"/>
              </w:rPr>
              <w:t>enogastronomica e</w:t>
            </w:r>
            <w:r w:rsidRPr="00544892">
              <w:rPr>
                <w:bCs/>
                <w:sz w:val="20"/>
                <w:szCs w:val="20"/>
              </w:rPr>
              <w:t xml:space="preserve"> </w:t>
            </w:r>
            <w:r w:rsidRPr="00544892">
              <w:rPr>
                <w:rFonts w:eastAsia="Calibri"/>
                <w:bCs/>
                <w:sz w:val="20"/>
                <w:szCs w:val="20"/>
              </w:rPr>
              <w:t>culturale del territorio.</w:t>
            </w:r>
          </w:p>
          <w:p w:rsidR="00D5670E" w:rsidRPr="00544892" w:rsidRDefault="00D5670E" w:rsidP="004C6AF3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544892">
              <w:rPr>
                <w:rFonts w:eastAsia="Calibri"/>
                <w:sz w:val="20"/>
                <w:szCs w:val="20"/>
              </w:rPr>
              <w:t>Aspetti grammaticali, incluse le strutture più</w:t>
            </w:r>
            <w:r w:rsidRPr="00544892">
              <w:rPr>
                <w:sz w:val="20"/>
                <w:szCs w:val="20"/>
              </w:rPr>
              <w:t xml:space="preserve"> </w:t>
            </w:r>
            <w:r w:rsidRPr="00544892">
              <w:rPr>
                <w:rFonts w:eastAsia="Calibri"/>
                <w:sz w:val="20"/>
                <w:szCs w:val="20"/>
              </w:rPr>
              <w:t>frequenti nella microlingua dell’ambito</w:t>
            </w:r>
            <w:r w:rsidRPr="00544892">
              <w:rPr>
                <w:sz w:val="20"/>
                <w:szCs w:val="20"/>
              </w:rPr>
              <w:t xml:space="preserve"> </w:t>
            </w:r>
            <w:r w:rsidRPr="00544892">
              <w:rPr>
                <w:rFonts w:eastAsia="Calibri"/>
                <w:sz w:val="20"/>
                <w:szCs w:val="20"/>
              </w:rPr>
              <w:t>professionale di appartenenza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D5670E" w:rsidRPr="00EA46CC" w:rsidRDefault="00D5670E" w:rsidP="004C6AF3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EA46CC">
              <w:rPr>
                <w:sz w:val="20"/>
                <w:szCs w:val="20"/>
              </w:rPr>
              <w:t>Household chores</w:t>
            </w:r>
          </w:p>
          <w:p w:rsidR="00D5670E" w:rsidRPr="00EA46CC" w:rsidRDefault="00D5670E" w:rsidP="004C6AF3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EA46CC">
              <w:rPr>
                <w:sz w:val="20"/>
                <w:szCs w:val="20"/>
              </w:rPr>
              <w:t xml:space="preserve">Househod objects </w:t>
            </w:r>
          </w:p>
          <w:p w:rsidR="00D5670E" w:rsidRPr="00EA46CC" w:rsidRDefault="00D5670E" w:rsidP="004C6AF3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EA46CC">
              <w:rPr>
                <w:sz w:val="20"/>
                <w:szCs w:val="20"/>
              </w:rPr>
              <w:t>Gadgets</w:t>
            </w:r>
          </w:p>
          <w:p w:rsidR="00D5670E" w:rsidRPr="00EA46CC" w:rsidRDefault="00D5670E" w:rsidP="004C6AF3">
            <w:pPr>
              <w:numPr>
                <w:ilvl w:val="0"/>
                <w:numId w:val="5"/>
              </w:numPr>
              <w:jc w:val="left"/>
              <w:rPr>
                <w:color w:val="000000"/>
                <w:sz w:val="20"/>
                <w:szCs w:val="20"/>
                <w:lang w:val="fr-FR"/>
              </w:rPr>
            </w:pPr>
            <w:r w:rsidRPr="00EA46CC">
              <w:rPr>
                <w:color w:val="000000"/>
                <w:sz w:val="20"/>
                <w:szCs w:val="20"/>
                <w:lang w:val="fr-FR"/>
              </w:rPr>
              <w:t>Tense revision: present and past</w:t>
            </w:r>
          </w:p>
          <w:p w:rsidR="00D5670E" w:rsidRPr="00EA46CC" w:rsidRDefault="00D5670E" w:rsidP="004C6AF3">
            <w:pPr>
              <w:numPr>
                <w:ilvl w:val="0"/>
                <w:numId w:val="5"/>
              </w:numPr>
              <w:jc w:val="left"/>
              <w:rPr>
                <w:color w:val="000000"/>
                <w:sz w:val="20"/>
                <w:szCs w:val="20"/>
                <w:lang w:val="fr-FR"/>
              </w:rPr>
            </w:pPr>
            <w:r w:rsidRPr="00EA46CC">
              <w:rPr>
                <w:color w:val="000000"/>
                <w:sz w:val="20"/>
                <w:szCs w:val="20"/>
                <w:lang w:val="fr-FR"/>
              </w:rPr>
              <w:t>Used to</w:t>
            </w:r>
          </w:p>
          <w:p w:rsidR="00D5670E" w:rsidRPr="00EA46CC" w:rsidRDefault="00D5670E" w:rsidP="004C6AF3">
            <w:pPr>
              <w:pStyle w:val="Paragrafoelenco"/>
              <w:numPr>
                <w:ilvl w:val="0"/>
                <w:numId w:val="5"/>
              </w:numPr>
              <w:rPr>
                <w:color w:val="000000"/>
                <w:sz w:val="20"/>
                <w:szCs w:val="20"/>
                <w:lang w:val="en-GB"/>
              </w:rPr>
            </w:pPr>
            <w:r w:rsidRPr="00EA46CC">
              <w:rPr>
                <w:color w:val="000000"/>
                <w:sz w:val="20"/>
                <w:szCs w:val="20"/>
                <w:lang w:val="fr-FR"/>
              </w:rPr>
              <w:t>Indefinite pronouns</w:t>
            </w:r>
          </w:p>
          <w:p w:rsidR="00D5670E" w:rsidRPr="00EA46CC" w:rsidRDefault="00D5670E" w:rsidP="004C6AF3">
            <w:pPr>
              <w:pStyle w:val="Paragrafoelenco"/>
              <w:numPr>
                <w:ilvl w:val="0"/>
                <w:numId w:val="5"/>
              </w:numPr>
              <w:rPr>
                <w:color w:val="000000"/>
                <w:sz w:val="20"/>
                <w:szCs w:val="20"/>
                <w:lang w:val="en-GB"/>
              </w:rPr>
            </w:pPr>
            <w:r w:rsidRPr="00EA46CC">
              <w:rPr>
                <w:color w:val="000000"/>
                <w:sz w:val="20"/>
                <w:szCs w:val="20"/>
                <w:lang w:val="en-GB"/>
              </w:rPr>
              <w:t>Traditional games from around the world</w:t>
            </w:r>
          </w:p>
          <w:p w:rsidR="00D5670E" w:rsidRPr="00EA46CC" w:rsidRDefault="00D5670E" w:rsidP="00D5670E">
            <w:pPr>
              <w:ind w:left="720"/>
              <w:rPr>
                <w:rFonts w:ascii="Calibri" w:hAnsi="Calibri" w:cs="Calibri"/>
                <w:color w:val="000000"/>
                <w:sz w:val="20"/>
                <w:szCs w:val="20"/>
                <w:lang w:val="en-GB"/>
              </w:rPr>
            </w:pP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D5670E" w:rsidRPr="00C24FC3" w:rsidTr="00D5670E">
        <w:tc>
          <w:tcPr>
            <w:tcW w:w="14283" w:type="dxa"/>
            <w:gridSpan w:val="15"/>
            <w:shd w:val="clear" w:color="auto" w:fill="auto"/>
          </w:tcPr>
          <w:p w:rsidR="00D5670E" w:rsidRPr="00B06CB9" w:rsidRDefault="00D5670E" w:rsidP="00D5670E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E027D7">
              <w:rPr>
                <w:b/>
                <w:color w:val="000000"/>
                <w:sz w:val="24"/>
                <w:szCs w:val="24"/>
                <w:lang w:val="en-GB"/>
              </w:rPr>
              <w:t>Compare and contrast past and present habits linked to the games.</w:t>
            </w:r>
          </w:p>
        </w:tc>
      </w:tr>
    </w:tbl>
    <w:p w:rsidR="00D5670E" w:rsidRPr="00B06CB9" w:rsidRDefault="00D5670E" w:rsidP="00D5670E">
      <w:pPr>
        <w:rPr>
          <w:b/>
          <w:sz w:val="22"/>
          <w:szCs w:val="22"/>
          <w:lang w:val="en-GB"/>
        </w:rPr>
      </w:pPr>
    </w:p>
    <w:p w:rsidR="00D5670E" w:rsidRPr="00B06CB9" w:rsidRDefault="00D5670E" w:rsidP="00D5670E">
      <w:pPr>
        <w:rPr>
          <w:b/>
          <w:sz w:val="22"/>
          <w:szCs w:val="22"/>
          <w:lang w:val="en-GB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7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1"/>
        <w:gridCol w:w="440"/>
      </w:tblGrid>
      <w:tr w:rsidR="00D5670E" w:rsidRPr="009765E9" w:rsidTr="00D5670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n.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2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5670E" w:rsidRPr="009765E9" w:rsidTr="00D5670E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  <w:r w:rsidRPr="00611595">
              <w:rPr>
                <w:b/>
                <w:bCs/>
                <w:sz w:val="16"/>
                <w:szCs w:val="16"/>
              </w:rPr>
              <w:t>INDUSTRIA E ARTIGIANATO ENOGASTRONOMIA E OSPITALITA’ ALBERGHIERA</w:t>
            </w:r>
          </w:p>
        </w:tc>
      </w:tr>
      <w:tr w:rsidR="00D5670E" w:rsidRPr="009765E9" w:rsidTr="00D5670E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INGLESE</w:t>
            </w:r>
          </w:p>
        </w:tc>
      </w:tr>
      <w:tr w:rsidR="00D5670E" w:rsidRPr="009765E9" w:rsidTr="00D5670E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 xml:space="preserve">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D5670E" w:rsidRDefault="00D5670E" w:rsidP="00D5670E">
            <w:pPr>
              <w:rPr>
                <w:rFonts w:eastAsia="Calibri"/>
                <w:b/>
                <w:bCs/>
                <w:sz w:val="24"/>
              </w:rPr>
            </w:pPr>
            <w:r w:rsidRPr="008F73DD">
              <w:rPr>
                <w:rFonts w:eastAsia="Calibri"/>
                <w:b/>
                <w:bCs/>
                <w:sz w:val="24"/>
              </w:rPr>
              <w:lastRenderedPageBreak/>
              <w:t>Utilizzare una lingua straniera per i principali scopi comunicativi ed operativi</w:t>
            </w:r>
          </w:p>
          <w:p w:rsidR="00D5670E" w:rsidRPr="008F73DD" w:rsidRDefault="00D5670E" w:rsidP="00D5670E">
            <w:pPr>
              <w:rPr>
                <w:rFonts w:eastAsia="Calibri"/>
                <w:b/>
                <w:bCs/>
                <w:sz w:val="24"/>
              </w:rPr>
            </w:pPr>
            <w:r w:rsidRPr="007936C2">
              <w:rPr>
                <w:rFonts w:eastAsia="Calibri"/>
                <w:b/>
                <w:bCs/>
                <w:sz w:val="24"/>
              </w:rPr>
              <w:t>Utilizzare e produrre testi multimediali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3639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D5670E" w:rsidRPr="009765E9" w:rsidRDefault="00D5670E" w:rsidP="00D5670E">
            <w:pPr>
              <w:rPr>
                <w:sz w:val="22"/>
                <w:szCs w:val="22"/>
              </w:rPr>
            </w:pPr>
            <w:r w:rsidRPr="00725EF6">
              <w:rPr>
                <w:rFonts w:eastAsia="Calibri"/>
                <w:b/>
                <w:sz w:val="24"/>
              </w:rPr>
              <w:t>Utilizzare la lingua straniera, in ambiti inerenti alla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sfera personale e sociale,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per comprendere i punti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principali di testi orali e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scritti; per produrre semplici e brevi testi orali e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scritti per descrivere e raccontare esperienze ed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eventi; per interagire in situazioni semplici e di routine e partecipare a brevi</w:t>
            </w:r>
            <w:r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conversazioni.</w:t>
            </w: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tenze del profilo di INDIRIZZO 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3D28">
              <w:rPr>
                <w:rFonts w:eastAsia="Calibri"/>
                <w:b/>
                <w:bCs/>
                <w:sz w:val="24"/>
              </w:rPr>
              <w:t>Applicare i principi essenziali dell’eco</w:t>
            </w:r>
            <w:r w:rsidRPr="00C83D28">
              <w:rPr>
                <w:b/>
                <w:bCs/>
                <w:sz w:val="24"/>
              </w:rPr>
              <w:t xml:space="preserve"> </w:t>
            </w:r>
            <w:r w:rsidRPr="00C83D28">
              <w:rPr>
                <w:rFonts w:eastAsia="Calibri"/>
                <w:b/>
                <w:bCs/>
                <w:sz w:val="24"/>
              </w:rPr>
              <w:t>sostenibilità ambientale per eseguire</w:t>
            </w:r>
            <w:r w:rsidRPr="00C83D28">
              <w:rPr>
                <w:b/>
                <w:bCs/>
                <w:sz w:val="24"/>
              </w:rPr>
              <w:t xml:space="preserve"> </w:t>
            </w:r>
            <w:r w:rsidRPr="00C83D28">
              <w:rPr>
                <w:rFonts w:eastAsia="Calibri"/>
                <w:b/>
                <w:bCs/>
                <w:sz w:val="24"/>
              </w:rPr>
              <w:t>compiti semplici, in contesti strutturati e</w:t>
            </w:r>
            <w:r w:rsidRPr="00C83D28">
              <w:rPr>
                <w:b/>
                <w:bCs/>
                <w:sz w:val="24"/>
              </w:rPr>
              <w:t xml:space="preserve"> </w:t>
            </w:r>
            <w:r w:rsidRPr="00C83D28">
              <w:rPr>
                <w:rFonts w:eastAsia="Calibri"/>
                <w:b/>
                <w:bCs/>
                <w:sz w:val="24"/>
              </w:rPr>
              <w:t>secondo criteri prestabiliti per la</w:t>
            </w:r>
            <w:r>
              <w:rPr>
                <w:b/>
                <w:bCs/>
                <w:sz w:val="24"/>
              </w:rPr>
              <w:t xml:space="preserve"> </w:t>
            </w:r>
            <w:r w:rsidRPr="0099506E">
              <w:rPr>
                <w:rFonts w:eastAsia="Calibri"/>
                <w:b/>
                <w:bCs/>
                <w:sz w:val="24"/>
              </w:rPr>
              <w:t>realizzazione di offerte turistiche.</w:t>
            </w:r>
          </w:p>
        </w:tc>
      </w:tr>
      <w:tr w:rsidR="00D5670E" w:rsidRPr="009765E9" w:rsidTr="00D5670E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16</w:t>
            </w:r>
          </w:p>
        </w:tc>
      </w:tr>
      <w:tr w:rsidR="00D5670E" w:rsidRPr="009765E9" w:rsidTr="00D5670E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9765E9" w:rsidTr="00D5670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Pr="00930AAC" w:rsidRDefault="00D5670E" w:rsidP="004C6AF3">
            <w:pPr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930AAC">
              <w:rPr>
                <w:rFonts w:eastAsia="Calibri"/>
                <w:bCs/>
                <w:sz w:val="20"/>
                <w:szCs w:val="20"/>
              </w:rPr>
              <w:t>Descrivere in maniera semplice esperienze ed eventi, relativi all’ambito personale e sociale</w:t>
            </w:r>
          </w:p>
          <w:p w:rsidR="00D5670E" w:rsidRPr="00930AAC" w:rsidRDefault="00D5670E" w:rsidP="004C6AF3">
            <w:pPr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930AAC">
              <w:rPr>
                <w:rFonts w:eastAsia="Calibri"/>
                <w:bCs/>
                <w:sz w:val="20"/>
                <w:szCs w:val="20"/>
              </w:rPr>
              <w:t>Interagire in conversazioni brevi e semplici su temi di interesse personale,</w:t>
            </w:r>
            <w:r w:rsidRPr="00930AAC">
              <w:rPr>
                <w:bCs/>
                <w:sz w:val="20"/>
                <w:szCs w:val="20"/>
              </w:rPr>
              <w:t xml:space="preserve"> </w:t>
            </w:r>
            <w:r w:rsidRPr="00930AAC">
              <w:rPr>
                <w:rFonts w:eastAsia="Calibri"/>
                <w:bCs/>
                <w:sz w:val="20"/>
                <w:szCs w:val="20"/>
              </w:rPr>
              <w:t>quotidiano, sociale o professionale</w:t>
            </w:r>
          </w:p>
          <w:p w:rsidR="00D5670E" w:rsidRPr="00930AAC" w:rsidRDefault="00D5670E" w:rsidP="004C6AF3">
            <w:pPr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930AAC">
              <w:rPr>
                <w:rFonts w:eastAsia="Calibri"/>
                <w:bCs/>
                <w:sz w:val="20"/>
                <w:szCs w:val="20"/>
              </w:rPr>
              <w:t xml:space="preserve">Elaborare prodotti multimediali (testi, </w:t>
            </w:r>
            <w:r w:rsidRPr="00930AAC">
              <w:rPr>
                <w:bCs/>
                <w:sz w:val="20"/>
                <w:szCs w:val="20"/>
              </w:rPr>
              <w:t>immagini, suoni</w:t>
            </w:r>
            <w:r w:rsidRPr="00930AAC">
              <w:rPr>
                <w:rFonts w:eastAsia="Calibri"/>
                <w:bCs/>
                <w:sz w:val="20"/>
                <w:szCs w:val="20"/>
              </w:rPr>
              <w:t>, ecc.), anche con tecnologie digitali</w:t>
            </w:r>
          </w:p>
          <w:p w:rsidR="00D5670E" w:rsidRPr="00930AAC" w:rsidRDefault="00D5670E" w:rsidP="004C6AF3">
            <w:pPr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930AAC">
              <w:rPr>
                <w:rFonts w:eastAsia="Calibri"/>
                <w:bCs/>
                <w:sz w:val="20"/>
                <w:szCs w:val="20"/>
              </w:rPr>
              <w:t>Selezionare le informazioni da</w:t>
            </w:r>
            <w:r w:rsidRPr="00930AAC">
              <w:rPr>
                <w:bCs/>
                <w:sz w:val="20"/>
                <w:szCs w:val="20"/>
              </w:rPr>
              <w:t xml:space="preserve"> </w:t>
            </w:r>
            <w:r w:rsidRPr="00930AAC">
              <w:rPr>
                <w:rFonts w:eastAsia="Calibri"/>
                <w:bCs/>
                <w:sz w:val="20"/>
                <w:szCs w:val="20"/>
              </w:rPr>
              <w:t>acquisire sull’offerta turistica</w:t>
            </w:r>
            <w:r w:rsidRPr="00930AAC">
              <w:rPr>
                <w:bCs/>
                <w:sz w:val="20"/>
                <w:szCs w:val="20"/>
              </w:rPr>
              <w:t xml:space="preserve"> </w:t>
            </w:r>
            <w:r w:rsidRPr="00930AAC">
              <w:rPr>
                <w:rFonts w:eastAsia="Calibri"/>
                <w:bCs/>
                <w:sz w:val="20"/>
                <w:szCs w:val="20"/>
              </w:rPr>
              <w:t>integrata</w:t>
            </w:r>
          </w:p>
          <w:p w:rsidR="00D5670E" w:rsidRPr="00930AAC" w:rsidRDefault="00D5670E" w:rsidP="004C6AF3">
            <w:pPr>
              <w:numPr>
                <w:ilvl w:val="0"/>
                <w:numId w:val="17"/>
              </w:numPr>
              <w:rPr>
                <w:rFonts w:eastAsia="Calibri"/>
                <w:sz w:val="20"/>
                <w:szCs w:val="20"/>
              </w:rPr>
            </w:pPr>
            <w:r w:rsidRPr="00930AAC">
              <w:rPr>
                <w:rFonts w:eastAsia="Calibri"/>
                <w:sz w:val="20"/>
                <w:szCs w:val="20"/>
              </w:rPr>
              <w:t>Comprendere i punti principali di testi</w:t>
            </w:r>
            <w:r w:rsidRPr="00930AAC">
              <w:rPr>
                <w:sz w:val="20"/>
                <w:szCs w:val="20"/>
              </w:rPr>
              <w:t xml:space="preserve"> </w:t>
            </w:r>
            <w:r w:rsidRPr="00930AAC">
              <w:rPr>
                <w:rFonts w:eastAsia="Calibri"/>
                <w:sz w:val="20"/>
                <w:szCs w:val="20"/>
              </w:rPr>
              <w:t>orali in lingua standard abbastanza</w:t>
            </w:r>
            <w:r w:rsidRPr="00930AAC">
              <w:rPr>
                <w:sz w:val="20"/>
                <w:szCs w:val="20"/>
              </w:rPr>
              <w:t xml:space="preserve"> </w:t>
            </w:r>
            <w:r w:rsidRPr="00930AAC">
              <w:rPr>
                <w:rFonts w:eastAsia="Calibri"/>
                <w:sz w:val="20"/>
                <w:szCs w:val="20"/>
              </w:rPr>
              <w:t>complessi, ma chiari, relativi ad</w:t>
            </w:r>
            <w:r w:rsidRPr="00930AAC">
              <w:rPr>
                <w:sz w:val="20"/>
                <w:szCs w:val="20"/>
              </w:rPr>
              <w:t xml:space="preserve"> </w:t>
            </w:r>
            <w:r w:rsidRPr="00930AAC">
              <w:rPr>
                <w:rFonts w:eastAsia="Calibri"/>
                <w:sz w:val="20"/>
                <w:szCs w:val="20"/>
              </w:rPr>
              <w:t>ambiti di interesse generale, ad</w:t>
            </w:r>
            <w:r w:rsidRPr="00930AAC">
              <w:rPr>
                <w:sz w:val="20"/>
                <w:szCs w:val="20"/>
              </w:rPr>
              <w:t xml:space="preserve"> </w:t>
            </w:r>
            <w:r w:rsidRPr="00930AAC">
              <w:rPr>
                <w:rFonts w:eastAsia="Calibri"/>
                <w:sz w:val="20"/>
                <w:szCs w:val="20"/>
              </w:rPr>
              <w:t>argomenti di attualità e ad argomenti</w:t>
            </w:r>
            <w:r w:rsidRPr="00930AAC">
              <w:rPr>
                <w:sz w:val="20"/>
                <w:szCs w:val="20"/>
              </w:rPr>
              <w:t xml:space="preserve"> </w:t>
            </w:r>
            <w:r w:rsidRPr="00930AAC">
              <w:rPr>
                <w:rFonts w:eastAsia="Calibri"/>
                <w:sz w:val="20"/>
                <w:szCs w:val="20"/>
              </w:rPr>
              <w:t xml:space="preserve">attinenti </w:t>
            </w:r>
            <w:r w:rsidRPr="00930AAC">
              <w:rPr>
                <w:rFonts w:eastAsia="Calibri"/>
                <w:sz w:val="20"/>
                <w:szCs w:val="20"/>
              </w:rPr>
              <w:lastRenderedPageBreak/>
              <w:t>alla microlingua dell’ambito</w:t>
            </w:r>
            <w:r w:rsidRPr="00930AAC">
              <w:rPr>
                <w:sz w:val="20"/>
                <w:szCs w:val="20"/>
              </w:rPr>
              <w:t xml:space="preserve"> </w:t>
            </w:r>
            <w:r w:rsidRPr="00930AAC">
              <w:rPr>
                <w:rFonts w:eastAsia="Calibri"/>
                <w:sz w:val="20"/>
                <w:szCs w:val="20"/>
              </w:rPr>
              <w:t>professionale di appartenenza.</w:t>
            </w:r>
          </w:p>
          <w:p w:rsidR="00D5670E" w:rsidRPr="00930AAC" w:rsidRDefault="00D5670E" w:rsidP="00D5670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:rsidR="00D5670E" w:rsidRPr="00930AAC" w:rsidRDefault="00D5670E" w:rsidP="004C6AF3">
            <w:pPr>
              <w:pStyle w:val="Paragrafoelenco"/>
              <w:numPr>
                <w:ilvl w:val="0"/>
                <w:numId w:val="17"/>
              </w:numPr>
              <w:rPr>
                <w:rFonts w:eastAsia="Calibri"/>
                <w:bCs/>
                <w:sz w:val="20"/>
                <w:szCs w:val="20"/>
              </w:rPr>
            </w:pPr>
            <w:r w:rsidRPr="00930AAC">
              <w:rPr>
                <w:rFonts w:eastAsia="Calibri"/>
                <w:bCs/>
                <w:sz w:val="20"/>
                <w:szCs w:val="20"/>
              </w:rPr>
              <w:lastRenderedPageBreak/>
              <w:t xml:space="preserve">Lessico di base su argomenti </w:t>
            </w:r>
            <w:r w:rsidRPr="00930AAC">
              <w:rPr>
                <w:bCs/>
                <w:sz w:val="20"/>
                <w:szCs w:val="20"/>
              </w:rPr>
              <w:t>di vita quotidiano</w:t>
            </w:r>
            <w:r w:rsidRPr="00930AAC">
              <w:rPr>
                <w:rFonts w:eastAsia="Calibri"/>
                <w:bCs/>
                <w:sz w:val="20"/>
                <w:szCs w:val="20"/>
              </w:rPr>
              <w:t>, sociale e professionale</w:t>
            </w:r>
          </w:p>
          <w:p w:rsidR="00D5670E" w:rsidRPr="00930AAC" w:rsidRDefault="00D5670E" w:rsidP="004C6AF3">
            <w:pPr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930AAC">
              <w:rPr>
                <w:rFonts w:eastAsia="Calibri"/>
                <w:bCs/>
                <w:sz w:val="20"/>
                <w:szCs w:val="20"/>
              </w:rPr>
              <w:t>Corretta pronuncia di un</w:t>
            </w:r>
            <w:r w:rsidRPr="00930AAC">
              <w:rPr>
                <w:bCs/>
                <w:sz w:val="20"/>
                <w:szCs w:val="20"/>
              </w:rPr>
              <w:t xml:space="preserve"> </w:t>
            </w:r>
            <w:r w:rsidRPr="00930AAC">
              <w:rPr>
                <w:rFonts w:eastAsia="Calibri"/>
                <w:bCs/>
                <w:sz w:val="20"/>
                <w:szCs w:val="20"/>
              </w:rPr>
              <w:t>repertorio di parole e frasi</w:t>
            </w:r>
            <w:r w:rsidRPr="00930AAC">
              <w:rPr>
                <w:bCs/>
                <w:sz w:val="20"/>
                <w:szCs w:val="20"/>
              </w:rPr>
              <w:t xml:space="preserve"> </w:t>
            </w:r>
            <w:r w:rsidRPr="00930AAC">
              <w:rPr>
                <w:rFonts w:eastAsia="Calibri"/>
                <w:bCs/>
                <w:sz w:val="20"/>
                <w:szCs w:val="20"/>
              </w:rPr>
              <w:t>memorizzate di uso comune</w:t>
            </w:r>
          </w:p>
          <w:p w:rsidR="00D5670E" w:rsidRPr="00930AAC" w:rsidRDefault="00D5670E" w:rsidP="004C6AF3">
            <w:pPr>
              <w:pStyle w:val="Paragrafoelenco"/>
              <w:numPr>
                <w:ilvl w:val="0"/>
                <w:numId w:val="17"/>
              </w:numPr>
              <w:rPr>
                <w:rFonts w:eastAsia="Calibri"/>
                <w:bCs/>
                <w:sz w:val="20"/>
                <w:szCs w:val="20"/>
              </w:rPr>
            </w:pPr>
            <w:r w:rsidRPr="00930AAC">
              <w:rPr>
                <w:rFonts w:eastAsia="Calibri"/>
                <w:bCs/>
                <w:sz w:val="20"/>
                <w:szCs w:val="20"/>
              </w:rPr>
              <w:t>Semplici applicazioni per la</w:t>
            </w:r>
            <w:r w:rsidRPr="00930AAC">
              <w:rPr>
                <w:bCs/>
                <w:sz w:val="20"/>
                <w:szCs w:val="20"/>
              </w:rPr>
              <w:t xml:space="preserve"> </w:t>
            </w:r>
            <w:r w:rsidRPr="00930AAC">
              <w:rPr>
                <w:rFonts w:eastAsia="Calibri"/>
                <w:bCs/>
                <w:sz w:val="20"/>
                <w:szCs w:val="20"/>
              </w:rPr>
              <w:t>elaborazione audio e video</w:t>
            </w:r>
          </w:p>
          <w:p w:rsidR="00D5670E" w:rsidRPr="00930AAC" w:rsidRDefault="00D5670E" w:rsidP="004C6AF3">
            <w:pPr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930AAC">
              <w:rPr>
                <w:rFonts w:eastAsia="Calibri"/>
                <w:bCs/>
                <w:sz w:val="20"/>
                <w:szCs w:val="20"/>
              </w:rPr>
              <w:t>Le principali tipologie di</w:t>
            </w:r>
            <w:r w:rsidRPr="00930AAC">
              <w:rPr>
                <w:bCs/>
                <w:sz w:val="20"/>
                <w:szCs w:val="20"/>
              </w:rPr>
              <w:t xml:space="preserve"> </w:t>
            </w:r>
            <w:r w:rsidRPr="00930AAC">
              <w:rPr>
                <w:rFonts w:eastAsia="Calibri"/>
                <w:bCs/>
                <w:sz w:val="20"/>
                <w:szCs w:val="20"/>
              </w:rPr>
              <w:t>offerte turistiche</w:t>
            </w:r>
            <w:r w:rsidRPr="00930AAC">
              <w:rPr>
                <w:bCs/>
                <w:sz w:val="20"/>
                <w:szCs w:val="20"/>
              </w:rPr>
              <w:t xml:space="preserve"> </w:t>
            </w:r>
            <w:r w:rsidRPr="00930AAC">
              <w:rPr>
                <w:rFonts w:eastAsia="Calibri"/>
                <w:bCs/>
                <w:sz w:val="20"/>
                <w:szCs w:val="20"/>
              </w:rPr>
              <w:t>integrate.</w:t>
            </w:r>
          </w:p>
          <w:p w:rsidR="00D5670E" w:rsidRPr="00930AAC" w:rsidRDefault="00D5670E" w:rsidP="004C6AF3">
            <w:pPr>
              <w:numPr>
                <w:ilvl w:val="0"/>
                <w:numId w:val="17"/>
              </w:numPr>
              <w:rPr>
                <w:rFonts w:eastAsia="Calibri"/>
                <w:sz w:val="20"/>
                <w:szCs w:val="20"/>
              </w:rPr>
            </w:pPr>
            <w:r w:rsidRPr="00930AAC">
              <w:rPr>
                <w:rFonts w:eastAsia="Calibri"/>
                <w:sz w:val="20"/>
                <w:szCs w:val="20"/>
              </w:rPr>
              <w:t>Ortografia</w:t>
            </w:r>
          </w:p>
          <w:p w:rsidR="00D5670E" w:rsidRPr="00930AAC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D5670E" w:rsidRPr="00930AAC" w:rsidRDefault="00D5670E" w:rsidP="004C6AF3">
            <w:pPr>
              <w:numPr>
                <w:ilvl w:val="0"/>
                <w:numId w:val="17"/>
              </w:numPr>
              <w:jc w:val="left"/>
              <w:rPr>
                <w:sz w:val="20"/>
                <w:szCs w:val="20"/>
              </w:rPr>
            </w:pPr>
            <w:r w:rsidRPr="00930AAC">
              <w:rPr>
                <w:sz w:val="20"/>
                <w:szCs w:val="20"/>
              </w:rPr>
              <w:t>Money, payments, gadgets</w:t>
            </w:r>
          </w:p>
          <w:p w:rsidR="00D5670E" w:rsidRPr="00930AAC" w:rsidRDefault="00D5670E" w:rsidP="004C6AF3">
            <w:pPr>
              <w:numPr>
                <w:ilvl w:val="0"/>
                <w:numId w:val="17"/>
              </w:numPr>
              <w:jc w:val="left"/>
              <w:rPr>
                <w:sz w:val="20"/>
                <w:szCs w:val="20"/>
              </w:rPr>
            </w:pPr>
            <w:r w:rsidRPr="00930AAC">
              <w:rPr>
                <w:sz w:val="20"/>
                <w:szCs w:val="20"/>
              </w:rPr>
              <w:t>Present perfect continuous</w:t>
            </w:r>
          </w:p>
          <w:p w:rsidR="00D5670E" w:rsidRPr="00930AAC" w:rsidRDefault="00D5670E" w:rsidP="004C6AF3">
            <w:pPr>
              <w:numPr>
                <w:ilvl w:val="0"/>
                <w:numId w:val="17"/>
              </w:numPr>
              <w:jc w:val="left"/>
              <w:rPr>
                <w:sz w:val="20"/>
                <w:szCs w:val="20"/>
              </w:rPr>
            </w:pPr>
            <w:r w:rsidRPr="00930AAC">
              <w:rPr>
                <w:sz w:val="20"/>
                <w:szCs w:val="20"/>
              </w:rPr>
              <w:t>For and since</w:t>
            </w:r>
          </w:p>
          <w:p w:rsidR="00D5670E" w:rsidRPr="00930AAC" w:rsidRDefault="00D5670E" w:rsidP="004C6AF3">
            <w:pPr>
              <w:numPr>
                <w:ilvl w:val="0"/>
                <w:numId w:val="17"/>
              </w:numPr>
              <w:jc w:val="left"/>
              <w:rPr>
                <w:sz w:val="20"/>
                <w:szCs w:val="20"/>
              </w:rPr>
            </w:pPr>
            <w:r w:rsidRPr="00930AAC">
              <w:rPr>
                <w:sz w:val="20"/>
                <w:szCs w:val="20"/>
              </w:rPr>
              <w:t>Defining relative clauses</w:t>
            </w:r>
          </w:p>
          <w:p w:rsidR="00D5670E" w:rsidRPr="00930AAC" w:rsidRDefault="00D5670E" w:rsidP="004C6AF3">
            <w:pPr>
              <w:numPr>
                <w:ilvl w:val="0"/>
                <w:numId w:val="17"/>
              </w:numPr>
              <w:jc w:val="left"/>
              <w:rPr>
                <w:sz w:val="20"/>
                <w:szCs w:val="20"/>
              </w:rPr>
            </w:pPr>
            <w:r w:rsidRPr="00930AAC">
              <w:rPr>
                <w:sz w:val="20"/>
                <w:szCs w:val="20"/>
              </w:rPr>
              <w:t>Question tags</w:t>
            </w:r>
          </w:p>
          <w:p w:rsidR="00D5670E" w:rsidRPr="00930AAC" w:rsidRDefault="00D5670E" w:rsidP="004C6AF3">
            <w:pPr>
              <w:pStyle w:val="Corpotesto"/>
              <w:numPr>
                <w:ilvl w:val="0"/>
                <w:numId w:val="17"/>
              </w:numPr>
              <w:spacing w:after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30AAC">
              <w:rPr>
                <w:color w:val="000000"/>
                <w:sz w:val="20"/>
                <w:szCs w:val="20"/>
              </w:rPr>
              <w:t>Bargain Hunting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D5670E" w:rsidRPr="00C24FC3" w:rsidTr="00D5670E">
        <w:tc>
          <w:tcPr>
            <w:tcW w:w="14283" w:type="dxa"/>
            <w:gridSpan w:val="15"/>
            <w:shd w:val="clear" w:color="auto" w:fill="auto"/>
          </w:tcPr>
          <w:p w:rsidR="00D5670E" w:rsidRPr="00997FD2" w:rsidRDefault="00D5670E" w:rsidP="00D5670E">
            <w:pPr>
              <w:pStyle w:val="Corpodeltesto3"/>
              <w:jc w:val="left"/>
              <w:rPr>
                <w:b/>
                <w:sz w:val="24"/>
                <w:szCs w:val="22"/>
              </w:rPr>
            </w:pPr>
            <w:r w:rsidRPr="00361A24">
              <w:rPr>
                <w:rFonts w:ascii="Calibri" w:hAnsi="Calibri" w:cs="Calibri"/>
                <w:b/>
                <w:smallCaps/>
                <w:color w:val="000000"/>
                <w:sz w:val="24"/>
                <w:lang w:val="en-GB"/>
              </w:rPr>
              <w:t>Write a short essay about how teenagers use money in your country</w:t>
            </w:r>
          </w:p>
        </w:tc>
      </w:tr>
    </w:tbl>
    <w:p w:rsidR="00D5670E" w:rsidRDefault="00D5670E" w:rsidP="00D5670E">
      <w:pPr>
        <w:rPr>
          <w:b/>
          <w:sz w:val="22"/>
          <w:szCs w:val="22"/>
          <w:lang w:val="x-none"/>
        </w:rPr>
      </w:pPr>
    </w:p>
    <w:p w:rsidR="00D5670E" w:rsidRDefault="00D5670E" w:rsidP="00D5670E">
      <w:pPr>
        <w:rPr>
          <w:b/>
          <w:sz w:val="22"/>
          <w:szCs w:val="22"/>
          <w:lang w:val="x-none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7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1"/>
        <w:gridCol w:w="440"/>
      </w:tblGrid>
      <w:tr w:rsidR="00D5670E" w:rsidRPr="009765E9" w:rsidTr="00D5670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n.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3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5670E" w:rsidRPr="009765E9" w:rsidTr="00D5670E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  <w:r w:rsidRPr="00611595">
              <w:rPr>
                <w:b/>
                <w:bCs/>
                <w:sz w:val="16"/>
                <w:szCs w:val="16"/>
              </w:rPr>
              <w:t>INDUSTRIA E ARTIGIANATO ENOGASTRONOMIA E OSPITALITA’ ALBERGHIERA</w:t>
            </w:r>
          </w:p>
        </w:tc>
      </w:tr>
      <w:tr w:rsidR="00D5670E" w:rsidRPr="009765E9" w:rsidTr="00D5670E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INGLESE</w:t>
            </w:r>
          </w:p>
        </w:tc>
      </w:tr>
      <w:tr w:rsidR="00D5670E" w:rsidRPr="009765E9" w:rsidTr="00D5670E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D5670E" w:rsidRDefault="00D5670E" w:rsidP="00D5670E">
            <w:pPr>
              <w:rPr>
                <w:rFonts w:eastAsia="Calibri"/>
                <w:b/>
                <w:bCs/>
                <w:sz w:val="24"/>
              </w:rPr>
            </w:pPr>
            <w:r w:rsidRPr="008F73DD">
              <w:rPr>
                <w:rFonts w:eastAsia="Calibri"/>
                <w:b/>
                <w:bCs/>
                <w:sz w:val="24"/>
              </w:rPr>
              <w:t>Utilizzare una lingua straniera per i principali scopi comunicativi ed operativi</w:t>
            </w:r>
          </w:p>
          <w:p w:rsidR="00D5670E" w:rsidRPr="008F73DD" w:rsidRDefault="00D5670E" w:rsidP="00D5670E">
            <w:pPr>
              <w:rPr>
                <w:rFonts w:eastAsia="Calibri"/>
                <w:b/>
                <w:bCs/>
                <w:sz w:val="24"/>
              </w:rPr>
            </w:pPr>
            <w:r w:rsidRPr="007936C2">
              <w:rPr>
                <w:rFonts w:eastAsia="Calibri"/>
                <w:b/>
                <w:bCs/>
                <w:sz w:val="24"/>
              </w:rPr>
              <w:t>Utilizzare e produrre testi multimediali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3639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D5670E" w:rsidRPr="009765E9" w:rsidRDefault="00D5670E" w:rsidP="00D5670E">
            <w:pPr>
              <w:rPr>
                <w:sz w:val="22"/>
                <w:szCs w:val="22"/>
              </w:rPr>
            </w:pPr>
            <w:r w:rsidRPr="00725EF6">
              <w:rPr>
                <w:rFonts w:eastAsia="Calibri"/>
                <w:b/>
                <w:sz w:val="24"/>
              </w:rPr>
              <w:t>Utilizzare la lingua straniera, in ambiti inerenti alla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sfera personale e sociale,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per comprendere i punti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principali di testi orali e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scritti; per produrre semplici e brevi testi orali e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scritti per descrivere e raccontare esperienze ed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eventi; per interagire in situazioni semplici e di routine e partecipare a brevi</w:t>
            </w:r>
            <w:r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conversazioni.</w:t>
            </w: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etenze del profilo di INDIRIZZO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843B1">
              <w:rPr>
                <w:rFonts w:eastAsia="Calibri"/>
                <w:b/>
                <w:bCs/>
                <w:sz w:val="24"/>
              </w:rPr>
              <w:t>Eseguire compiti semplici di comunicazione</w:t>
            </w:r>
            <w:r w:rsidRPr="005843B1">
              <w:rPr>
                <w:b/>
                <w:bCs/>
                <w:sz w:val="24"/>
              </w:rPr>
              <w:t xml:space="preserve"> </w:t>
            </w:r>
            <w:r w:rsidRPr="005843B1">
              <w:rPr>
                <w:rFonts w:eastAsia="Calibri"/>
                <w:b/>
                <w:bCs/>
                <w:sz w:val="24"/>
              </w:rPr>
              <w:t>professionale con il cliente, sotto</w:t>
            </w:r>
            <w:r w:rsidRPr="005843B1">
              <w:rPr>
                <w:b/>
                <w:bCs/>
                <w:sz w:val="24"/>
              </w:rPr>
              <w:t xml:space="preserve"> </w:t>
            </w:r>
            <w:r w:rsidRPr="005843B1">
              <w:rPr>
                <w:rFonts w:eastAsia="Calibri"/>
                <w:b/>
                <w:bCs/>
                <w:sz w:val="24"/>
              </w:rPr>
              <w:t>supervisione, in contesti strutturati e</w:t>
            </w:r>
            <w:r w:rsidRPr="005843B1">
              <w:rPr>
                <w:b/>
                <w:bCs/>
                <w:sz w:val="24"/>
              </w:rPr>
              <w:t xml:space="preserve"> </w:t>
            </w:r>
            <w:r w:rsidRPr="005843B1">
              <w:rPr>
                <w:rFonts w:eastAsia="Calibri"/>
                <w:b/>
                <w:bCs/>
                <w:sz w:val="24"/>
              </w:rPr>
              <w:t>secondo criteri prestabiliti di Hospitality</w:t>
            </w:r>
            <w:r>
              <w:rPr>
                <w:b/>
                <w:bCs/>
                <w:sz w:val="24"/>
              </w:rPr>
              <w:t xml:space="preserve"> </w:t>
            </w:r>
            <w:r w:rsidRPr="0099506E">
              <w:rPr>
                <w:rFonts w:eastAsia="Calibri"/>
                <w:b/>
                <w:bCs/>
                <w:sz w:val="24"/>
              </w:rPr>
              <w:t>Management, assicurando la conformità</w:t>
            </w:r>
            <w:r>
              <w:rPr>
                <w:b/>
                <w:bCs/>
                <w:sz w:val="24"/>
              </w:rPr>
              <w:t xml:space="preserve"> </w:t>
            </w:r>
            <w:r w:rsidRPr="0099506E">
              <w:rPr>
                <w:rFonts w:eastAsia="Calibri"/>
                <w:b/>
                <w:bCs/>
                <w:sz w:val="24"/>
              </w:rPr>
              <w:t>delle attività svolte.</w:t>
            </w:r>
          </w:p>
        </w:tc>
      </w:tr>
      <w:tr w:rsidR="00D5670E" w:rsidRPr="009765E9" w:rsidTr="00D5670E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16</w:t>
            </w:r>
          </w:p>
        </w:tc>
      </w:tr>
      <w:tr w:rsidR="00D5670E" w:rsidRPr="009765E9" w:rsidTr="00D5670E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2E2237" w:rsidTr="00D5670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Pr="009E65B7" w:rsidRDefault="00D5670E" w:rsidP="004C6AF3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9E65B7">
              <w:rPr>
                <w:bCs/>
                <w:sz w:val="20"/>
                <w:szCs w:val="20"/>
              </w:rPr>
              <w:t>Interagire in conversazioni brevi e semplici su temi di interesse personale, quotidiano, sociale o professionale</w:t>
            </w:r>
          </w:p>
          <w:p w:rsidR="00D5670E" w:rsidRPr="009E65B7" w:rsidRDefault="00D5670E" w:rsidP="004C6AF3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9E65B7">
              <w:rPr>
                <w:bCs/>
                <w:sz w:val="20"/>
                <w:szCs w:val="20"/>
              </w:rPr>
              <w:t>Scrivere correttamente semplici testi su tematiche coerenti con i percorsi di studio</w:t>
            </w:r>
          </w:p>
          <w:p w:rsidR="00D5670E" w:rsidRPr="009E65B7" w:rsidRDefault="00D5670E" w:rsidP="004C6AF3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9E65B7">
              <w:rPr>
                <w:bCs/>
                <w:sz w:val="20"/>
                <w:szCs w:val="20"/>
              </w:rPr>
              <w:t>Comprendere i prodotti della comunicazione audiovisiva</w:t>
            </w:r>
          </w:p>
          <w:p w:rsidR="00D5670E" w:rsidRPr="009E65B7" w:rsidRDefault="00D5670E" w:rsidP="004C6AF3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9E65B7">
              <w:rPr>
                <w:bCs/>
                <w:sz w:val="20"/>
                <w:szCs w:val="20"/>
              </w:rPr>
              <w:t>Usare correttamente le forme di comunicazione per accogliere il cliente, interagire e presentare i prodotti/servizi offerti.</w:t>
            </w:r>
          </w:p>
          <w:p w:rsidR="00D5670E" w:rsidRPr="009E65B7" w:rsidRDefault="00D5670E" w:rsidP="004C6AF3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9E65B7">
              <w:rPr>
                <w:sz w:val="20"/>
                <w:szCs w:val="20"/>
              </w:rPr>
              <w:t>Comprendere i punti principali di testi orali in lingua standard abbastanza complessi, ma chiari, relativi ad ambiti di interesse generale, ad argomenti di attualità e ad argomenti attinenti alla microlingua dell’ambito professionale di appartenenza.</w:t>
            </w:r>
          </w:p>
          <w:p w:rsidR="00D5670E" w:rsidRPr="009E65B7" w:rsidRDefault="00D5670E" w:rsidP="00D5670E">
            <w:pPr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:rsidR="00D5670E" w:rsidRPr="009E65B7" w:rsidRDefault="00D5670E" w:rsidP="004C6AF3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9E65B7">
              <w:rPr>
                <w:bCs/>
                <w:sz w:val="20"/>
                <w:szCs w:val="20"/>
              </w:rPr>
              <w:t>Corretta pronuncia di un repertorio di parole e frasi memorizzate di uso comune</w:t>
            </w:r>
          </w:p>
          <w:p w:rsidR="00D5670E" w:rsidRPr="009E65B7" w:rsidRDefault="00D5670E" w:rsidP="004C6AF3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9E65B7">
              <w:rPr>
                <w:bCs/>
                <w:sz w:val="20"/>
                <w:szCs w:val="20"/>
              </w:rPr>
              <w:t>Semplici modalità di scrittura: messaggi brevi, lettera informale</w:t>
            </w:r>
          </w:p>
          <w:p w:rsidR="00D5670E" w:rsidRPr="009E65B7" w:rsidRDefault="00D5670E" w:rsidP="004C6AF3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9E65B7">
              <w:rPr>
                <w:bCs/>
                <w:sz w:val="20"/>
                <w:szCs w:val="20"/>
              </w:rPr>
              <w:t>Principali componenti strutturali ed espressive di un prodotto audiovisivo</w:t>
            </w:r>
          </w:p>
          <w:p w:rsidR="00D5670E" w:rsidRPr="009E65B7" w:rsidRDefault="00D5670E" w:rsidP="004C6AF3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9E65B7">
              <w:rPr>
                <w:bCs/>
                <w:sz w:val="20"/>
                <w:szCs w:val="20"/>
              </w:rPr>
              <w:t>Tecniche di base di comunicazione professionale in italiano e nella microlingua di settore.</w:t>
            </w:r>
          </w:p>
          <w:p w:rsidR="00D5670E" w:rsidRPr="009E65B7" w:rsidRDefault="00D5670E" w:rsidP="004C6AF3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9E65B7">
              <w:rPr>
                <w:sz w:val="20"/>
                <w:szCs w:val="20"/>
              </w:rPr>
              <w:t>Fonologia</w:t>
            </w:r>
          </w:p>
          <w:p w:rsidR="00D5670E" w:rsidRPr="009E65B7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D5670E" w:rsidRPr="009E65B7" w:rsidRDefault="00D5670E" w:rsidP="004C6AF3">
            <w:pPr>
              <w:numPr>
                <w:ilvl w:val="0"/>
                <w:numId w:val="18"/>
              </w:numPr>
              <w:jc w:val="left"/>
              <w:rPr>
                <w:sz w:val="20"/>
                <w:szCs w:val="20"/>
                <w:lang w:val="en-GB"/>
              </w:rPr>
            </w:pPr>
            <w:r w:rsidRPr="009E65B7">
              <w:rPr>
                <w:sz w:val="20"/>
                <w:szCs w:val="20"/>
                <w:lang w:val="en-GB"/>
              </w:rPr>
              <w:t>Talking about how to operate things and expressing purpose</w:t>
            </w:r>
          </w:p>
          <w:p w:rsidR="00D5670E" w:rsidRPr="009E65B7" w:rsidRDefault="00D5670E" w:rsidP="004C6AF3">
            <w:pPr>
              <w:numPr>
                <w:ilvl w:val="0"/>
                <w:numId w:val="18"/>
              </w:numPr>
              <w:jc w:val="left"/>
              <w:rPr>
                <w:sz w:val="20"/>
                <w:szCs w:val="20"/>
                <w:lang w:val="en-GB"/>
              </w:rPr>
            </w:pPr>
            <w:r w:rsidRPr="009E65B7">
              <w:rPr>
                <w:sz w:val="20"/>
                <w:szCs w:val="20"/>
                <w:lang w:val="en-GB"/>
              </w:rPr>
              <w:t>Present perfect simple vs present perfect continuous</w:t>
            </w:r>
          </w:p>
          <w:p w:rsidR="00D5670E" w:rsidRPr="009E65B7" w:rsidRDefault="00D5670E" w:rsidP="004C6AF3">
            <w:pPr>
              <w:numPr>
                <w:ilvl w:val="0"/>
                <w:numId w:val="18"/>
              </w:numPr>
              <w:jc w:val="left"/>
              <w:rPr>
                <w:sz w:val="20"/>
                <w:szCs w:val="20"/>
              </w:rPr>
            </w:pPr>
            <w:r w:rsidRPr="009E65B7">
              <w:rPr>
                <w:sz w:val="20"/>
                <w:szCs w:val="20"/>
              </w:rPr>
              <w:t>Non-defining relative clauses</w:t>
            </w:r>
          </w:p>
          <w:p w:rsidR="00D5670E" w:rsidRPr="009E65B7" w:rsidRDefault="00D5670E" w:rsidP="004C6AF3">
            <w:pPr>
              <w:numPr>
                <w:ilvl w:val="0"/>
                <w:numId w:val="18"/>
              </w:numPr>
              <w:jc w:val="left"/>
              <w:rPr>
                <w:rFonts w:ascii="Calibri" w:hAnsi="Calibri" w:cs="Calibri"/>
                <w:color w:val="000000"/>
                <w:sz w:val="20"/>
                <w:szCs w:val="20"/>
                <w:lang w:val="en-GB"/>
              </w:rPr>
            </w:pPr>
            <w:r w:rsidRPr="009E65B7">
              <w:rPr>
                <w:sz w:val="20"/>
                <w:szCs w:val="20"/>
              </w:rPr>
              <w:t>Infinitive of purpose</w:t>
            </w:r>
          </w:p>
          <w:p w:rsidR="00D5670E" w:rsidRPr="009E65B7" w:rsidRDefault="00D5670E" w:rsidP="004C6AF3">
            <w:pPr>
              <w:numPr>
                <w:ilvl w:val="0"/>
                <w:numId w:val="18"/>
              </w:numPr>
              <w:jc w:val="left"/>
              <w:rPr>
                <w:rFonts w:ascii="Calibri" w:hAnsi="Calibri" w:cs="Calibri"/>
                <w:color w:val="000000"/>
                <w:sz w:val="20"/>
                <w:szCs w:val="20"/>
                <w:lang w:val="en-GB"/>
              </w:rPr>
            </w:pPr>
            <w:r w:rsidRPr="009E65B7">
              <w:rPr>
                <w:color w:val="000000"/>
                <w:sz w:val="20"/>
                <w:szCs w:val="20"/>
              </w:rPr>
              <w:t>Social networks</w:t>
            </w:r>
            <w:r w:rsidRPr="009E65B7">
              <w:rPr>
                <w:rFonts w:ascii="Calibri" w:hAnsi="Calibri" w:cs="Calibri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D5670E" w:rsidRPr="00C24FC3" w:rsidTr="00D5670E">
        <w:tc>
          <w:tcPr>
            <w:tcW w:w="14283" w:type="dxa"/>
            <w:gridSpan w:val="15"/>
            <w:shd w:val="clear" w:color="auto" w:fill="auto"/>
          </w:tcPr>
          <w:p w:rsidR="00D5670E" w:rsidRPr="00610EEA" w:rsidRDefault="00D5670E" w:rsidP="00D5670E">
            <w:pPr>
              <w:rPr>
                <w:b/>
                <w:color w:val="000000"/>
                <w:sz w:val="24"/>
                <w:lang w:val="en-GB"/>
              </w:rPr>
            </w:pPr>
            <w:r w:rsidRPr="00BC61A4">
              <w:rPr>
                <w:b/>
                <w:sz w:val="24"/>
                <w:lang w:val="en-GB"/>
              </w:rPr>
              <w:t>Surf the net to carry out a research project about Italian teenagers’ use of digital communication and the effect of the internet on their lives. Use your notes to write a short essay on this topic</w:t>
            </w:r>
            <w:r>
              <w:rPr>
                <w:b/>
                <w:sz w:val="24"/>
                <w:lang w:val="en-GB"/>
              </w:rPr>
              <w:t>.</w:t>
            </w:r>
          </w:p>
        </w:tc>
      </w:tr>
    </w:tbl>
    <w:p w:rsidR="00D5670E" w:rsidRDefault="00D5670E" w:rsidP="00D5670E">
      <w:pPr>
        <w:rPr>
          <w:b/>
          <w:sz w:val="22"/>
          <w:szCs w:val="22"/>
          <w:lang w:val="x-none"/>
        </w:rPr>
      </w:pPr>
    </w:p>
    <w:p w:rsidR="00D5670E" w:rsidRDefault="00D5670E" w:rsidP="00D5670E">
      <w:pPr>
        <w:rPr>
          <w:b/>
          <w:sz w:val="22"/>
          <w:szCs w:val="22"/>
          <w:lang w:val="x-none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7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1"/>
        <w:gridCol w:w="440"/>
      </w:tblGrid>
      <w:tr w:rsidR="00D5670E" w:rsidRPr="009765E9" w:rsidTr="00D5670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n.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4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5670E" w:rsidRPr="009765E9" w:rsidTr="00D5670E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  <w:r w:rsidRPr="00611595">
              <w:rPr>
                <w:b/>
                <w:bCs/>
                <w:sz w:val="16"/>
                <w:szCs w:val="16"/>
              </w:rPr>
              <w:t>INDUSTRIA E ARTIGIANATO ENOGASTRONOMIA E OSPITALITA’ ALBERGHIERA</w:t>
            </w:r>
          </w:p>
        </w:tc>
      </w:tr>
      <w:tr w:rsidR="00D5670E" w:rsidRPr="009765E9" w:rsidTr="00D5670E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INGLESE</w:t>
            </w:r>
          </w:p>
        </w:tc>
      </w:tr>
      <w:tr w:rsidR="00D5670E" w:rsidRPr="009765E9" w:rsidTr="00D5670E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D5670E" w:rsidRDefault="00D5670E" w:rsidP="00D5670E">
            <w:pPr>
              <w:rPr>
                <w:rFonts w:eastAsia="Calibri"/>
                <w:b/>
                <w:bCs/>
                <w:sz w:val="24"/>
              </w:rPr>
            </w:pPr>
            <w:r w:rsidRPr="008F73DD">
              <w:rPr>
                <w:rFonts w:eastAsia="Calibri"/>
                <w:b/>
                <w:bCs/>
                <w:sz w:val="24"/>
              </w:rPr>
              <w:t>Utilizzare una lingua straniera per i principali scopi comunicativi ed operativi</w:t>
            </w:r>
          </w:p>
          <w:p w:rsidR="00D5670E" w:rsidRPr="008F73DD" w:rsidRDefault="00D5670E" w:rsidP="00D5670E">
            <w:pPr>
              <w:rPr>
                <w:rFonts w:eastAsia="Calibri"/>
                <w:b/>
                <w:bCs/>
                <w:sz w:val="24"/>
              </w:rPr>
            </w:pPr>
            <w:r w:rsidRPr="007936C2">
              <w:rPr>
                <w:b/>
                <w:bCs/>
                <w:sz w:val="24"/>
              </w:rPr>
              <w:lastRenderedPageBreak/>
              <w:t>Utilizzare gli strumenti fondamentali per una fruizione consapevole del patrimonio artistico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3639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D5670E" w:rsidRPr="009765E9" w:rsidRDefault="00D5670E" w:rsidP="00D5670E">
            <w:pPr>
              <w:rPr>
                <w:sz w:val="22"/>
                <w:szCs w:val="22"/>
              </w:rPr>
            </w:pPr>
            <w:r w:rsidRPr="00725EF6">
              <w:rPr>
                <w:rFonts w:eastAsia="Calibri"/>
                <w:b/>
                <w:sz w:val="24"/>
              </w:rPr>
              <w:t>Utilizzare la lingua straniera, in ambiti inerenti alla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sfera personale e sociale,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per comprendere i punti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principali di testi orali e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scritti; per produrre semplici e brevi testi orali e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scritti per descrivere e raccontare esperienze ed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eventi; per interagire in situazioni semplici e di routine e partecipare a brevi</w:t>
            </w:r>
            <w:r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conversazioni.</w:t>
            </w: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tenze del profilo di INDIRIZZO 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506E">
              <w:rPr>
                <w:rFonts w:eastAsia="Calibri"/>
                <w:b/>
                <w:bCs/>
                <w:sz w:val="24"/>
              </w:rPr>
              <w:t>Eseguire compiti semplici, in contesti</w:t>
            </w:r>
            <w:r>
              <w:rPr>
                <w:b/>
                <w:bCs/>
                <w:sz w:val="24"/>
              </w:rPr>
              <w:t xml:space="preserve"> </w:t>
            </w:r>
            <w:r w:rsidRPr="005843B1">
              <w:rPr>
                <w:rFonts w:eastAsia="Calibri"/>
                <w:b/>
                <w:bCs/>
                <w:sz w:val="24"/>
              </w:rPr>
              <w:t>strutturati e secondo criteri prestabiliti, di</w:t>
            </w:r>
            <w:r w:rsidRPr="005843B1">
              <w:rPr>
                <w:b/>
                <w:bCs/>
                <w:sz w:val="24"/>
              </w:rPr>
              <w:t xml:space="preserve"> </w:t>
            </w:r>
            <w:r w:rsidRPr="005843B1">
              <w:rPr>
                <w:rFonts w:eastAsia="Calibri"/>
                <w:b/>
                <w:bCs/>
                <w:sz w:val="24"/>
              </w:rPr>
              <w:t xml:space="preserve">budgeting-reporting </w:t>
            </w:r>
            <w:r>
              <w:rPr>
                <w:b/>
                <w:bCs/>
                <w:sz w:val="24"/>
              </w:rPr>
              <w:t>a</w:t>
            </w:r>
            <w:r w:rsidRPr="005843B1">
              <w:rPr>
                <w:rFonts w:eastAsia="Calibri"/>
                <w:b/>
                <w:bCs/>
                <w:sz w:val="24"/>
              </w:rPr>
              <w:t>ziendale sotto</w:t>
            </w:r>
            <w:r>
              <w:rPr>
                <w:b/>
                <w:bCs/>
                <w:sz w:val="24"/>
              </w:rPr>
              <w:t xml:space="preserve"> </w:t>
            </w:r>
            <w:r w:rsidRPr="0099506E">
              <w:rPr>
                <w:rFonts w:eastAsia="Calibri"/>
                <w:b/>
                <w:bCs/>
                <w:sz w:val="24"/>
              </w:rPr>
              <w:t>supervisione.</w:t>
            </w:r>
          </w:p>
        </w:tc>
      </w:tr>
      <w:tr w:rsidR="00D5670E" w:rsidRPr="009765E9" w:rsidTr="00D5670E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18</w:t>
            </w:r>
          </w:p>
        </w:tc>
      </w:tr>
      <w:tr w:rsidR="00D5670E" w:rsidRPr="009765E9" w:rsidTr="00D5670E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C24FC3" w:rsidTr="00D5670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Pr="00F67A6B" w:rsidRDefault="00D5670E" w:rsidP="004C6AF3">
            <w:pPr>
              <w:pStyle w:val="Paragrafoelenco"/>
              <w:numPr>
                <w:ilvl w:val="0"/>
                <w:numId w:val="19"/>
              </w:numPr>
              <w:rPr>
                <w:bCs/>
                <w:sz w:val="20"/>
                <w:szCs w:val="20"/>
              </w:rPr>
            </w:pPr>
            <w:r w:rsidRPr="00F67A6B">
              <w:rPr>
                <w:bCs/>
                <w:sz w:val="20"/>
                <w:szCs w:val="20"/>
              </w:rPr>
              <w:t>Ricercare informazioni all’interno di testi di breve estensione di interesse personale, quotidiano, sociale o professionale</w:t>
            </w:r>
          </w:p>
          <w:p w:rsidR="00D5670E" w:rsidRPr="00F67A6B" w:rsidRDefault="00D5670E" w:rsidP="004C6AF3">
            <w:pPr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F67A6B">
              <w:rPr>
                <w:bCs/>
                <w:sz w:val="20"/>
                <w:szCs w:val="20"/>
              </w:rPr>
              <w:t>Riflettere sui propri atteggiamenti in rapporto all’altro in contesti multiculturali</w:t>
            </w:r>
          </w:p>
          <w:p w:rsidR="00D5670E" w:rsidRPr="00F67A6B" w:rsidRDefault="00D5670E" w:rsidP="004C6AF3">
            <w:pPr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F67A6B">
              <w:rPr>
                <w:bCs/>
                <w:sz w:val="20"/>
                <w:szCs w:val="20"/>
              </w:rPr>
              <w:t>Riconoscere e apprezzare le opere d’arte</w:t>
            </w:r>
          </w:p>
          <w:p w:rsidR="00D5670E" w:rsidRPr="00F67A6B" w:rsidRDefault="00D5670E" w:rsidP="004C6AF3">
            <w:pPr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F67A6B">
              <w:rPr>
                <w:bCs/>
                <w:sz w:val="20"/>
                <w:szCs w:val="20"/>
              </w:rPr>
              <w:t>Preparare strumenti di vendita, tenendo presente il concetto di redditività</w:t>
            </w:r>
          </w:p>
          <w:p w:rsidR="00D5670E" w:rsidRPr="00F67A6B" w:rsidRDefault="00D5670E" w:rsidP="004C6AF3">
            <w:pPr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F67A6B">
              <w:rPr>
                <w:sz w:val="20"/>
                <w:szCs w:val="20"/>
              </w:rPr>
              <w:t>Comprendere i punti principali di testi orali in lingua standard abbastanza complessi, ma chiari, relativi ad ambiti di interesse generale, ad argomenti di attualità e ad argomenti attinenti alla microlingua dell’ambito professionale di appartenenza.</w:t>
            </w:r>
          </w:p>
          <w:p w:rsidR="00D5670E" w:rsidRPr="00F67A6B" w:rsidRDefault="00D5670E" w:rsidP="00D5670E">
            <w:pPr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:rsidR="00D5670E" w:rsidRPr="00F67A6B" w:rsidRDefault="00D5670E" w:rsidP="004C6AF3">
            <w:pPr>
              <w:pStyle w:val="Paragrafoelenco"/>
              <w:numPr>
                <w:ilvl w:val="0"/>
                <w:numId w:val="19"/>
              </w:numPr>
              <w:rPr>
                <w:bCs/>
                <w:sz w:val="20"/>
                <w:szCs w:val="20"/>
              </w:rPr>
            </w:pPr>
            <w:r w:rsidRPr="00F67A6B">
              <w:rPr>
                <w:bCs/>
                <w:sz w:val="20"/>
                <w:szCs w:val="20"/>
              </w:rPr>
              <w:lastRenderedPageBreak/>
              <w:t>Lessico di base su argomenti di vita quotidiano, sociale e professionale</w:t>
            </w:r>
          </w:p>
          <w:p w:rsidR="00D5670E" w:rsidRPr="00F67A6B" w:rsidRDefault="00D5670E" w:rsidP="004C6AF3">
            <w:pPr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F67A6B">
              <w:rPr>
                <w:bCs/>
                <w:sz w:val="20"/>
                <w:szCs w:val="20"/>
              </w:rPr>
              <w:t>Cultura e civiltà dei paesi di cui si studia la lingua</w:t>
            </w:r>
          </w:p>
          <w:p w:rsidR="00D5670E" w:rsidRPr="00F67A6B" w:rsidRDefault="00D5670E" w:rsidP="004C6AF3">
            <w:pPr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F67A6B">
              <w:rPr>
                <w:bCs/>
                <w:sz w:val="20"/>
                <w:szCs w:val="20"/>
              </w:rPr>
              <w:t>Elementi fondamentali per la lettura/ascolto di un’opera d’arte (pittura, architettura, plastica, fotografia, film, musica…..)</w:t>
            </w:r>
          </w:p>
          <w:p w:rsidR="00D5670E" w:rsidRPr="00F67A6B" w:rsidRDefault="00D5670E" w:rsidP="004C6AF3">
            <w:pPr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F67A6B">
              <w:rPr>
                <w:bCs/>
                <w:sz w:val="20"/>
                <w:szCs w:val="20"/>
              </w:rPr>
              <w:t>Gli strumenti di vendita.</w:t>
            </w:r>
          </w:p>
          <w:p w:rsidR="00D5670E" w:rsidRPr="00F67A6B" w:rsidRDefault="00D5670E" w:rsidP="004C6AF3">
            <w:pPr>
              <w:numPr>
                <w:ilvl w:val="0"/>
                <w:numId w:val="19"/>
              </w:numPr>
              <w:rPr>
                <w:sz w:val="20"/>
                <w:szCs w:val="20"/>
              </w:rPr>
            </w:pPr>
            <w:r w:rsidRPr="00F67A6B">
              <w:rPr>
                <w:sz w:val="20"/>
                <w:szCs w:val="20"/>
              </w:rPr>
              <w:t>Aspetti grammaticali, incluse le strutture più frequenti nella microlingua dell’ambito professionale di appartenenza</w:t>
            </w:r>
          </w:p>
          <w:p w:rsidR="00D5670E" w:rsidRPr="00F67A6B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D5670E" w:rsidRPr="00F67A6B" w:rsidRDefault="00D5670E" w:rsidP="004C6AF3">
            <w:pPr>
              <w:numPr>
                <w:ilvl w:val="0"/>
                <w:numId w:val="19"/>
              </w:numPr>
              <w:jc w:val="left"/>
              <w:rPr>
                <w:sz w:val="20"/>
                <w:szCs w:val="20"/>
              </w:rPr>
            </w:pPr>
            <w:r w:rsidRPr="00F67A6B">
              <w:rPr>
                <w:sz w:val="20"/>
                <w:szCs w:val="20"/>
              </w:rPr>
              <w:t>Agreeing, disagreeing and contradicting people</w:t>
            </w:r>
          </w:p>
          <w:p w:rsidR="00D5670E" w:rsidRPr="00F67A6B" w:rsidRDefault="00D5670E" w:rsidP="004C6AF3">
            <w:pPr>
              <w:numPr>
                <w:ilvl w:val="0"/>
                <w:numId w:val="19"/>
              </w:numPr>
              <w:jc w:val="left"/>
              <w:rPr>
                <w:sz w:val="20"/>
                <w:szCs w:val="20"/>
              </w:rPr>
            </w:pPr>
            <w:r w:rsidRPr="00F67A6B">
              <w:rPr>
                <w:sz w:val="20"/>
                <w:szCs w:val="20"/>
              </w:rPr>
              <w:t>Adjectives to describe places</w:t>
            </w:r>
          </w:p>
          <w:p w:rsidR="00D5670E" w:rsidRPr="00F67A6B" w:rsidRDefault="00D5670E" w:rsidP="004C6AF3">
            <w:pPr>
              <w:numPr>
                <w:ilvl w:val="0"/>
                <w:numId w:val="19"/>
              </w:numPr>
              <w:jc w:val="left"/>
              <w:rPr>
                <w:sz w:val="20"/>
                <w:szCs w:val="20"/>
              </w:rPr>
            </w:pPr>
            <w:r w:rsidRPr="00F67A6B">
              <w:rPr>
                <w:sz w:val="20"/>
                <w:szCs w:val="20"/>
              </w:rPr>
              <w:t>Zero and first conditionals</w:t>
            </w:r>
          </w:p>
          <w:p w:rsidR="00D5670E" w:rsidRPr="00F67A6B" w:rsidRDefault="00D5670E" w:rsidP="004C6AF3">
            <w:pPr>
              <w:numPr>
                <w:ilvl w:val="0"/>
                <w:numId w:val="19"/>
              </w:numPr>
              <w:jc w:val="left"/>
              <w:rPr>
                <w:sz w:val="20"/>
                <w:szCs w:val="20"/>
              </w:rPr>
            </w:pPr>
            <w:r w:rsidRPr="00F67A6B">
              <w:rPr>
                <w:sz w:val="20"/>
                <w:szCs w:val="20"/>
              </w:rPr>
              <w:t>Modal verbs of deduction</w:t>
            </w:r>
          </w:p>
          <w:p w:rsidR="00D5670E" w:rsidRPr="00F67A6B" w:rsidRDefault="00D5670E" w:rsidP="004C6AF3">
            <w:pPr>
              <w:numPr>
                <w:ilvl w:val="0"/>
                <w:numId w:val="19"/>
              </w:numPr>
              <w:jc w:val="left"/>
              <w:rPr>
                <w:sz w:val="20"/>
                <w:szCs w:val="20"/>
              </w:rPr>
            </w:pPr>
            <w:r w:rsidRPr="00F67A6B">
              <w:rPr>
                <w:sz w:val="20"/>
                <w:szCs w:val="20"/>
              </w:rPr>
              <w:t>Degree modifiers</w:t>
            </w:r>
          </w:p>
          <w:p w:rsidR="00D5670E" w:rsidRPr="00F67A6B" w:rsidRDefault="00D5670E" w:rsidP="004C6AF3">
            <w:pPr>
              <w:numPr>
                <w:ilvl w:val="0"/>
                <w:numId w:val="19"/>
              </w:numPr>
              <w:jc w:val="left"/>
              <w:rPr>
                <w:rFonts w:ascii="Calibri" w:hAnsi="Calibri" w:cs="Calibri"/>
                <w:color w:val="000000"/>
                <w:sz w:val="20"/>
                <w:szCs w:val="20"/>
                <w:lang w:val="en-GB"/>
              </w:rPr>
            </w:pPr>
            <w:r w:rsidRPr="00F67A6B">
              <w:rPr>
                <w:color w:val="000000"/>
                <w:sz w:val="20"/>
                <w:szCs w:val="20"/>
                <w:lang w:val="en-GB"/>
              </w:rPr>
              <w:t>Walls may tell a story</w:t>
            </w:r>
          </w:p>
          <w:p w:rsidR="00D5670E" w:rsidRPr="00F67A6B" w:rsidRDefault="00D5670E" w:rsidP="004C6AF3">
            <w:pPr>
              <w:numPr>
                <w:ilvl w:val="0"/>
                <w:numId w:val="19"/>
              </w:numPr>
              <w:jc w:val="left"/>
              <w:rPr>
                <w:rFonts w:ascii="Calibri" w:hAnsi="Calibri" w:cs="Calibri"/>
                <w:color w:val="000000"/>
                <w:sz w:val="20"/>
                <w:szCs w:val="20"/>
                <w:lang w:val="en-GB"/>
              </w:rPr>
            </w:pPr>
            <w:r w:rsidRPr="00F67A6B">
              <w:rPr>
                <w:color w:val="000000"/>
                <w:sz w:val="20"/>
                <w:szCs w:val="20"/>
                <w:lang w:val="en-GB"/>
              </w:rPr>
              <w:t>Walls may remind us what peace means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D5670E" w:rsidRPr="00C24FC3" w:rsidTr="00D5670E">
        <w:tc>
          <w:tcPr>
            <w:tcW w:w="14283" w:type="dxa"/>
            <w:gridSpan w:val="15"/>
            <w:shd w:val="clear" w:color="auto" w:fill="auto"/>
          </w:tcPr>
          <w:p w:rsidR="00D5670E" w:rsidRPr="00610EEA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  <w:lang w:val="en-GB"/>
              </w:rPr>
            </w:pPr>
            <w:r w:rsidRPr="00361A24">
              <w:rPr>
                <w:rFonts w:ascii="Calibri" w:hAnsi="Calibri" w:cs="Calibri"/>
                <w:b/>
                <w:smallCaps/>
                <w:color w:val="000000"/>
                <w:sz w:val="24"/>
                <w:lang w:val="en-GB"/>
              </w:rPr>
              <w:t>Organise a presentation of a sightseeing tour around your town or city</w:t>
            </w:r>
          </w:p>
        </w:tc>
      </w:tr>
    </w:tbl>
    <w:p w:rsidR="00D5670E" w:rsidRDefault="00D5670E" w:rsidP="00D5670E">
      <w:pPr>
        <w:rPr>
          <w:b/>
          <w:sz w:val="22"/>
          <w:szCs w:val="22"/>
          <w:lang w:val="x-none"/>
        </w:rPr>
      </w:pPr>
    </w:p>
    <w:p w:rsidR="00D5670E" w:rsidRDefault="00D5670E" w:rsidP="00D5670E">
      <w:pPr>
        <w:rPr>
          <w:b/>
          <w:sz w:val="22"/>
          <w:szCs w:val="22"/>
          <w:lang w:val="x-none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7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1"/>
        <w:gridCol w:w="440"/>
      </w:tblGrid>
      <w:tr w:rsidR="00D5670E" w:rsidRPr="009765E9" w:rsidTr="00D5670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n.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5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5670E" w:rsidRPr="009765E9" w:rsidTr="00D5670E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  <w:r w:rsidRPr="00611595">
              <w:rPr>
                <w:b/>
                <w:bCs/>
                <w:sz w:val="16"/>
                <w:szCs w:val="16"/>
              </w:rPr>
              <w:t>INDUSTRIA E ARTIGIANATO ENOGASTRONOMIA E OSPITALITA’ ALBERGHIERA</w:t>
            </w:r>
          </w:p>
        </w:tc>
      </w:tr>
      <w:tr w:rsidR="00D5670E" w:rsidRPr="009765E9" w:rsidTr="00D5670E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INGLESE</w:t>
            </w:r>
          </w:p>
        </w:tc>
      </w:tr>
      <w:tr w:rsidR="00D5670E" w:rsidRPr="009765E9" w:rsidTr="00D5670E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Default="00D5670E" w:rsidP="00D5670E">
            <w:pPr>
              <w:rPr>
                <w:rFonts w:eastAsia="Calibri"/>
                <w:b/>
                <w:bCs/>
                <w:sz w:val="24"/>
              </w:rPr>
            </w:pPr>
          </w:p>
          <w:p w:rsidR="00D5670E" w:rsidRDefault="00D5670E" w:rsidP="00D5670E">
            <w:pPr>
              <w:rPr>
                <w:rFonts w:eastAsia="Calibri"/>
                <w:b/>
                <w:bCs/>
                <w:sz w:val="24"/>
              </w:rPr>
            </w:pPr>
            <w:r w:rsidRPr="008F73DD">
              <w:rPr>
                <w:rFonts w:eastAsia="Calibri"/>
                <w:b/>
                <w:bCs/>
                <w:sz w:val="24"/>
              </w:rPr>
              <w:t>Utilizzare una lingua straniera per i principali scopi comunicativi ed operativi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36C2">
              <w:rPr>
                <w:b/>
                <w:bCs/>
                <w:sz w:val="24"/>
              </w:rPr>
              <w:t>Utilizzare gli strumenti fondamentali per una fruizione consapevole del patrimonio artistico</w:t>
            </w: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3639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D5670E" w:rsidRPr="009765E9" w:rsidRDefault="00D5670E" w:rsidP="00D5670E">
            <w:pPr>
              <w:rPr>
                <w:sz w:val="22"/>
                <w:szCs w:val="22"/>
              </w:rPr>
            </w:pPr>
            <w:r w:rsidRPr="00725EF6">
              <w:rPr>
                <w:rFonts w:eastAsia="Calibri"/>
                <w:b/>
                <w:sz w:val="24"/>
              </w:rPr>
              <w:t>Utilizzare la lingua straniera, in ambiti inerenti alla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sfera personale e sociale,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per comprendere i punti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principali di testi orali e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scritti; per produrre semplici e brevi testi orali e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scritti per descrivere e raccontare esperienze ed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eventi; per interagire in situazioni semplici e di routine e partecipare a brevi</w:t>
            </w:r>
            <w:r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conversazioni.</w:t>
            </w: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tenze del profilo di INDIRIZZO 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843B1">
              <w:rPr>
                <w:rFonts w:eastAsia="Calibri"/>
                <w:b/>
                <w:bCs/>
                <w:sz w:val="24"/>
              </w:rPr>
              <w:t>Eseguire compiti semplici, in contesti</w:t>
            </w:r>
            <w:r w:rsidRPr="005843B1">
              <w:rPr>
                <w:b/>
                <w:bCs/>
                <w:sz w:val="24"/>
              </w:rPr>
              <w:t xml:space="preserve"> </w:t>
            </w:r>
            <w:r w:rsidRPr="005843B1">
              <w:rPr>
                <w:rFonts w:eastAsia="Calibri"/>
                <w:b/>
                <w:bCs/>
                <w:sz w:val="24"/>
              </w:rPr>
              <w:t>strutturati e secondo criteri prestabiliti, di</w:t>
            </w:r>
            <w:r w:rsidRPr="005843B1">
              <w:rPr>
                <w:b/>
                <w:bCs/>
                <w:sz w:val="24"/>
              </w:rPr>
              <w:t xml:space="preserve"> </w:t>
            </w:r>
            <w:r w:rsidRPr="005843B1">
              <w:rPr>
                <w:rFonts w:eastAsia="Calibri"/>
                <w:b/>
                <w:bCs/>
                <w:sz w:val="24"/>
              </w:rPr>
              <w:t>promozione dei beni culturali e ambientali,</w:t>
            </w:r>
            <w:r w:rsidRPr="005843B1">
              <w:rPr>
                <w:b/>
                <w:bCs/>
                <w:sz w:val="24"/>
              </w:rPr>
              <w:t xml:space="preserve"> </w:t>
            </w:r>
            <w:r w:rsidRPr="005843B1">
              <w:rPr>
                <w:rFonts w:eastAsia="Calibri"/>
                <w:b/>
                <w:bCs/>
                <w:sz w:val="24"/>
              </w:rPr>
              <w:t>delle tipicità enogastronomiche, delle</w:t>
            </w:r>
            <w:r w:rsidRPr="005843B1">
              <w:rPr>
                <w:b/>
                <w:bCs/>
                <w:sz w:val="24"/>
              </w:rPr>
              <w:t xml:space="preserve"> </w:t>
            </w:r>
            <w:r w:rsidRPr="005843B1">
              <w:rPr>
                <w:rFonts w:eastAsia="Calibri"/>
                <w:b/>
                <w:bCs/>
                <w:sz w:val="24"/>
              </w:rPr>
              <w:t>attrazioni, degli eventi e delle</w:t>
            </w:r>
            <w:r w:rsidRPr="005843B1">
              <w:rPr>
                <w:b/>
                <w:bCs/>
                <w:sz w:val="24"/>
              </w:rPr>
              <w:t xml:space="preserve"> </w:t>
            </w:r>
            <w:r w:rsidRPr="005843B1">
              <w:rPr>
                <w:rFonts w:eastAsia="Calibri"/>
                <w:b/>
                <w:bCs/>
                <w:sz w:val="24"/>
              </w:rPr>
              <w:t>manifestazioni del territorio di</w:t>
            </w:r>
            <w:r>
              <w:rPr>
                <w:b/>
                <w:bCs/>
                <w:sz w:val="24"/>
              </w:rPr>
              <w:t xml:space="preserve"> </w:t>
            </w:r>
            <w:r w:rsidRPr="0099506E">
              <w:rPr>
                <w:rFonts w:eastAsia="Calibri"/>
                <w:b/>
                <w:bCs/>
                <w:sz w:val="24"/>
              </w:rPr>
              <w:t>appartenenza.</w:t>
            </w:r>
          </w:p>
        </w:tc>
      </w:tr>
      <w:tr w:rsidR="00D5670E" w:rsidRPr="009765E9" w:rsidTr="00D5670E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16</w:t>
            </w:r>
          </w:p>
        </w:tc>
      </w:tr>
      <w:tr w:rsidR="00D5670E" w:rsidRPr="009765E9" w:rsidTr="00D5670E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624B9C" w:rsidTr="00D5670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Pr="006F0C51" w:rsidRDefault="00D5670E" w:rsidP="004C6AF3">
            <w:pPr>
              <w:pStyle w:val="Paragrafoelenco"/>
              <w:numPr>
                <w:ilvl w:val="0"/>
                <w:numId w:val="20"/>
              </w:numPr>
              <w:rPr>
                <w:bCs/>
                <w:sz w:val="20"/>
                <w:szCs w:val="20"/>
              </w:rPr>
            </w:pPr>
            <w:r w:rsidRPr="006F0C51">
              <w:rPr>
                <w:bCs/>
                <w:sz w:val="20"/>
                <w:szCs w:val="20"/>
              </w:rPr>
              <w:t>Comprendere i punti principali di messaggi e annunci semplici e chiari su argomenti di interesse personale, quotidiano, sociale o professionale</w:t>
            </w:r>
          </w:p>
          <w:p w:rsidR="00D5670E" w:rsidRPr="006F0C51" w:rsidRDefault="00D5670E" w:rsidP="004C6AF3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6F0C51">
              <w:rPr>
                <w:bCs/>
                <w:sz w:val="20"/>
                <w:szCs w:val="20"/>
              </w:rPr>
              <w:t xml:space="preserve">Utilizzare in modo adeguato le strutture grammaticali </w:t>
            </w:r>
          </w:p>
          <w:p w:rsidR="00D5670E" w:rsidRPr="006F0C51" w:rsidRDefault="00D5670E" w:rsidP="004C6AF3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6F0C51">
              <w:rPr>
                <w:bCs/>
                <w:sz w:val="20"/>
                <w:szCs w:val="20"/>
              </w:rPr>
              <w:t>Riconoscere e apprezzare le opere d’arte</w:t>
            </w:r>
          </w:p>
          <w:p w:rsidR="00D5670E" w:rsidRPr="006F0C51" w:rsidRDefault="00D5670E" w:rsidP="004C6AF3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6F0C51">
              <w:rPr>
                <w:bCs/>
                <w:sz w:val="20"/>
                <w:szCs w:val="20"/>
              </w:rPr>
              <w:t>Adottare tecniche di base per la presentazione di prodotti enogastronomici, servizi di accoglienza e beni culturali tipici del territorio di appartenenza</w:t>
            </w:r>
          </w:p>
          <w:p w:rsidR="00D5670E" w:rsidRPr="006F0C51" w:rsidRDefault="00D5670E" w:rsidP="004C6AF3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6F0C51">
              <w:rPr>
                <w:sz w:val="20"/>
                <w:szCs w:val="20"/>
              </w:rPr>
              <w:t>Comprendere i punti principali di testi orali in lingua standard abbastanza complessi, ma chiari, relativi ad ambiti di interesse generale, ad argomenti di attualità e ad argomenti attinenti alla microlingua dell’ambito professionale di appartenenza.</w:t>
            </w:r>
          </w:p>
          <w:p w:rsidR="00D5670E" w:rsidRPr="006F0C51" w:rsidRDefault="00D5670E" w:rsidP="00D5670E">
            <w:pPr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:rsidR="00D5670E" w:rsidRPr="006F0C51" w:rsidRDefault="00D5670E" w:rsidP="004C6AF3">
            <w:pPr>
              <w:pStyle w:val="Paragrafoelenco"/>
              <w:numPr>
                <w:ilvl w:val="0"/>
                <w:numId w:val="20"/>
              </w:numPr>
              <w:rPr>
                <w:bCs/>
                <w:sz w:val="20"/>
                <w:szCs w:val="20"/>
              </w:rPr>
            </w:pPr>
            <w:r w:rsidRPr="006F0C51">
              <w:rPr>
                <w:bCs/>
                <w:sz w:val="20"/>
                <w:szCs w:val="20"/>
              </w:rPr>
              <w:t>Lessico di base su argomenti di vita quotidiano, sociale e professionale</w:t>
            </w:r>
          </w:p>
          <w:p w:rsidR="00D5670E" w:rsidRPr="006F0C51" w:rsidRDefault="00D5670E" w:rsidP="004C6AF3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6F0C51">
              <w:rPr>
                <w:bCs/>
                <w:sz w:val="20"/>
                <w:szCs w:val="20"/>
              </w:rPr>
              <w:t>Regole grammaticali fondamentali</w:t>
            </w:r>
          </w:p>
          <w:p w:rsidR="00D5670E" w:rsidRPr="006F0C51" w:rsidRDefault="00D5670E" w:rsidP="004C6AF3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6F0C51">
              <w:rPr>
                <w:bCs/>
                <w:sz w:val="20"/>
                <w:szCs w:val="20"/>
              </w:rPr>
              <w:t>Elementi fondamentali per la lettura/ascolto di un’opera d’arte (pittura, architettura, plastica, fotografia, film, musica…..)</w:t>
            </w:r>
          </w:p>
          <w:p w:rsidR="00D5670E" w:rsidRPr="006F0C51" w:rsidRDefault="00D5670E" w:rsidP="004C6AF3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6F0C51">
              <w:rPr>
                <w:bCs/>
                <w:sz w:val="20"/>
                <w:szCs w:val="20"/>
              </w:rPr>
              <w:t>La pubblicità alimentare nei mezzi di comunicazione.</w:t>
            </w:r>
          </w:p>
          <w:p w:rsidR="00D5670E" w:rsidRPr="006F0C51" w:rsidRDefault="00D5670E" w:rsidP="004C6AF3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6F0C51">
              <w:rPr>
                <w:sz w:val="20"/>
                <w:szCs w:val="20"/>
              </w:rPr>
              <w:t>Ortografia</w:t>
            </w:r>
          </w:p>
          <w:p w:rsidR="00D5670E" w:rsidRPr="006F0C51" w:rsidRDefault="00D5670E" w:rsidP="00D5670E">
            <w:pPr>
              <w:rPr>
                <w:sz w:val="20"/>
                <w:szCs w:val="20"/>
              </w:rPr>
            </w:pP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D5670E" w:rsidRPr="006F0C51" w:rsidRDefault="00D5670E" w:rsidP="004C6AF3">
            <w:pPr>
              <w:numPr>
                <w:ilvl w:val="0"/>
                <w:numId w:val="20"/>
              </w:numPr>
              <w:jc w:val="left"/>
              <w:rPr>
                <w:sz w:val="20"/>
                <w:szCs w:val="20"/>
              </w:rPr>
            </w:pPr>
            <w:r w:rsidRPr="006F0C51">
              <w:rPr>
                <w:sz w:val="20"/>
                <w:szCs w:val="20"/>
              </w:rPr>
              <w:t>The body</w:t>
            </w:r>
          </w:p>
          <w:p w:rsidR="00D5670E" w:rsidRPr="006F0C51" w:rsidRDefault="00D5670E" w:rsidP="004C6AF3">
            <w:pPr>
              <w:numPr>
                <w:ilvl w:val="0"/>
                <w:numId w:val="20"/>
              </w:numPr>
              <w:tabs>
                <w:tab w:val="left" w:pos="697"/>
              </w:tabs>
              <w:rPr>
                <w:sz w:val="20"/>
                <w:szCs w:val="20"/>
              </w:rPr>
            </w:pPr>
            <w:r w:rsidRPr="006F0C51">
              <w:rPr>
                <w:sz w:val="20"/>
                <w:szCs w:val="20"/>
              </w:rPr>
              <w:t>Second conditional</w:t>
            </w:r>
            <w:r w:rsidRPr="006F0C51">
              <w:rPr>
                <w:sz w:val="20"/>
                <w:szCs w:val="20"/>
              </w:rPr>
              <w:tab/>
            </w:r>
          </w:p>
          <w:p w:rsidR="00D5670E" w:rsidRPr="006F0C51" w:rsidRDefault="00D5670E" w:rsidP="004C6AF3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6F0C51">
              <w:rPr>
                <w:sz w:val="20"/>
                <w:szCs w:val="20"/>
              </w:rPr>
              <w:t>Modal verbs of advice</w:t>
            </w:r>
          </w:p>
          <w:p w:rsidR="00D5670E" w:rsidRPr="006F0C51" w:rsidRDefault="00D5670E" w:rsidP="004C6AF3">
            <w:pPr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6F0C51">
              <w:rPr>
                <w:sz w:val="20"/>
                <w:szCs w:val="20"/>
              </w:rPr>
              <w:t>Other expressions for giving advice</w:t>
            </w:r>
          </w:p>
          <w:p w:rsidR="00D5670E" w:rsidRPr="006F0C51" w:rsidRDefault="00D5670E" w:rsidP="004C6AF3">
            <w:pPr>
              <w:numPr>
                <w:ilvl w:val="0"/>
                <w:numId w:val="20"/>
              </w:numPr>
              <w:jc w:val="left"/>
              <w:rPr>
                <w:rFonts w:ascii="Calibri" w:hAnsi="Calibri" w:cs="Calibri"/>
                <w:color w:val="000000"/>
                <w:sz w:val="20"/>
                <w:szCs w:val="20"/>
                <w:lang w:val="en-GB"/>
              </w:rPr>
            </w:pPr>
            <w:r w:rsidRPr="006F0C51">
              <w:rPr>
                <w:color w:val="000000"/>
                <w:sz w:val="20"/>
                <w:szCs w:val="20"/>
              </w:rPr>
              <w:t>Improving concentration</w:t>
            </w:r>
          </w:p>
          <w:p w:rsidR="00D5670E" w:rsidRPr="006F0C51" w:rsidRDefault="00D5670E" w:rsidP="004C6AF3">
            <w:pPr>
              <w:numPr>
                <w:ilvl w:val="0"/>
                <w:numId w:val="20"/>
              </w:numPr>
              <w:jc w:val="left"/>
              <w:rPr>
                <w:rFonts w:ascii="Calibri" w:hAnsi="Calibri" w:cs="Calibri"/>
                <w:color w:val="000000"/>
                <w:sz w:val="20"/>
                <w:szCs w:val="20"/>
                <w:lang w:val="en-GB"/>
              </w:rPr>
            </w:pPr>
            <w:r w:rsidRPr="006F0C51">
              <w:rPr>
                <w:color w:val="000000"/>
                <w:sz w:val="20"/>
                <w:szCs w:val="20"/>
              </w:rPr>
              <w:t>The human brain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D5670E" w:rsidRPr="00C24FC3" w:rsidTr="00D5670E">
        <w:tc>
          <w:tcPr>
            <w:tcW w:w="14283" w:type="dxa"/>
            <w:gridSpan w:val="15"/>
            <w:shd w:val="clear" w:color="auto" w:fill="auto"/>
          </w:tcPr>
          <w:p w:rsidR="00D5670E" w:rsidRPr="00624B9C" w:rsidRDefault="00D5670E" w:rsidP="00D5670E">
            <w:pPr>
              <w:pStyle w:val="Corpodeltesto3"/>
              <w:jc w:val="left"/>
              <w:rPr>
                <w:b/>
                <w:sz w:val="24"/>
                <w:szCs w:val="22"/>
                <w:lang w:val="en-GB"/>
              </w:rPr>
            </w:pPr>
            <w:r w:rsidRPr="00361A24">
              <w:rPr>
                <w:rFonts w:ascii="Calibri" w:hAnsi="Calibri" w:cs="Calibri"/>
                <w:b/>
                <w:smallCaps/>
                <w:color w:val="000000"/>
                <w:sz w:val="24"/>
                <w:lang w:val="en-GB"/>
              </w:rPr>
              <w:t>Prepare a plan to improve your concentrati</w:t>
            </w:r>
            <w:r>
              <w:rPr>
                <w:rFonts w:ascii="Calibri" w:hAnsi="Calibri" w:cs="Calibri"/>
                <w:b/>
                <w:smallCaps/>
                <w:color w:val="000000"/>
                <w:sz w:val="24"/>
                <w:lang w:val="en-GB"/>
              </w:rPr>
              <w:t>o</w:t>
            </w:r>
            <w:r w:rsidRPr="00361A24">
              <w:rPr>
                <w:rFonts w:ascii="Calibri" w:hAnsi="Calibri" w:cs="Calibri"/>
                <w:b/>
                <w:smallCaps/>
                <w:color w:val="000000"/>
                <w:sz w:val="24"/>
                <w:lang w:val="en-GB"/>
              </w:rPr>
              <w:t>n and present it to the class</w:t>
            </w:r>
          </w:p>
        </w:tc>
      </w:tr>
    </w:tbl>
    <w:p w:rsidR="00D5670E" w:rsidRDefault="00D5670E" w:rsidP="00D5670E">
      <w:pPr>
        <w:rPr>
          <w:b/>
          <w:sz w:val="22"/>
          <w:szCs w:val="22"/>
          <w:lang w:val="x-none"/>
        </w:rPr>
      </w:pPr>
    </w:p>
    <w:p w:rsidR="00D5670E" w:rsidRDefault="00D5670E" w:rsidP="00D5670E">
      <w:pPr>
        <w:rPr>
          <w:b/>
          <w:sz w:val="22"/>
          <w:szCs w:val="22"/>
          <w:lang w:val="x-none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7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1"/>
        <w:gridCol w:w="440"/>
      </w:tblGrid>
      <w:tr w:rsidR="00D5670E" w:rsidRPr="009765E9" w:rsidTr="00D5670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n.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6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5670E" w:rsidRPr="009765E9" w:rsidTr="00D5670E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</w:t>
            </w:r>
            <w:r w:rsidRPr="00611595">
              <w:rPr>
                <w:b/>
                <w:bCs/>
                <w:sz w:val="16"/>
                <w:szCs w:val="16"/>
              </w:rPr>
              <w:t>INDUSTRIA E ARTIGIANATO ENOGASTRONOMIA E OSPITALITA’ ALBERGHIERA</w:t>
            </w:r>
          </w:p>
        </w:tc>
      </w:tr>
      <w:tr w:rsidR="00D5670E" w:rsidRPr="009765E9" w:rsidTr="00D5670E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INGLESE</w:t>
            </w:r>
          </w:p>
        </w:tc>
      </w:tr>
      <w:tr w:rsidR="00D5670E" w:rsidRPr="009765E9" w:rsidTr="00D5670E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D5670E" w:rsidRDefault="00D5670E" w:rsidP="00D5670E">
            <w:pPr>
              <w:rPr>
                <w:rFonts w:eastAsia="Calibri"/>
                <w:b/>
                <w:bCs/>
                <w:sz w:val="24"/>
              </w:rPr>
            </w:pPr>
            <w:r w:rsidRPr="008F73DD">
              <w:rPr>
                <w:rFonts w:eastAsia="Calibri"/>
                <w:b/>
                <w:bCs/>
                <w:sz w:val="24"/>
              </w:rPr>
              <w:t>Utilizzare una lingua straniera per i principali scopi comunicativi ed operativi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36C2">
              <w:rPr>
                <w:b/>
                <w:bCs/>
                <w:sz w:val="24"/>
              </w:rPr>
              <w:lastRenderedPageBreak/>
              <w:t>Utilizzare gli strumenti fondamentali per una fruizione consapevole del patrimonio artistico</w:t>
            </w: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D5670E" w:rsidRPr="009765E9" w:rsidTr="00D5670E">
        <w:tc>
          <w:tcPr>
            <w:tcW w:w="3639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D5670E" w:rsidRPr="009765E9" w:rsidRDefault="00D5670E" w:rsidP="00D5670E">
            <w:pPr>
              <w:rPr>
                <w:sz w:val="22"/>
                <w:szCs w:val="22"/>
              </w:rPr>
            </w:pPr>
            <w:r w:rsidRPr="00725EF6">
              <w:rPr>
                <w:rFonts w:eastAsia="Calibri"/>
                <w:b/>
                <w:sz w:val="24"/>
              </w:rPr>
              <w:t>Utilizzare la lingua straniera, in ambiti inerenti alla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sfera personale e sociale,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per comprendere i punti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principali di testi orali e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scritti; per produrre semplici e brevi testi orali e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scritti per descrivere e raccontare esperienze ed</w:t>
            </w:r>
            <w:r w:rsidRPr="00725EF6"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eventi; per interagire in situazioni semplici e di routine e partecipare a brevi</w:t>
            </w:r>
            <w:r>
              <w:rPr>
                <w:b/>
                <w:sz w:val="24"/>
              </w:rPr>
              <w:t xml:space="preserve"> </w:t>
            </w:r>
            <w:r w:rsidRPr="00725EF6">
              <w:rPr>
                <w:rFonts w:eastAsia="Calibri"/>
                <w:b/>
                <w:sz w:val="24"/>
              </w:rPr>
              <w:t>conversazioni.</w:t>
            </w: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tenze del profilo di INDIRIZZO 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17</w:t>
            </w:r>
          </w:p>
        </w:tc>
      </w:tr>
      <w:tr w:rsidR="00D5670E" w:rsidRPr="009765E9" w:rsidTr="00D5670E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9765E9" w:rsidTr="00D5670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Pr="00AC6844" w:rsidRDefault="00D5670E" w:rsidP="004C6AF3">
            <w:pPr>
              <w:pStyle w:val="Paragrafoelenco"/>
              <w:numPr>
                <w:ilvl w:val="0"/>
                <w:numId w:val="21"/>
              </w:numPr>
              <w:rPr>
                <w:bCs/>
                <w:sz w:val="20"/>
                <w:szCs w:val="20"/>
              </w:rPr>
            </w:pPr>
            <w:r w:rsidRPr="00AC6844">
              <w:rPr>
                <w:bCs/>
                <w:sz w:val="20"/>
                <w:szCs w:val="20"/>
              </w:rPr>
              <w:t>Scrivere brevi testi di interesse personale, quotidiano, sociale o professionale</w:t>
            </w:r>
          </w:p>
          <w:p w:rsidR="00D5670E" w:rsidRPr="00AC6844" w:rsidRDefault="00D5670E" w:rsidP="004C6AF3">
            <w:pPr>
              <w:numPr>
                <w:ilvl w:val="0"/>
                <w:numId w:val="21"/>
              </w:numPr>
              <w:rPr>
                <w:sz w:val="20"/>
                <w:szCs w:val="20"/>
              </w:rPr>
            </w:pPr>
            <w:r w:rsidRPr="00AC6844">
              <w:rPr>
                <w:bCs/>
                <w:sz w:val="20"/>
                <w:szCs w:val="20"/>
              </w:rPr>
              <w:t>Riconoscere e apprezzare le opere d’arte</w:t>
            </w:r>
          </w:p>
          <w:p w:rsidR="00D5670E" w:rsidRPr="00AC6844" w:rsidRDefault="00D5670E" w:rsidP="004C6AF3">
            <w:pPr>
              <w:numPr>
                <w:ilvl w:val="0"/>
                <w:numId w:val="21"/>
              </w:numPr>
              <w:rPr>
                <w:sz w:val="20"/>
                <w:szCs w:val="20"/>
              </w:rPr>
            </w:pPr>
            <w:r w:rsidRPr="00AC6844">
              <w:rPr>
                <w:sz w:val="20"/>
                <w:szCs w:val="20"/>
              </w:rPr>
              <w:t>Comprendere i punti principali di testi orali in lingua standard abbastanza complessi, ma chiari, relativi ad ambiti di interesse generale, ad argomenti di attualità e ad argomenti attinenti alla microlingua dell’ambito professionale di appartenenza.</w:t>
            </w:r>
          </w:p>
          <w:p w:rsidR="00D5670E" w:rsidRPr="00AC6844" w:rsidRDefault="00D5670E" w:rsidP="00D5670E">
            <w:pPr>
              <w:rPr>
                <w:sz w:val="20"/>
                <w:szCs w:val="20"/>
              </w:rPr>
            </w:pPr>
          </w:p>
          <w:p w:rsidR="00D5670E" w:rsidRPr="00AC6844" w:rsidRDefault="00D5670E" w:rsidP="00D5670E">
            <w:pPr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:rsidR="00D5670E" w:rsidRPr="00AC6844" w:rsidRDefault="00D5670E" w:rsidP="004C6AF3">
            <w:pPr>
              <w:numPr>
                <w:ilvl w:val="0"/>
                <w:numId w:val="21"/>
              </w:numPr>
              <w:rPr>
                <w:sz w:val="20"/>
                <w:szCs w:val="20"/>
              </w:rPr>
            </w:pPr>
            <w:r w:rsidRPr="00AC6844">
              <w:rPr>
                <w:bCs/>
                <w:sz w:val="20"/>
                <w:szCs w:val="20"/>
              </w:rPr>
              <w:t>Semplici modalità di scrittura: messaggi brevi, lettera informale</w:t>
            </w:r>
          </w:p>
          <w:p w:rsidR="00D5670E" w:rsidRPr="00AC6844" w:rsidRDefault="00D5670E" w:rsidP="004C6AF3">
            <w:pPr>
              <w:numPr>
                <w:ilvl w:val="0"/>
                <w:numId w:val="21"/>
              </w:numPr>
              <w:rPr>
                <w:sz w:val="20"/>
                <w:szCs w:val="20"/>
              </w:rPr>
            </w:pPr>
            <w:r w:rsidRPr="00AC6844">
              <w:rPr>
                <w:bCs/>
                <w:sz w:val="20"/>
                <w:szCs w:val="20"/>
              </w:rPr>
              <w:t>Elementi fondamentali per la lettura/ascolto di un’opera d’arte (pittura, architettura, plastica, fotografia, film, musica…..)</w:t>
            </w:r>
          </w:p>
          <w:p w:rsidR="00D5670E" w:rsidRPr="00AC6844" w:rsidRDefault="00D5670E" w:rsidP="004C6AF3">
            <w:pPr>
              <w:numPr>
                <w:ilvl w:val="0"/>
                <w:numId w:val="21"/>
              </w:numPr>
              <w:rPr>
                <w:sz w:val="20"/>
                <w:szCs w:val="20"/>
              </w:rPr>
            </w:pPr>
            <w:r w:rsidRPr="00AC6844">
              <w:rPr>
                <w:sz w:val="20"/>
                <w:szCs w:val="20"/>
              </w:rPr>
              <w:t>Fonologia</w:t>
            </w:r>
          </w:p>
          <w:p w:rsidR="00D5670E" w:rsidRPr="00AC6844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D5670E" w:rsidRPr="00AC6844" w:rsidRDefault="00D5670E" w:rsidP="004C6AF3">
            <w:pPr>
              <w:numPr>
                <w:ilvl w:val="0"/>
                <w:numId w:val="21"/>
              </w:numPr>
              <w:jc w:val="left"/>
              <w:rPr>
                <w:sz w:val="20"/>
                <w:szCs w:val="20"/>
              </w:rPr>
            </w:pPr>
            <w:r w:rsidRPr="00AC6844">
              <w:rPr>
                <w:sz w:val="20"/>
                <w:szCs w:val="20"/>
              </w:rPr>
              <w:t>Crime and punishment</w:t>
            </w:r>
          </w:p>
          <w:p w:rsidR="00D5670E" w:rsidRPr="00AC6844" w:rsidRDefault="00D5670E" w:rsidP="004C6AF3">
            <w:pPr>
              <w:numPr>
                <w:ilvl w:val="0"/>
                <w:numId w:val="21"/>
              </w:numPr>
              <w:jc w:val="left"/>
              <w:rPr>
                <w:sz w:val="20"/>
                <w:szCs w:val="20"/>
              </w:rPr>
            </w:pPr>
            <w:r w:rsidRPr="00AC6844">
              <w:rPr>
                <w:sz w:val="20"/>
                <w:szCs w:val="20"/>
              </w:rPr>
              <w:t>Past perfect</w:t>
            </w:r>
          </w:p>
          <w:p w:rsidR="00D5670E" w:rsidRPr="00AC6844" w:rsidRDefault="00D5670E" w:rsidP="004C6AF3">
            <w:pPr>
              <w:numPr>
                <w:ilvl w:val="0"/>
                <w:numId w:val="21"/>
              </w:numPr>
              <w:jc w:val="left"/>
              <w:rPr>
                <w:sz w:val="20"/>
                <w:szCs w:val="20"/>
              </w:rPr>
            </w:pPr>
            <w:r w:rsidRPr="00AC6844">
              <w:rPr>
                <w:sz w:val="20"/>
                <w:szCs w:val="20"/>
              </w:rPr>
              <w:t>Past perfect vs simple past</w:t>
            </w:r>
          </w:p>
          <w:p w:rsidR="00D5670E" w:rsidRPr="00AC6844" w:rsidRDefault="00D5670E" w:rsidP="004C6AF3">
            <w:pPr>
              <w:numPr>
                <w:ilvl w:val="0"/>
                <w:numId w:val="21"/>
              </w:numPr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C6844">
              <w:rPr>
                <w:sz w:val="20"/>
                <w:szCs w:val="20"/>
              </w:rPr>
              <w:t>Third conditional</w:t>
            </w:r>
          </w:p>
          <w:p w:rsidR="00D5670E" w:rsidRPr="00AC6844" w:rsidRDefault="00D5670E" w:rsidP="004C6AF3">
            <w:pPr>
              <w:numPr>
                <w:ilvl w:val="0"/>
                <w:numId w:val="21"/>
              </w:numPr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C6844">
              <w:rPr>
                <w:color w:val="000000"/>
                <w:sz w:val="20"/>
                <w:szCs w:val="20"/>
              </w:rPr>
              <w:t>The death penalty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D5670E" w:rsidRPr="00C24FC3" w:rsidTr="00D5670E">
        <w:tc>
          <w:tcPr>
            <w:tcW w:w="14283" w:type="dxa"/>
            <w:gridSpan w:val="15"/>
            <w:shd w:val="clear" w:color="auto" w:fill="auto"/>
          </w:tcPr>
          <w:p w:rsidR="00D5670E" w:rsidRPr="002146A3" w:rsidRDefault="00D5670E" w:rsidP="00D5670E">
            <w:pPr>
              <w:tabs>
                <w:tab w:val="left" w:pos="14158"/>
              </w:tabs>
              <w:spacing w:after="200" w:line="276" w:lineRule="auto"/>
              <w:jc w:val="left"/>
              <w:rPr>
                <w:b/>
                <w:sz w:val="24"/>
                <w:szCs w:val="22"/>
                <w:lang w:val="en-GB"/>
              </w:rPr>
            </w:pPr>
            <w:r w:rsidRPr="00361A24">
              <w:rPr>
                <w:rFonts w:ascii="Calibri" w:hAnsi="Calibri" w:cs="Calibri"/>
                <w:b/>
                <w:smallCaps/>
                <w:color w:val="000000"/>
                <w:sz w:val="24"/>
                <w:lang w:val="en-GB"/>
              </w:rPr>
              <w:t>Some countries still have the death penalty for certain serious crimes like terrorism or murder. Write a short essay highlighting your arguments against it or your reasons in favour of it</w:t>
            </w:r>
          </w:p>
        </w:tc>
      </w:tr>
    </w:tbl>
    <w:p w:rsidR="00D5670E" w:rsidRPr="00C24FC3" w:rsidRDefault="00D5670E" w:rsidP="000C0C9E">
      <w:pPr>
        <w:rPr>
          <w:b/>
          <w:sz w:val="24"/>
          <w:lang w:val="en-GB"/>
        </w:rPr>
      </w:pPr>
    </w:p>
    <w:p w:rsidR="00CA5326" w:rsidRPr="00C24FC3" w:rsidRDefault="00CA5326" w:rsidP="000C0C9E">
      <w:pPr>
        <w:rPr>
          <w:b/>
          <w:sz w:val="24"/>
          <w:lang w:val="en-GB"/>
        </w:rPr>
      </w:pPr>
    </w:p>
    <w:p w:rsidR="00CA5326" w:rsidRPr="00C24FC3" w:rsidRDefault="00CA5326" w:rsidP="000C0C9E">
      <w:pPr>
        <w:rPr>
          <w:b/>
          <w:sz w:val="24"/>
          <w:lang w:val="en-GB"/>
        </w:rPr>
      </w:pPr>
    </w:p>
    <w:p w:rsidR="00CA5326" w:rsidRPr="00C24FC3" w:rsidRDefault="00CA5326" w:rsidP="000C0C9E">
      <w:pPr>
        <w:rPr>
          <w:b/>
          <w:szCs w:val="28"/>
          <w:lang w:val="en-GB"/>
        </w:rPr>
      </w:pPr>
    </w:p>
    <w:p w:rsidR="00CA5326" w:rsidRPr="00CA5326" w:rsidRDefault="00CA5326" w:rsidP="000C0C9E">
      <w:pPr>
        <w:rPr>
          <w:b/>
          <w:szCs w:val="28"/>
        </w:rPr>
      </w:pPr>
      <w:r w:rsidRPr="00CA5326">
        <w:rPr>
          <w:b/>
          <w:color w:val="000000"/>
          <w:szCs w:val="28"/>
        </w:rPr>
        <w:t>PROFESSIONALE INDUSTRIA E ARTIGIANATO PER IL MADE IN ITALY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6"/>
        <w:gridCol w:w="422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D5670E" w:rsidRPr="009765E9" w:rsidTr="00D5670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n.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1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  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5670E" w:rsidRPr="009765E9" w:rsidTr="00D5670E"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 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b/>
                <w:bCs/>
                <w:szCs w:val="28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4"/>
              </w:rPr>
              <w:t>PROFESSIONALE INDUSTRIA E ARTIGIANATO PER IL MADE IN ITALY</w:t>
            </w:r>
          </w:p>
        </w:tc>
      </w:tr>
      <w:tr w:rsidR="00D5670E" w:rsidRPr="009765E9" w:rsidTr="00D5670E">
        <w:tc>
          <w:tcPr>
            <w:tcW w:w="16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7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N 1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ITALIANO</w:t>
            </w:r>
          </w:p>
        </w:tc>
      </w:tr>
      <w:tr w:rsidR="00D5670E" w:rsidRPr="009765E9" w:rsidTr="00D5670E">
        <w:tc>
          <w:tcPr>
            <w:tcW w:w="135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c>
          <w:tcPr>
            <w:tcW w:w="36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1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Padroneggiare gli strumenti espressivi ed argomentativi indispensabili per gestire l’ interazione  comunicazione verbale in vari contesti</w:t>
            </w:r>
          </w:p>
        </w:tc>
      </w:tr>
      <w:tr w:rsidR="00D5670E" w:rsidRPr="009765E9" w:rsidTr="00D5670E">
        <w:tc>
          <w:tcPr>
            <w:tcW w:w="3632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1" w:type="dxa"/>
            <w:gridSpan w:val="13"/>
            <w:shd w:val="clear" w:color="auto" w:fill="auto"/>
          </w:tcPr>
          <w:p w:rsidR="00D5670E" w:rsidRPr="003117AE" w:rsidRDefault="00D5670E" w:rsidP="00D5670E">
            <w:pPr>
              <w:rPr>
                <w:sz w:val="24"/>
              </w:rPr>
            </w:pPr>
            <w:r w:rsidRPr="003117AE">
              <w:rPr>
                <w:sz w:val="24"/>
              </w:rPr>
              <w:t>Gestire l’interazione comunicativa, orale e scritta, in relazione agli interlocutori e al contesto. Comprendere i punti principali di testi orali e scritti di varia tipologia, provenienti</w:t>
            </w:r>
          </w:p>
          <w:p w:rsidR="00D5670E" w:rsidRPr="003117AE" w:rsidRDefault="00D5670E" w:rsidP="00D5670E">
            <w:pPr>
              <w:rPr>
                <w:sz w:val="24"/>
              </w:rPr>
            </w:pPr>
            <w:r w:rsidRPr="003117AE">
              <w:rPr>
                <w:sz w:val="24"/>
              </w:rPr>
              <w:t>da fonti diverse, anche digitali.</w:t>
            </w:r>
          </w:p>
        </w:tc>
      </w:tr>
      <w:tr w:rsidR="00D5670E" w:rsidRPr="009765E9" w:rsidTr="00D5670E">
        <w:tc>
          <w:tcPr>
            <w:tcW w:w="36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1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Pr="003117AE" w:rsidRDefault="00D5670E" w:rsidP="00D5670E">
            <w:pPr>
              <w:rPr>
                <w:sz w:val="24"/>
              </w:rPr>
            </w:pPr>
            <w:r w:rsidRPr="003117AE">
              <w:rPr>
                <w:sz w:val="24"/>
              </w:rPr>
              <w:t>Predisporre il progetto per la realizzazione di prodotti semplici e di tipologie conosciute</w:t>
            </w:r>
          </w:p>
          <w:p w:rsidR="00D5670E" w:rsidRPr="003117AE" w:rsidRDefault="00D5670E" w:rsidP="00D5670E">
            <w:pPr>
              <w:rPr>
                <w:sz w:val="24"/>
              </w:rPr>
            </w:pPr>
            <w:r w:rsidRPr="003117AE">
              <w:rPr>
                <w:sz w:val="24"/>
              </w:rPr>
              <w:t>sulla base di specifiche dettagliate riguardanti i materiali, le tecniche di lavorazione, la funzione e le dimensioni</w:t>
            </w:r>
          </w:p>
        </w:tc>
      </w:tr>
      <w:tr w:rsidR="00D5670E" w:rsidRPr="009765E9" w:rsidTr="00D5670E">
        <w:tc>
          <w:tcPr>
            <w:tcW w:w="13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22</w:t>
            </w:r>
          </w:p>
        </w:tc>
      </w:tr>
      <w:tr w:rsidR="00D5670E" w:rsidRPr="009765E9" w:rsidTr="00D5670E">
        <w:trPr>
          <w:trHeight w:val="456"/>
        </w:trPr>
        <w:tc>
          <w:tcPr>
            <w:tcW w:w="363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trHeight w:val="685"/>
        </w:trPr>
        <w:tc>
          <w:tcPr>
            <w:tcW w:w="3632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782"/>
        </w:trPr>
        <w:tc>
          <w:tcPr>
            <w:tcW w:w="363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490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abilità</w:t>
            </w:r>
          </w:p>
        </w:tc>
        <w:tc>
          <w:tcPr>
            <w:tcW w:w="472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49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9765E9" w:rsidTr="00D5670E">
        <w:trPr>
          <w:trHeight w:val="869"/>
        </w:trPr>
        <w:tc>
          <w:tcPr>
            <w:tcW w:w="4907" w:type="dxa"/>
            <w:gridSpan w:val="4"/>
            <w:shd w:val="clear" w:color="auto" w:fill="auto"/>
          </w:tcPr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Comprendere il messaggio contenuto di  un testo orale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Cogliere le relazioni logiche tra le varie componenti di un testo orale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Esporre in modo chiaro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logico e coerente esperienze vissute o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testi ascoltati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Riconoscere differenti registri comunicativi di un testo orale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Affrontare molteplici situazioni comunicative scambiando informazioni, idee per esprimere anche il proprio punto di vista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Individuare il punto di vista dell’altro in contesti formali ed informali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Ascoltare, applicando tecniche di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supporto alla comprensione, testi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prodotti da una pluralità di canali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comunicativi, cogliendone i diversi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punti di vista e le diverse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argomentazioni e riconoscendone la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tipologia testuale, la fonte, lo scopo,</w:t>
            </w:r>
          </w:p>
          <w:p w:rsidR="00D5670E" w:rsidRPr="0006662C" w:rsidRDefault="00D5670E" w:rsidP="00D5670E">
            <w:pPr>
              <w:jc w:val="left"/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l’argomento, le informazioni.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Cogliere in una conversazione o in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una discussione i diversi punti di vista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e le diverse argomentazioni per poter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intervenire con pertinenza e</w:t>
            </w:r>
          </w:p>
          <w:p w:rsidR="00D5670E" w:rsidRPr="0006662C" w:rsidRDefault="00D5670E" w:rsidP="00D5670E">
            <w:pPr>
              <w:jc w:val="left"/>
              <w:rPr>
                <w:b/>
                <w:bCs/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coerenza.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Identificare e formalizzare le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richieste del cliente in contesti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semplici, ricorrenti e ben</w:t>
            </w:r>
          </w:p>
          <w:p w:rsidR="00D5670E" w:rsidRPr="0006662C" w:rsidRDefault="00D5670E" w:rsidP="00D5670E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definiti.</w:t>
            </w:r>
          </w:p>
        </w:tc>
        <w:tc>
          <w:tcPr>
            <w:tcW w:w="4727" w:type="dxa"/>
            <w:gridSpan w:val="5"/>
            <w:shd w:val="clear" w:color="auto" w:fill="auto"/>
            <w:vAlign w:val="center"/>
          </w:tcPr>
          <w:p w:rsidR="00D5670E" w:rsidRPr="0006662C" w:rsidRDefault="00D5670E" w:rsidP="004C6AF3">
            <w:pPr>
              <w:pStyle w:val="Paragrafoelenco"/>
              <w:numPr>
                <w:ilvl w:val="0"/>
                <w:numId w:val="37"/>
              </w:numPr>
              <w:ind w:left="196" w:hanging="196"/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Principali strutture grammaticali della lingua italiana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Elementi di base della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funzioni della lingua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 xml:space="preserve"> • Lessico fondamentale per la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gestione di semplici comunicazioni orali in contesti formali e informali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Contesto, scopo 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destinatario della comunicazione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Codici fondamentali della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comunicazione orale, verbale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e non verbale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Principi di organizzazione del discorso descrittivo, narrativo, espositivo, argomentativi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Il sistema e le strutture fondamentali della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lingua italiana ai diversi livelli: fonologia,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ortografia, morfologia, sintassi del verbo e della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frase semplice, frase complessa, lessico.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Strumenti e codici della comunicazione e loro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connessioni in contesti formali, organizzativi 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professionali.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Tecniche di ascolto e di comunicazione</w:t>
            </w:r>
          </w:p>
        </w:tc>
        <w:tc>
          <w:tcPr>
            <w:tcW w:w="4649" w:type="dxa"/>
            <w:gridSpan w:val="6"/>
            <w:shd w:val="clear" w:color="auto" w:fill="auto"/>
            <w:vAlign w:val="center"/>
          </w:tcPr>
          <w:p w:rsidR="00D5670E" w:rsidRPr="009765E9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 w:rsidRPr="00CB7972">
              <w:rPr>
                <w:rFonts w:ascii="Arial" w:hAnsi="Arial" w:cs="Arial"/>
                <w:color w:val="000000"/>
                <w:sz w:val="20"/>
                <w:lang w:val="it-IT" w:eastAsia="it-IT"/>
              </w:rPr>
              <w:t>FONOLOGIA</w:t>
            </w:r>
            <w:r>
              <w:rPr>
                <w:rFonts w:ascii="Arial" w:hAnsi="Arial" w:cs="Arial"/>
                <w:color w:val="000000"/>
                <w:sz w:val="20"/>
                <w:lang w:val="it-IT" w:eastAsia="it-IT"/>
              </w:rPr>
              <w:t xml:space="preserve">, </w:t>
            </w:r>
            <w:r w:rsidRPr="00CB7972">
              <w:rPr>
                <w:rFonts w:ascii="Arial" w:hAnsi="Arial" w:cs="Arial"/>
                <w:color w:val="444444"/>
                <w:sz w:val="20"/>
                <w:szCs w:val="20"/>
              </w:rPr>
              <w:t>ORTOGRAFIA, LESSICO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auto"/>
          </w:tcPr>
          <w:p w:rsidR="00D5670E" w:rsidRPr="006B1080" w:rsidRDefault="00D5670E" w:rsidP="00D5670E">
            <w:pPr>
              <w:pStyle w:val="Corpodeltesto3"/>
              <w:rPr>
                <w:rFonts w:ascii="Calibri" w:hAnsi="Calibri" w:cs="Calibri"/>
                <w:color w:val="000000"/>
                <w:sz w:val="24"/>
                <w:szCs w:val="24"/>
                <w:lang w:val="it-IT" w:eastAsia="it-IT"/>
              </w:rPr>
            </w:pPr>
            <w:r w:rsidRPr="006B1080">
              <w:rPr>
                <w:rFonts w:ascii="Calibri" w:hAnsi="Calibri" w:cs="Calibri"/>
                <w:color w:val="000000"/>
                <w:sz w:val="24"/>
                <w:szCs w:val="24"/>
                <w:lang w:val="it-IT" w:eastAsia="it-IT"/>
              </w:rPr>
              <w:lastRenderedPageBreak/>
              <w:t>Esercizi di individuazione, riconoscimento e analisi delle strutture della lingua presenti in un testo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it-IT" w:eastAsia="it-IT"/>
              </w:rPr>
              <w:t xml:space="preserve">      </w:t>
            </w:r>
          </w:p>
          <w:p w:rsidR="00D5670E" w:rsidRPr="00094CC2" w:rsidRDefault="00D5670E" w:rsidP="00D5670E">
            <w:pPr>
              <w:pStyle w:val="Corpodeltesto3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 w:rsidRPr="00DA723C">
              <w:rPr>
                <w:rFonts w:ascii="Calibri" w:hAnsi="Calibri" w:cs="Calibri"/>
                <w:color w:val="000000"/>
                <w:sz w:val="24"/>
              </w:rPr>
              <w:t>Colloquio : esposizione orale, interventi, osservazioni e commenti sugli argomenti proposti evidenziando un’adeguata proprietà di linguaggio e l’uso consapevole  del lessico specifico.</w:t>
            </w:r>
          </w:p>
        </w:tc>
      </w:tr>
    </w:tbl>
    <w:p w:rsidR="00D5670E" w:rsidRDefault="00D5670E" w:rsidP="00D5670E">
      <w:pPr>
        <w:rPr>
          <w:b/>
          <w:sz w:val="22"/>
          <w:szCs w:val="22"/>
        </w:rPr>
      </w:pPr>
    </w:p>
    <w:p w:rsidR="00D5670E" w:rsidRDefault="00D5670E" w:rsidP="00D5670E">
      <w:pPr>
        <w:rPr>
          <w:b/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6"/>
        <w:gridCol w:w="422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D5670E" w:rsidRPr="009765E9" w:rsidTr="00D5670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n.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2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  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5670E" w:rsidRPr="009765E9" w:rsidTr="00D5670E"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b/>
                <w:bCs/>
                <w:szCs w:val="28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4"/>
              </w:rPr>
              <w:t>PROFESSIONALE INDUSTRIA E ARTIGIANATO PER IL MADE IN ITALY</w:t>
            </w:r>
          </w:p>
        </w:tc>
      </w:tr>
      <w:tr w:rsidR="00D5670E" w:rsidRPr="009765E9" w:rsidTr="00D5670E">
        <w:tc>
          <w:tcPr>
            <w:tcW w:w="16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7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N 2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ITALIANO</w:t>
            </w:r>
          </w:p>
        </w:tc>
      </w:tr>
      <w:tr w:rsidR="00D5670E" w:rsidRPr="009765E9" w:rsidTr="00D5670E">
        <w:tc>
          <w:tcPr>
            <w:tcW w:w="135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c>
          <w:tcPr>
            <w:tcW w:w="36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1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Leggere, comprendere ed interpretare testi scritti divario tipo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Utilizzare gli strumenti fondamentali per una fruizione consapevole del patrimonio</w:t>
            </w:r>
          </w:p>
          <w:p w:rsidR="00D5670E" w:rsidRPr="0006662C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artistico</w:t>
            </w:r>
          </w:p>
        </w:tc>
      </w:tr>
      <w:tr w:rsidR="00D5670E" w:rsidRPr="009765E9" w:rsidTr="00D5670E">
        <w:tc>
          <w:tcPr>
            <w:tcW w:w="3632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1" w:type="dxa"/>
            <w:gridSpan w:val="13"/>
            <w:shd w:val="clear" w:color="auto" w:fill="auto"/>
          </w:tcPr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Gestire l’interazione comunicativa, orale e scritta, in relazione agli interlocutori e al contesto. Comprendere i punti principali di testi orali e scritti di varia tipologia, provenienti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da fonti diverse, anche digitali.</w:t>
            </w:r>
          </w:p>
        </w:tc>
      </w:tr>
      <w:tr w:rsidR="00D5670E" w:rsidRPr="009765E9" w:rsidTr="00D5670E">
        <w:tc>
          <w:tcPr>
            <w:tcW w:w="36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1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ind w:firstLine="70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13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22</w:t>
            </w:r>
          </w:p>
        </w:tc>
      </w:tr>
      <w:tr w:rsidR="00D5670E" w:rsidRPr="009765E9" w:rsidTr="00D5670E">
        <w:trPr>
          <w:trHeight w:val="456"/>
        </w:trPr>
        <w:tc>
          <w:tcPr>
            <w:tcW w:w="363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trHeight w:val="685"/>
        </w:trPr>
        <w:tc>
          <w:tcPr>
            <w:tcW w:w="3632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782"/>
        </w:trPr>
        <w:tc>
          <w:tcPr>
            <w:tcW w:w="363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490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abilità</w:t>
            </w:r>
          </w:p>
        </w:tc>
        <w:tc>
          <w:tcPr>
            <w:tcW w:w="472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49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9765E9" w:rsidTr="00D5670E">
        <w:trPr>
          <w:trHeight w:val="869"/>
        </w:trPr>
        <w:tc>
          <w:tcPr>
            <w:tcW w:w="4907" w:type="dxa"/>
            <w:gridSpan w:val="4"/>
            <w:shd w:val="clear" w:color="auto" w:fill="auto"/>
          </w:tcPr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 xml:space="preserve">• Padroneggiare le strutture della lingua presenti nei testi 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Applicare strategie diverse di lettura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Individuare natura, funzione e principali scopi comunicativi ed espressivi di un testo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Cogliere i caratteri specifici di un testo letterario</w:t>
            </w:r>
          </w:p>
          <w:p w:rsidR="00D5670E" w:rsidRPr="0006662C" w:rsidRDefault="00D5670E" w:rsidP="004C6AF3">
            <w:pPr>
              <w:pStyle w:val="Paragrafoelenco"/>
              <w:numPr>
                <w:ilvl w:val="0"/>
                <w:numId w:val="37"/>
              </w:numPr>
              <w:ind w:left="284" w:hanging="284"/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Riconoscere e apprezzare le opere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 xml:space="preserve">d’arte 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Ascoltare, applicando tecniche di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supporto alla comprensione, testi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prodotti da una pluralità di canali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comunicativi, cogliendone i diversi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punti di vista e le diverse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argomentazioni e riconoscendone la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tipologia testuale, la fonte, lo scopo,</w:t>
            </w:r>
          </w:p>
          <w:p w:rsidR="00D5670E" w:rsidRPr="0006662C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l’argomento, le informazioni</w:t>
            </w:r>
          </w:p>
        </w:tc>
        <w:tc>
          <w:tcPr>
            <w:tcW w:w="4727" w:type="dxa"/>
            <w:gridSpan w:val="5"/>
            <w:shd w:val="clear" w:color="auto" w:fill="auto"/>
            <w:vAlign w:val="center"/>
          </w:tcPr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Strutture essenziali dei testi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narrativi, espositivi, argomentativi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Principali connettivi logici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Varietà lessicali in rapporto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ad ambiti e contesti diversi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Tecniche di lettura analitica e sintetica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Tecniche di lettura espressiva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Denotazione e connotazione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Principali generi letterari, con particolare riferimento alla tradizione italiana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Contesto storico di riferimento di alcuni autori e opere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Elementi fondamentali per la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lettura/ascolto di un’opera d’arte (pittura, architettura, plastica, fotografia, film, musica…..)</w:t>
            </w:r>
            <w:r w:rsidRPr="0006662C">
              <w:rPr>
                <w:sz w:val="22"/>
                <w:szCs w:val="22"/>
              </w:rPr>
              <w:t xml:space="preserve"> 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Il sistema e le strutture fondamentali della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lingua italiana ai diversi livelli: fonologia,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ortografia, morfologia, sintassi del verbo e della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frase semplice, frase complessa, lessico.</w:t>
            </w:r>
          </w:p>
        </w:tc>
        <w:tc>
          <w:tcPr>
            <w:tcW w:w="4649" w:type="dxa"/>
            <w:gridSpan w:val="6"/>
            <w:shd w:val="clear" w:color="auto" w:fill="auto"/>
            <w:vAlign w:val="center"/>
          </w:tcPr>
          <w:p w:rsidR="00D5670E" w:rsidRPr="00187D9F" w:rsidRDefault="00D5670E" w:rsidP="00D5670E">
            <w:pPr>
              <w:pStyle w:val="TableParagraph"/>
              <w:tabs>
                <w:tab w:val="left" w:pos="828"/>
                <w:tab w:val="left" w:pos="829"/>
              </w:tabs>
              <w:ind w:left="829"/>
              <w:rPr>
                <w:rFonts w:ascii="Calibri" w:hAnsi="Calibri" w:cs="Calibri"/>
                <w:lang w:val="it-IT"/>
              </w:rPr>
            </w:pPr>
          </w:p>
          <w:p w:rsidR="00D5670E" w:rsidRPr="006B1080" w:rsidRDefault="00D5670E" w:rsidP="004C6AF3">
            <w:pPr>
              <w:pStyle w:val="TableParagraph"/>
              <w:numPr>
                <w:ilvl w:val="0"/>
                <w:numId w:val="23"/>
              </w:numPr>
              <w:tabs>
                <w:tab w:val="left" w:pos="828"/>
                <w:tab w:val="left" w:pos="829"/>
              </w:tabs>
              <w:rPr>
                <w:rFonts w:ascii="Calibri" w:hAnsi="Calibri" w:cs="Calibri"/>
                <w:sz w:val="24"/>
                <w:szCs w:val="24"/>
                <w:lang w:val="it-IT"/>
              </w:rPr>
            </w:pPr>
            <w:r w:rsidRPr="006B1080">
              <w:rPr>
                <w:rFonts w:ascii="Calibri" w:hAnsi="Calibri" w:cs="Calibri"/>
                <w:sz w:val="24"/>
                <w:szCs w:val="24"/>
                <w:lang w:val="it-IT" w:eastAsia="it-IT"/>
              </w:rPr>
              <w:t>La morfologia: le parti del discorso</w:t>
            </w:r>
          </w:p>
          <w:p w:rsidR="00D5670E" w:rsidRPr="006B1080" w:rsidRDefault="00D5670E" w:rsidP="004C6AF3">
            <w:pPr>
              <w:pStyle w:val="TableParagraph"/>
              <w:numPr>
                <w:ilvl w:val="0"/>
                <w:numId w:val="23"/>
              </w:numPr>
              <w:tabs>
                <w:tab w:val="left" w:pos="828"/>
                <w:tab w:val="left" w:pos="829"/>
              </w:tabs>
              <w:rPr>
                <w:rFonts w:ascii="Calibri" w:hAnsi="Calibri" w:cs="Calibri"/>
                <w:sz w:val="24"/>
                <w:szCs w:val="24"/>
                <w:lang w:val="it-IT"/>
              </w:rPr>
            </w:pPr>
            <w:r w:rsidRPr="006B1080">
              <w:rPr>
                <w:rFonts w:ascii="Calibri" w:hAnsi="Calibri" w:cs="Calibri"/>
                <w:w w:val="95"/>
                <w:sz w:val="24"/>
                <w:szCs w:val="24"/>
                <w:lang w:val="it-IT"/>
              </w:rPr>
              <w:t>La struttura del testo narrativo</w:t>
            </w:r>
          </w:p>
          <w:p w:rsidR="00D5670E" w:rsidRPr="006B1080" w:rsidRDefault="00D5670E" w:rsidP="004C6AF3">
            <w:pPr>
              <w:pStyle w:val="TableParagraph"/>
              <w:numPr>
                <w:ilvl w:val="0"/>
                <w:numId w:val="23"/>
              </w:numPr>
              <w:tabs>
                <w:tab w:val="left" w:pos="828"/>
                <w:tab w:val="left" w:pos="829"/>
              </w:tabs>
              <w:rPr>
                <w:rFonts w:ascii="Calibri" w:hAnsi="Calibri" w:cs="Calibri"/>
                <w:sz w:val="24"/>
                <w:szCs w:val="24"/>
                <w:lang w:val="it-IT"/>
              </w:rPr>
            </w:pPr>
            <w:r w:rsidRPr="006B1080">
              <w:rPr>
                <w:rFonts w:ascii="Calibri" w:hAnsi="Calibri" w:cs="Calibri"/>
                <w:sz w:val="24"/>
                <w:szCs w:val="24"/>
                <w:lang w:val="it-IT"/>
              </w:rPr>
              <w:t>Il Mito: Che cosa è il mito</w:t>
            </w:r>
          </w:p>
          <w:p w:rsidR="00D5670E" w:rsidRDefault="00D5670E" w:rsidP="004C6AF3">
            <w:pPr>
              <w:pStyle w:val="TableParagraph"/>
              <w:numPr>
                <w:ilvl w:val="0"/>
                <w:numId w:val="23"/>
              </w:numPr>
              <w:tabs>
                <w:tab w:val="left" w:pos="828"/>
                <w:tab w:val="left" w:pos="829"/>
              </w:tabs>
              <w:spacing w:before="14"/>
              <w:rPr>
                <w:rFonts w:ascii="Calibri" w:hAnsi="Calibri" w:cs="Calibri"/>
                <w:sz w:val="24"/>
                <w:szCs w:val="24"/>
                <w:lang w:val="it-IT"/>
              </w:rPr>
            </w:pPr>
            <w:r w:rsidRPr="006B1080">
              <w:rPr>
                <w:rFonts w:ascii="Calibri" w:hAnsi="Calibri" w:cs="Calibri"/>
                <w:sz w:val="24"/>
                <w:szCs w:val="24"/>
                <w:lang w:val="it-IT"/>
              </w:rPr>
              <w:t xml:space="preserve">Narrazione mitologica </w:t>
            </w:r>
          </w:p>
          <w:p w:rsidR="00D5670E" w:rsidRPr="007A4D7A" w:rsidRDefault="00D5670E" w:rsidP="004C6AF3">
            <w:pPr>
              <w:pStyle w:val="TableParagraph"/>
              <w:numPr>
                <w:ilvl w:val="0"/>
                <w:numId w:val="23"/>
              </w:numPr>
              <w:tabs>
                <w:tab w:val="left" w:pos="828"/>
                <w:tab w:val="left" w:pos="829"/>
              </w:tabs>
              <w:spacing w:before="14"/>
              <w:rPr>
                <w:rFonts w:ascii="Calibri" w:hAnsi="Calibri" w:cs="Calibri"/>
                <w:b/>
                <w:sz w:val="24"/>
                <w:szCs w:val="24"/>
                <w:lang w:val="it-IT"/>
              </w:rPr>
            </w:pPr>
            <w:r w:rsidRPr="007A4D7A">
              <w:rPr>
                <w:rFonts w:ascii="Calibri" w:hAnsi="Calibri" w:cs="Calibri"/>
                <w:b/>
                <w:sz w:val="24"/>
                <w:szCs w:val="24"/>
                <w:lang w:val="it-IT"/>
              </w:rPr>
              <w:t>Il mito nella cinematografia</w:t>
            </w:r>
          </w:p>
          <w:p w:rsidR="00D5670E" w:rsidRPr="009765E9" w:rsidRDefault="00D5670E" w:rsidP="00D5670E">
            <w:pPr>
              <w:pStyle w:val="TableParagraph"/>
              <w:tabs>
                <w:tab w:val="left" w:pos="828"/>
                <w:tab w:val="left" w:pos="829"/>
              </w:tabs>
              <w:spacing w:before="14"/>
              <w:ind w:left="469"/>
              <w:rPr>
                <w:rFonts w:ascii="Calibri" w:hAnsi="Calibri" w:cs="Calibri"/>
                <w:color w:val="000000"/>
                <w:lang w:val="it-IT" w:eastAsia="it-IT"/>
              </w:rPr>
            </w:pP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auto"/>
          </w:tcPr>
          <w:p w:rsidR="00D5670E" w:rsidRPr="00D5670E" w:rsidRDefault="00D5670E" w:rsidP="00D5670E">
            <w:pPr>
              <w:spacing w:after="120"/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D5670E">
              <w:rPr>
                <w:rFonts w:ascii="Calibri" w:hAnsi="Calibri" w:cs="Calibri"/>
                <w:color w:val="000000"/>
                <w:sz w:val="24"/>
              </w:rPr>
              <w:t>Individuazione, riconoscimento e analisi della struttura di un testo narrativo</w:t>
            </w:r>
          </w:p>
          <w:p w:rsidR="00D5670E" w:rsidRPr="009765E9" w:rsidRDefault="00D5670E" w:rsidP="00D5670E">
            <w:pPr>
              <w:pStyle w:val="Corpodeltesto3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 w:rsidRPr="00DA723C">
              <w:rPr>
                <w:rFonts w:ascii="Calibri" w:hAnsi="Calibri" w:cs="Calibri"/>
                <w:color w:val="000000"/>
                <w:sz w:val="24"/>
              </w:rPr>
              <w:t>Colloquio : esposizione orale, interventi, osservazioni e commenti sugli argomenti proposti evidenziando un’adeguata proprietà di linguaggio e l’uso consapevole  del lessico specifico.</w:t>
            </w:r>
          </w:p>
        </w:tc>
      </w:tr>
    </w:tbl>
    <w:p w:rsidR="00D5670E" w:rsidRPr="009765E9" w:rsidRDefault="00D5670E" w:rsidP="00D5670E">
      <w:pPr>
        <w:rPr>
          <w:b/>
          <w:sz w:val="22"/>
          <w:szCs w:val="22"/>
        </w:rPr>
      </w:pPr>
    </w:p>
    <w:p w:rsidR="00D5670E" w:rsidRDefault="00D5670E" w:rsidP="00D5670E">
      <w:pPr>
        <w:rPr>
          <w:b/>
          <w:sz w:val="22"/>
          <w:szCs w:val="22"/>
        </w:rPr>
      </w:pPr>
    </w:p>
    <w:p w:rsidR="00D5670E" w:rsidRDefault="00D5670E" w:rsidP="00D5670E">
      <w:pPr>
        <w:rPr>
          <w:b/>
          <w:sz w:val="22"/>
          <w:szCs w:val="22"/>
        </w:rPr>
      </w:pPr>
    </w:p>
    <w:p w:rsidR="00D5670E" w:rsidRDefault="00D5670E" w:rsidP="00D5670E">
      <w:pPr>
        <w:rPr>
          <w:b/>
          <w:sz w:val="22"/>
          <w:szCs w:val="22"/>
        </w:rPr>
      </w:pPr>
    </w:p>
    <w:p w:rsidR="00D5670E" w:rsidRDefault="00D5670E" w:rsidP="00D5670E">
      <w:pPr>
        <w:rPr>
          <w:b/>
          <w:sz w:val="22"/>
          <w:szCs w:val="22"/>
        </w:rPr>
      </w:pPr>
    </w:p>
    <w:p w:rsidR="00D5670E" w:rsidRDefault="00D5670E" w:rsidP="00D5670E">
      <w:pPr>
        <w:rPr>
          <w:b/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5"/>
        <w:gridCol w:w="421"/>
        <w:gridCol w:w="852"/>
        <w:gridCol w:w="1114"/>
        <w:gridCol w:w="1270"/>
        <w:gridCol w:w="353"/>
        <w:gridCol w:w="1382"/>
        <w:gridCol w:w="611"/>
        <w:gridCol w:w="664"/>
        <w:gridCol w:w="606"/>
        <w:gridCol w:w="423"/>
        <w:gridCol w:w="2234"/>
        <w:gridCol w:w="282"/>
        <w:gridCol w:w="441"/>
      </w:tblGrid>
      <w:tr w:rsidR="00D5670E" w:rsidRPr="009765E9" w:rsidTr="00D5670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n.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3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 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lastRenderedPageBreak/>
              <w:t>( strutturata in ogni singolo dipartimento disciplinare)</w:t>
            </w:r>
          </w:p>
        </w:tc>
      </w:tr>
      <w:tr w:rsidR="00D5670E" w:rsidRPr="009765E9" w:rsidTr="00D5670E"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Classe: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</w:t>
            </w:r>
          </w:p>
        </w:tc>
        <w:tc>
          <w:tcPr>
            <w:tcW w:w="43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6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b/>
                <w:bCs/>
                <w:szCs w:val="28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4"/>
              </w:rPr>
              <w:t>PROFESSIONALE INDUSTRIA E ARTIGIANATO PER IL MADE IN ITALY</w:t>
            </w:r>
          </w:p>
        </w:tc>
      </w:tr>
      <w:tr w:rsidR="00D5670E" w:rsidRPr="009765E9" w:rsidTr="00D5670E">
        <w:tc>
          <w:tcPr>
            <w:tcW w:w="16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7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N 3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6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ITALIANO</w:t>
            </w:r>
          </w:p>
        </w:tc>
      </w:tr>
      <w:tr w:rsidR="00D5670E" w:rsidRPr="009765E9" w:rsidTr="00D5670E">
        <w:tc>
          <w:tcPr>
            <w:tcW w:w="135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c>
          <w:tcPr>
            <w:tcW w:w="36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3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06662C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Produrre testi di vario tipo in relazione ai differenti scopi comunicativi</w:t>
            </w:r>
          </w:p>
        </w:tc>
      </w:tr>
      <w:tr w:rsidR="00D5670E" w:rsidRPr="009765E9" w:rsidTr="00D5670E">
        <w:tc>
          <w:tcPr>
            <w:tcW w:w="3630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3" w:type="dxa"/>
            <w:gridSpan w:val="13"/>
            <w:shd w:val="clear" w:color="auto" w:fill="auto"/>
          </w:tcPr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Elaborare testi funzionali, orali e scritti, di varie tipologie, per descrivere esperienze, spiegare fenomeni e concetti, raccontare eventi, con un uso corretto del lessico di base e un uso appropriato delle competenze espressive.</w:t>
            </w:r>
          </w:p>
        </w:tc>
      </w:tr>
      <w:tr w:rsidR="00D5670E" w:rsidRPr="009765E9" w:rsidTr="00D5670E">
        <w:tc>
          <w:tcPr>
            <w:tcW w:w="36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3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ind w:firstLine="70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13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22</w:t>
            </w:r>
          </w:p>
        </w:tc>
      </w:tr>
      <w:tr w:rsidR="00D5670E" w:rsidRPr="009765E9" w:rsidTr="00D5670E">
        <w:trPr>
          <w:trHeight w:val="456"/>
        </w:trPr>
        <w:tc>
          <w:tcPr>
            <w:tcW w:w="363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trHeight w:val="685"/>
        </w:trPr>
        <w:tc>
          <w:tcPr>
            <w:tcW w:w="3630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782"/>
        </w:trPr>
        <w:tc>
          <w:tcPr>
            <w:tcW w:w="363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4903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0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50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9765E9" w:rsidTr="00D5670E">
        <w:trPr>
          <w:trHeight w:val="869"/>
        </w:trPr>
        <w:tc>
          <w:tcPr>
            <w:tcW w:w="4903" w:type="dxa"/>
            <w:gridSpan w:val="4"/>
            <w:shd w:val="clear" w:color="auto" w:fill="auto"/>
          </w:tcPr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Ricercare , acquisire e selezionare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 xml:space="preserve">informazioni generali e specifiche in funzione della produzione di testi scritti di vario tipo 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Prendere appunti e redigere sintesi 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relazioni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Rielaborare in forma chiara le informazioni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lastRenderedPageBreak/>
              <w:t>• Produrre testi corretti e coerenti adeguati alle diverse situazioni comunicative</w:t>
            </w:r>
            <w:r w:rsidRPr="0006662C">
              <w:rPr>
                <w:sz w:val="22"/>
                <w:szCs w:val="22"/>
              </w:rPr>
              <w:t xml:space="preserve"> 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Cogliere in una conversazione o in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una discussione i diversi punti di vista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e le diverse argomentazioni per poter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intervenire con pertinenza e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coerenza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Scrivere testi di tipo diverso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(narrativo, descrittivo, espositivo,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regolativo, argomentativo) anche in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formato digitale, corretti sul piano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morfosintattico e ortografico, con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scelte lessicali appropriate, coerenti e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coesi, adeguati allo scopo e al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destinatario, curati nell’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impaginazione, con lo sviluppo chiaro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di un’idea di fondo e con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riferimenti/citazioni funzionali al</w:t>
            </w:r>
          </w:p>
          <w:p w:rsidR="00D5670E" w:rsidRPr="0006662C" w:rsidRDefault="00D5670E" w:rsidP="00D5670E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discorso</w:t>
            </w:r>
          </w:p>
        </w:tc>
        <w:tc>
          <w:tcPr>
            <w:tcW w:w="4730" w:type="dxa"/>
            <w:gridSpan w:val="5"/>
            <w:shd w:val="clear" w:color="auto" w:fill="auto"/>
            <w:vAlign w:val="center"/>
          </w:tcPr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lastRenderedPageBreak/>
              <w:t>• Elementi strutturali di un testo scritto coerente e coeso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 xml:space="preserve">• Uso dei dizionari 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 xml:space="preserve">• Modalità e tecniche delle diverse forme di produzione scritta: riassunto, lettera, relazioni, ecc 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lastRenderedPageBreak/>
              <w:t>• Fasi della produzione scritta: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pianificazione, stesura e revisione</w:t>
            </w:r>
            <w:r w:rsidRPr="0006662C">
              <w:rPr>
                <w:sz w:val="22"/>
                <w:szCs w:val="22"/>
              </w:rPr>
              <w:t xml:space="preserve"> Strumenti e codici della comunicazione e loro</w:t>
            </w:r>
            <w:r w:rsidRPr="0006662C">
              <w:rPr>
                <w:b/>
                <w:bCs/>
                <w:sz w:val="22"/>
                <w:szCs w:val="22"/>
              </w:rPr>
              <w:t xml:space="preserve"> </w:t>
            </w:r>
            <w:r w:rsidRPr="0006662C">
              <w:rPr>
                <w:sz w:val="22"/>
                <w:szCs w:val="22"/>
              </w:rPr>
              <w:t>connessioni in contesti formali, organizzativi e</w:t>
            </w:r>
            <w:r w:rsidRPr="0006662C">
              <w:rPr>
                <w:b/>
                <w:bCs/>
                <w:sz w:val="22"/>
                <w:szCs w:val="22"/>
              </w:rPr>
              <w:t xml:space="preserve"> </w:t>
            </w:r>
            <w:r w:rsidRPr="0006662C">
              <w:rPr>
                <w:sz w:val="22"/>
                <w:szCs w:val="22"/>
              </w:rPr>
              <w:t xml:space="preserve">professionali 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Strutture essenziali dei testi funzionali: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descrittivi, espositivi, , espressivi, valutativo interpretativi,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argomentativi, regolativi</w:t>
            </w:r>
          </w:p>
        </w:tc>
        <w:tc>
          <w:tcPr>
            <w:tcW w:w="4650" w:type="dxa"/>
            <w:gridSpan w:val="6"/>
            <w:shd w:val="clear" w:color="auto" w:fill="auto"/>
            <w:vAlign w:val="center"/>
          </w:tcPr>
          <w:p w:rsidR="00D5670E" w:rsidRPr="00EE54AB" w:rsidRDefault="00D5670E" w:rsidP="004C6AF3">
            <w:pPr>
              <w:pStyle w:val="TableParagraph"/>
              <w:numPr>
                <w:ilvl w:val="0"/>
                <w:numId w:val="23"/>
              </w:numPr>
              <w:tabs>
                <w:tab w:val="left" w:pos="828"/>
                <w:tab w:val="left" w:pos="829"/>
              </w:tabs>
              <w:spacing w:before="14"/>
              <w:rPr>
                <w:rFonts w:ascii="Calibri" w:hAnsi="Calibri" w:cs="Calibri"/>
                <w:lang w:val="it-IT"/>
              </w:rPr>
            </w:pPr>
            <w:r>
              <w:rPr>
                <w:rFonts w:ascii="Calibri" w:hAnsi="Calibri" w:cs="Calibri"/>
                <w:lang w:val="it-IT"/>
              </w:rPr>
              <w:lastRenderedPageBreak/>
              <w:t>La Morfologia : le parti del discorso</w:t>
            </w:r>
          </w:p>
          <w:p w:rsidR="00D5670E" w:rsidRPr="00815F83" w:rsidRDefault="00D5670E" w:rsidP="004C6AF3">
            <w:pPr>
              <w:pStyle w:val="TableParagraph"/>
              <w:numPr>
                <w:ilvl w:val="0"/>
                <w:numId w:val="23"/>
              </w:numPr>
              <w:tabs>
                <w:tab w:val="left" w:pos="828"/>
                <w:tab w:val="left" w:pos="829"/>
              </w:tabs>
              <w:spacing w:before="14"/>
              <w:rPr>
                <w:rFonts w:ascii="Calibri" w:hAnsi="Calibri" w:cs="Calibri"/>
                <w:lang w:val="it-IT"/>
              </w:rPr>
            </w:pPr>
            <w:r>
              <w:rPr>
                <w:rFonts w:ascii="Calibri" w:hAnsi="Calibri" w:cs="Calibri"/>
                <w:w w:val="95"/>
                <w:lang w:val="it-IT"/>
              </w:rPr>
              <w:t xml:space="preserve">Analisi </w:t>
            </w:r>
            <w:r w:rsidRPr="008B7C75">
              <w:rPr>
                <w:rFonts w:ascii="Calibri" w:hAnsi="Calibri" w:cs="Calibri"/>
                <w:w w:val="95"/>
                <w:lang w:val="it-IT"/>
              </w:rPr>
              <w:t xml:space="preserve"> del testo narrativo</w:t>
            </w:r>
          </w:p>
          <w:p w:rsidR="00D5670E" w:rsidRPr="009765E9" w:rsidRDefault="00D5670E" w:rsidP="004C6AF3">
            <w:pPr>
              <w:pStyle w:val="TableParagraph"/>
              <w:numPr>
                <w:ilvl w:val="0"/>
                <w:numId w:val="23"/>
              </w:numPr>
              <w:tabs>
                <w:tab w:val="left" w:pos="828"/>
                <w:tab w:val="left" w:pos="829"/>
              </w:tabs>
              <w:rPr>
                <w:rFonts w:ascii="Calibri" w:hAnsi="Calibri" w:cs="Calibri"/>
                <w:color w:val="000000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lang w:val="it-IT" w:eastAsia="it-IT"/>
              </w:rPr>
              <w:t>Il Riassunto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auto"/>
          </w:tcPr>
          <w:p w:rsidR="00D5670E" w:rsidRPr="00D5670E" w:rsidRDefault="00D5670E" w:rsidP="00D5670E">
            <w:pPr>
              <w:spacing w:after="120"/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D5670E">
              <w:rPr>
                <w:rFonts w:ascii="Calibri" w:hAnsi="Calibri" w:cs="Calibri"/>
                <w:color w:val="000000"/>
                <w:sz w:val="24"/>
              </w:rPr>
              <w:t>Analisi di un testo narrativo.</w:t>
            </w:r>
          </w:p>
          <w:p w:rsidR="00D5670E" w:rsidRPr="0006662C" w:rsidRDefault="00D5670E" w:rsidP="00D5670E">
            <w:pPr>
              <w:spacing w:after="120"/>
              <w:jc w:val="center"/>
              <w:rPr>
                <w:rFonts w:cs="Calibri"/>
                <w:color w:val="000000"/>
              </w:rPr>
            </w:pPr>
            <w:r w:rsidRPr="00DA723C">
              <w:rPr>
                <w:rFonts w:ascii="Calibri" w:hAnsi="Calibri" w:cs="Calibri"/>
                <w:color w:val="000000"/>
                <w:sz w:val="24"/>
              </w:rPr>
              <w:t>Colloquio : esposizione orale, interventi, osservazioni e commenti sugli argomenti proposti evidenziando un’adeguata proprietà di linguaggio e l’uso consapevole  del lessico specifico.</w:t>
            </w:r>
          </w:p>
        </w:tc>
      </w:tr>
    </w:tbl>
    <w:p w:rsidR="00D5670E" w:rsidRPr="009765E9" w:rsidRDefault="00D5670E" w:rsidP="00D5670E">
      <w:pPr>
        <w:rPr>
          <w:b/>
          <w:sz w:val="22"/>
          <w:szCs w:val="22"/>
        </w:rPr>
      </w:pPr>
    </w:p>
    <w:p w:rsidR="00D5670E" w:rsidRPr="009765E9" w:rsidRDefault="00D5670E" w:rsidP="00D5670E">
      <w:pPr>
        <w:rPr>
          <w:b/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5"/>
        <w:gridCol w:w="421"/>
        <w:gridCol w:w="853"/>
        <w:gridCol w:w="1114"/>
        <w:gridCol w:w="1270"/>
        <w:gridCol w:w="353"/>
        <w:gridCol w:w="1382"/>
        <w:gridCol w:w="611"/>
        <w:gridCol w:w="664"/>
        <w:gridCol w:w="606"/>
        <w:gridCol w:w="422"/>
        <w:gridCol w:w="2234"/>
        <w:gridCol w:w="282"/>
        <w:gridCol w:w="440"/>
      </w:tblGrid>
      <w:tr w:rsidR="00D5670E" w:rsidRPr="009765E9" w:rsidTr="00D5670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n.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4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 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5670E" w:rsidRPr="009765E9" w:rsidTr="00D5670E"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</w:t>
            </w:r>
          </w:p>
        </w:tc>
        <w:tc>
          <w:tcPr>
            <w:tcW w:w="435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6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b/>
                <w:bCs/>
                <w:szCs w:val="28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4"/>
              </w:rPr>
              <w:t>PROFESSIONALE INDUSTRIA E ARTIGIANATO PER IL MADE IN ITALY</w:t>
            </w:r>
          </w:p>
        </w:tc>
      </w:tr>
      <w:tr w:rsidR="00D5670E" w:rsidRPr="009765E9" w:rsidTr="00D5670E">
        <w:tc>
          <w:tcPr>
            <w:tcW w:w="16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8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N 4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4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ITALIANO</w:t>
            </w:r>
          </w:p>
        </w:tc>
      </w:tr>
      <w:tr w:rsidR="00D5670E" w:rsidRPr="009765E9" w:rsidTr="00D5670E">
        <w:tc>
          <w:tcPr>
            <w:tcW w:w="135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c>
          <w:tcPr>
            <w:tcW w:w="3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 xml:space="preserve">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lastRenderedPageBreak/>
              <w:t xml:space="preserve">Produrre testi di vario tipo in relazione ai differenti scopi comunicativi. 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lastRenderedPageBreak/>
              <w:t>Utilizzare e produrre testi multimediali</w:t>
            </w:r>
          </w:p>
        </w:tc>
      </w:tr>
      <w:tr w:rsidR="00D5670E" w:rsidRPr="009765E9" w:rsidTr="00D5670E">
        <w:tc>
          <w:tcPr>
            <w:tcW w:w="3631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shd w:val="clear" w:color="auto" w:fill="auto"/>
          </w:tcPr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Gestire l’interazione comunicativa, orale e scritta, in relazione agli interlocutori e al contesto. Comprendere i punti principali di testi orali e scritti di varia tipologia, provenienti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 xml:space="preserve">da fonti diverse, anche digitali. 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Elaborare testi funzionali, orali e scritti, di varie tipologie, per descrivere esperienze, spiegare fenomeni e concetti, raccontare eventi, con un uso corretto del lessico di base e un uso appropriato delle competenze espressive.</w:t>
            </w:r>
          </w:p>
        </w:tc>
      </w:tr>
      <w:tr w:rsidR="00D5670E" w:rsidRPr="009765E9" w:rsidTr="00D5670E">
        <w:tc>
          <w:tcPr>
            <w:tcW w:w="3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Predisporre il progetto per la realizzazione di prodotti semplici e di tipologie conosciute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sulla base di specifiche dettagliate riguardanti i materiali, le tecniche di lavorazione, la funzione e le dimensioni</w:t>
            </w:r>
          </w:p>
        </w:tc>
      </w:tr>
      <w:tr w:rsidR="00D5670E" w:rsidRPr="009765E9" w:rsidTr="00D5670E">
        <w:tc>
          <w:tcPr>
            <w:tcW w:w="13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22</w:t>
            </w:r>
          </w:p>
        </w:tc>
      </w:tr>
      <w:tr w:rsidR="00D5670E" w:rsidRPr="009765E9" w:rsidTr="00D5670E">
        <w:trPr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trHeight w:val="685"/>
        </w:trPr>
        <w:tc>
          <w:tcPr>
            <w:tcW w:w="363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782"/>
        </w:trPr>
        <w:tc>
          <w:tcPr>
            <w:tcW w:w="363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4905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0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48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9765E9" w:rsidTr="00D5670E">
        <w:trPr>
          <w:trHeight w:val="869"/>
        </w:trPr>
        <w:tc>
          <w:tcPr>
            <w:tcW w:w="4905" w:type="dxa"/>
            <w:gridSpan w:val="4"/>
            <w:shd w:val="clear" w:color="auto" w:fill="auto"/>
          </w:tcPr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Ricercare , acquisire e selezionare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 xml:space="preserve">informazioni generali e specifiche in funzione della produzione di testi scritti di vario tipo 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Prendere appunti e redigere sintesi 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relazioni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Rielaborare in forma chiara le informazioni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Produrre testi corretti e coerenti adeguati alle diverse situazioni</w:t>
            </w:r>
          </w:p>
          <w:p w:rsidR="00D5670E" w:rsidRPr="0006662C" w:rsidRDefault="00D5670E" w:rsidP="00D5670E">
            <w:pPr>
              <w:jc w:val="left"/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comunicative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Comprendere i prodotti della comunicazione audiovisiva</w:t>
            </w:r>
          </w:p>
          <w:p w:rsidR="00D5670E" w:rsidRPr="0006662C" w:rsidRDefault="00D5670E" w:rsidP="004C6AF3">
            <w:pPr>
              <w:pStyle w:val="Paragrafoelenco"/>
              <w:numPr>
                <w:ilvl w:val="0"/>
                <w:numId w:val="37"/>
              </w:numPr>
              <w:ind w:left="142" w:hanging="142"/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 xml:space="preserve">Elaborare prodotti multimediali (testi, immagini, suoni , ecc.),anche con tecnologie </w:t>
            </w:r>
            <w:r w:rsidRPr="0006662C">
              <w:rPr>
                <w:b/>
                <w:bCs/>
                <w:sz w:val="22"/>
                <w:szCs w:val="22"/>
              </w:rPr>
              <w:lastRenderedPageBreak/>
              <w:t xml:space="preserve">digitali </w:t>
            </w:r>
          </w:p>
          <w:p w:rsidR="00D5670E" w:rsidRPr="0006662C" w:rsidRDefault="00D5670E" w:rsidP="00D5670E">
            <w:pPr>
              <w:pStyle w:val="Paragrafoelenco"/>
              <w:ind w:left="142"/>
              <w:rPr>
                <w:b/>
                <w:bCs/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Cogliere in una conversazione o in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una discussione i diversi punti di vista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e le diverse argomentazioni per poter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intervenire con pertinenza e coerenza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Scrivere testi di tipo diverso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(narrativo, descrittivo, espositivo,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regolativo, argomentativo) anche in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formato digitale, corretti sul piano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morfosintattico e ortografico, con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scelte lessicali appropriate, coerenti e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coesi, adeguati allo scopo e al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destinatario, curati nell’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impaginazione, con lo sviluppo chiaro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di un’idea di fondo e con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riferimenti/citazioni funzionali al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discorso.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 xml:space="preserve"> Identificare e formalizzare le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richieste del cliente in contesti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semplici, ricorrenti e ben</w:t>
            </w:r>
          </w:p>
          <w:p w:rsidR="00D5670E" w:rsidRPr="0006662C" w:rsidRDefault="00D5670E" w:rsidP="00D5670E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definiti</w:t>
            </w:r>
          </w:p>
        </w:tc>
        <w:tc>
          <w:tcPr>
            <w:tcW w:w="4730" w:type="dxa"/>
            <w:gridSpan w:val="5"/>
            <w:shd w:val="clear" w:color="auto" w:fill="auto"/>
            <w:vAlign w:val="center"/>
          </w:tcPr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lastRenderedPageBreak/>
              <w:t>• Elementi strutturali di un testo scritto coerente e coeso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 xml:space="preserve">• Uso dei dizionari 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 xml:space="preserve">• Modalità e tecniche delle diverse forme di produzione scritta: riassunto, lettera, relazioni, ecc 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Fasi della produzione scritta: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pianificazione, stesura e revisione</w:t>
            </w:r>
          </w:p>
          <w:p w:rsidR="00D5670E" w:rsidRPr="0006662C" w:rsidRDefault="00D5670E" w:rsidP="004C6AF3">
            <w:pPr>
              <w:pStyle w:val="Paragrafoelenco"/>
              <w:numPr>
                <w:ilvl w:val="0"/>
                <w:numId w:val="37"/>
              </w:numPr>
              <w:ind w:left="340"/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Principali componenti strutturali ed espressive di un prodotto audiovisivo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Semplici applicazioni per la elaborazione audio e video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Uso essenziale della comunicazione telematica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lastRenderedPageBreak/>
              <w:t>Strumenti e codici della comunicazione e loro</w:t>
            </w:r>
            <w:r w:rsidRPr="0006662C">
              <w:rPr>
                <w:b/>
                <w:bCs/>
                <w:sz w:val="22"/>
                <w:szCs w:val="22"/>
              </w:rPr>
              <w:t xml:space="preserve"> </w:t>
            </w:r>
            <w:r w:rsidRPr="0006662C">
              <w:rPr>
                <w:sz w:val="22"/>
                <w:szCs w:val="22"/>
              </w:rPr>
              <w:t>connessioni in contesti formali, organizzativi e</w:t>
            </w:r>
            <w:r w:rsidRPr="0006662C">
              <w:rPr>
                <w:b/>
                <w:bCs/>
                <w:sz w:val="22"/>
                <w:szCs w:val="22"/>
              </w:rPr>
              <w:t xml:space="preserve"> </w:t>
            </w:r>
            <w:r w:rsidRPr="0006662C">
              <w:rPr>
                <w:sz w:val="22"/>
                <w:szCs w:val="22"/>
              </w:rPr>
              <w:t xml:space="preserve">professionali 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Strutture essenziali dei testi funzionali: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descrittivi, espositivi, , espressivi, valutativo interpretativi,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 xml:space="preserve">argomentativi, regolativi 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Tecniche di ascolto e di comunicazione</w:t>
            </w:r>
          </w:p>
        </w:tc>
        <w:tc>
          <w:tcPr>
            <w:tcW w:w="4648" w:type="dxa"/>
            <w:gridSpan w:val="6"/>
            <w:shd w:val="clear" w:color="auto" w:fill="auto"/>
            <w:vAlign w:val="center"/>
          </w:tcPr>
          <w:p w:rsidR="00D5670E" w:rsidRPr="00094CC2" w:rsidRDefault="00D5670E" w:rsidP="00D5670E">
            <w:pPr>
              <w:pStyle w:val="TableParagraph"/>
              <w:tabs>
                <w:tab w:val="left" w:pos="828"/>
                <w:tab w:val="left" w:pos="829"/>
              </w:tabs>
              <w:spacing w:before="14"/>
              <w:ind w:left="829"/>
              <w:rPr>
                <w:rFonts w:ascii="Calibri" w:hAnsi="Calibri" w:cs="Calibri"/>
                <w:lang w:val="it-IT"/>
              </w:rPr>
            </w:pPr>
          </w:p>
          <w:p w:rsidR="00D5670E" w:rsidRPr="000B13F3" w:rsidRDefault="00D5670E" w:rsidP="00D5670E">
            <w:pPr>
              <w:pStyle w:val="TableParagraph"/>
              <w:tabs>
                <w:tab w:val="left" w:pos="828"/>
                <w:tab w:val="left" w:pos="829"/>
              </w:tabs>
              <w:ind w:left="0"/>
              <w:rPr>
                <w:rFonts w:ascii="Calibri" w:hAnsi="Calibri" w:cs="Calibri"/>
                <w:i/>
                <w:lang w:val="it-IT"/>
              </w:rPr>
            </w:pPr>
            <w:r w:rsidRPr="000B13F3">
              <w:rPr>
                <w:rFonts w:ascii="Calibri" w:hAnsi="Calibri" w:cs="Calibri"/>
                <w:i/>
                <w:lang w:val="it-IT" w:eastAsia="it-IT"/>
              </w:rPr>
              <w:t>La morfologia: le parti del discorso</w:t>
            </w:r>
          </w:p>
          <w:p w:rsidR="00D5670E" w:rsidRPr="000B13F3" w:rsidRDefault="00D5670E" w:rsidP="00D5670E">
            <w:pPr>
              <w:pStyle w:val="TableParagraph"/>
              <w:tabs>
                <w:tab w:val="left" w:pos="828"/>
                <w:tab w:val="left" w:pos="829"/>
              </w:tabs>
              <w:ind w:left="0"/>
              <w:rPr>
                <w:rFonts w:ascii="Calibri" w:hAnsi="Calibri" w:cs="Calibri"/>
                <w:i/>
                <w:lang w:val="it-IT"/>
              </w:rPr>
            </w:pPr>
            <w:r w:rsidRPr="000B13F3">
              <w:rPr>
                <w:rFonts w:ascii="Calibri" w:hAnsi="Calibri" w:cs="Calibri"/>
                <w:i/>
                <w:lang w:val="it-IT"/>
              </w:rPr>
              <w:t>- La favola</w:t>
            </w:r>
          </w:p>
          <w:p w:rsidR="00D5670E" w:rsidRPr="000B13F3" w:rsidRDefault="00D5670E" w:rsidP="00D5670E">
            <w:pPr>
              <w:pStyle w:val="TableParagraph"/>
              <w:tabs>
                <w:tab w:val="left" w:pos="828"/>
                <w:tab w:val="left" w:pos="829"/>
              </w:tabs>
              <w:spacing w:before="15"/>
              <w:ind w:left="0"/>
              <w:rPr>
                <w:rFonts w:ascii="Calibri" w:hAnsi="Calibri" w:cs="Calibri"/>
                <w:i/>
                <w:lang w:val="it-IT"/>
              </w:rPr>
            </w:pPr>
            <w:r w:rsidRPr="000B13F3">
              <w:rPr>
                <w:rFonts w:ascii="Calibri" w:hAnsi="Calibri" w:cs="Calibri"/>
                <w:i/>
                <w:lang w:val="it-IT"/>
              </w:rPr>
              <w:t>-La fiaba</w:t>
            </w:r>
          </w:p>
          <w:p w:rsidR="00D5670E" w:rsidRPr="000B13F3" w:rsidRDefault="00D5670E" w:rsidP="00D5670E">
            <w:pPr>
              <w:pStyle w:val="TableParagraph"/>
              <w:tabs>
                <w:tab w:val="left" w:pos="828"/>
                <w:tab w:val="left" w:pos="829"/>
              </w:tabs>
              <w:spacing w:before="12"/>
              <w:ind w:left="0"/>
              <w:rPr>
                <w:rFonts w:ascii="Calibri" w:hAnsi="Calibri" w:cs="Calibri"/>
                <w:i/>
                <w:lang w:val="it-IT"/>
              </w:rPr>
            </w:pPr>
            <w:r w:rsidRPr="000B13F3">
              <w:rPr>
                <w:rFonts w:ascii="Calibri" w:hAnsi="Calibri" w:cs="Calibri"/>
                <w:i/>
                <w:lang w:val="it-IT"/>
              </w:rPr>
              <w:t>-La novella</w:t>
            </w:r>
          </w:p>
          <w:p w:rsidR="00D5670E" w:rsidRPr="009765E9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auto"/>
          </w:tcPr>
          <w:p w:rsidR="00D5670E" w:rsidRPr="00F3334D" w:rsidRDefault="00D5670E" w:rsidP="00D5670E">
            <w:pPr>
              <w:pStyle w:val="Corpodeltesto3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it-IT" w:eastAsia="it-IT"/>
              </w:rPr>
            </w:pPr>
            <w:r w:rsidRPr="00F3334D">
              <w:rPr>
                <w:rFonts w:cs="Calibri"/>
                <w:color w:val="000000"/>
                <w:sz w:val="24"/>
                <w:szCs w:val="24"/>
                <w:lang w:val="it-IT"/>
              </w:rPr>
              <w:t>Commento mu</w:t>
            </w:r>
            <w:r>
              <w:rPr>
                <w:rFonts w:cs="Calibri"/>
                <w:color w:val="000000"/>
                <w:sz w:val="24"/>
                <w:szCs w:val="24"/>
                <w:lang w:val="it-IT"/>
              </w:rPr>
              <w:t>ltimediale su un argomentato trattato nell’U.F.</w:t>
            </w:r>
          </w:p>
          <w:p w:rsidR="00D5670E" w:rsidRPr="002278A0" w:rsidRDefault="00D5670E" w:rsidP="00D5670E">
            <w:pPr>
              <w:spacing w:after="120"/>
              <w:jc w:val="center"/>
              <w:rPr>
                <w:rFonts w:cs="Calibri"/>
                <w:color w:val="000000"/>
              </w:rPr>
            </w:pPr>
            <w:r w:rsidRPr="00DA723C">
              <w:rPr>
                <w:rFonts w:ascii="Calibri" w:hAnsi="Calibri" w:cs="Calibri"/>
                <w:color w:val="000000"/>
                <w:sz w:val="24"/>
              </w:rPr>
              <w:t>Colloquio : esposizione orale, interventi, osservazioni e commenti sugli argomenti proposti evidenziando un’adeguata proprietà di linguaggio e l’uso consapevole  del lessico specifico.</w:t>
            </w:r>
          </w:p>
          <w:p w:rsidR="00D5670E" w:rsidRPr="009765E9" w:rsidRDefault="00D5670E" w:rsidP="00D5670E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</w:tc>
      </w:tr>
    </w:tbl>
    <w:p w:rsidR="00D5670E" w:rsidRPr="009765E9" w:rsidRDefault="00D5670E" w:rsidP="00D5670E">
      <w:pPr>
        <w:rPr>
          <w:b/>
          <w:sz w:val="22"/>
          <w:szCs w:val="22"/>
        </w:rPr>
      </w:pPr>
    </w:p>
    <w:p w:rsidR="00D5670E" w:rsidRPr="009765E9" w:rsidRDefault="00D5670E" w:rsidP="00D5670E">
      <w:pPr>
        <w:rPr>
          <w:b/>
          <w:sz w:val="22"/>
          <w:szCs w:val="22"/>
        </w:rPr>
      </w:pPr>
    </w:p>
    <w:p w:rsidR="00D5670E" w:rsidRPr="009765E9" w:rsidRDefault="00D5670E" w:rsidP="00D5670E">
      <w:pPr>
        <w:rPr>
          <w:b/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5"/>
        <w:gridCol w:w="421"/>
        <w:gridCol w:w="853"/>
        <w:gridCol w:w="1114"/>
        <w:gridCol w:w="1270"/>
        <w:gridCol w:w="353"/>
        <w:gridCol w:w="1382"/>
        <w:gridCol w:w="611"/>
        <w:gridCol w:w="664"/>
        <w:gridCol w:w="606"/>
        <w:gridCol w:w="422"/>
        <w:gridCol w:w="2234"/>
        <w:gridCol w:w="282"/>
        <w:gridCol w:w="440"/>
      </w:tblGrid>
      <w:tr w:rsidR="00D5670E" w:rsidRPr="009765E9" w:rsidTr="00D5670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n.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5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5670E" w:rsidRPr="009765E9" w:rsidTr="00D5670E"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Classe: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</w:t>
            </w:r>
          </w:p>
        </w:tc>
        <w:tc>
          <w:tcPr>
            <w:tcW w:w="435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6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b/>
                <w:bCs/>
                <w:szCs w:val="28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4"/>
              </w:rPr>
              <w:t>PROFESSIONALE INDUSTRIA E ARTIGIANATO PER IL MADE IN ITALY</w:t>
            </w:r>
          </w:p>
        </w:tc>
      </w:tr>
      <w:tr w:rsidR="00D5670E" w:rsidRPr="009765E9" w:rsidTr="00D5670E">
        <w:tc>
          <w:tcPr>
            <w:tcW w:w="16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8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N 5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4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ITALIANO</w:t>
            </w:r>
          </w:p>
        </w:tc>
      </w:tr>
      <w:tr w:rsidR="00D5670E" w:rsidRPr="009765E9" w:rsidTr="00D5670E">
        <w:tc>
          <w:tcPr>
            <w:tcW w:w="135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c>
          <w:tcPr>
            <w:tcW w:w="3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Produrre testi di vario tipo in relazione ai differenti scopi comunicativi</w:t>
            </w:r>
          </w:p>
          <w:p w:rsidR="00D5670E" w:rsidRPr="0006662C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Leggere, comprendere ed interpretare testi scritti di vario tipo</w:t>
            </w:r>
          </w:p>
        </w:tc>
      </w:tr>
      <w:tr w:rsidR="00D5670E" w:rsidRPr="009765E9" w:rsidTr="00D5670E">
        <w:tc>
          <w:tcPr>
            <w:tcW w:w="3631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shd w:val="clear" w:color="auto" w:fill="auto"/>
          </w:tcPr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Gestire l’interazione comunicativa, orale e scritta, in relazione agli interlocutori e al contesto. Comprendere i punti principali</w:t>
            </w:r>
            <w:r>
              <w:rPr>
                <w:sz w:val="22"/>
                <w:szCs w:val="22"/>
              </w:rPr>
              <w:t xml:space="preserve"> </w:t>
            </w:r>
            <w:r w:rsidRPr="0006662C">
              <w:rPr>
                <w:sz w:val="22"/>
                <w:szCs w:val="22"/>
              </w:rPr>
              <w:t>di testi orali e scritti di varia tipologia, provenienti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da fonti diverse, anche digitali.</w:t>
            </w:r>
          </w:p>
        </w:tc>
      </w:tr>
      <w:tr w:rsidR="00D5670E" w:rsidRPr="009765E9" w:rsidTr="00D5670E">
        <w:tc>
          <w:tcPr>
            <w:tcW w:w="3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13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22</w:t>
            </w:r>
          </w:p>
        </w:tc>
      </w:tr>
      <w:tr w:rsidR="00D5670E" w:rsidRPr="009765E9" w:rsidTr="00D5670E">
        <w:trPr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trHeight w:val="685"/>
        </w:trPr>
        <w:tc>
          <w:tcPr>
            <w:tcW w:w="363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782"/>
        </w:trPr>
        <w:tc>
          <w:tcPr>
            <w:tcW w:w="363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4905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0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48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9765E9" w:rsidTr="00D5670E">
        <w:trPr>
          <w:trHeight w:val="869"/>
        </w:trPr>
        <w:tc>
          <w:tcPr>
            <w:tcW w:w="4905" w:type="dxa"/>
            <w:gridSpan w:val="4"/>
            <w:shd w:val="clear" w:color="auto" w:fill="auto"/>
          </w:tcPr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Ricercare , acquisire e selezionare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 xml:space="preserve">informazioni generali e specifiche in funzione della produzione di testi scritti di vario tipo 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Prendere appunti e redigere sintesi 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relazioni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Rielaborare in forma chiara le informazioni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Produrre testi corretti e coerenti adeguati alle diverse situazioni comunicative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lastRenderedPageBreak/>
              <w:t>• Padroneggiare le strutture della lingua presenti nei testi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Applicare strategie diverse di lettura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Individuare natura, funzione e principali scopi comunicativi ed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espressivi di un testo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Cogliere i caratteri specifici di un testo</w:t>
            </w:r>
          </w:p>
          <w:p w:rsidR="00D5670E" w:rsidRPr="0006662C" w:rsidRDefault="00D5670E" w:rsidP="00D5670E">
            <w:pPr>
              <w:jc w:val="left"/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letterario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Ascoltare, applicando tecniche di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supporto alla comprensione, testi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prodotti da una pluralità di canali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comunicativi, cogliendone i diversi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punti di vista e le diverse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argomentazioni e riconoscendone la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tipologia testuale, la fonte, lo scopo,</w:t>
            </w:r>
          </w:p>
          <w:p w:rsidR="00D5670E" w:rsidRPr="0006662C" w:rsidRDefault="00D5670E" w:rsidP="00D5670E">
            <w:pPr>
              <w:jc w:val="left"/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l’argomento, le informazioni.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Cogliere in una conversazione o in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una discussione i diversi punti di vista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e le diverse argomentazioni per poter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intervenire con pertinenza e</w:t>
            </w:r>
          </w:p>
          <w:p w:rsidR="00D5670E" w:rsidRPr="0006662C" w:rsidRDefault="00D5670E" w:rsidP="00D5670E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coerenza.</w:t>
            </w:r>
          </w:p>
        </w:tc>
        <w:tc>
          <w:tcPr>
            <w:tcW w:w="4730" w:type="dxa"/>
            <w:gridSpan w:val="5"/>
            <w:shd w:val="clear" w:color="auto" w:fill="auto"/>
            <w:vAlign w:val="center"/>
          </w:tcPr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lastRenderedPageBreak/>
              <w:t>• Elementi strutturali di un testo scritto coerente e coeso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 xml:space="preserve">• Uso dei dizionari 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 xml:space="preserve">• Modalità e tecniche delle diverse forme di produzione scritta: riassunto, lettera, relazioni, ecc 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Fasi della produzione scritta: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 xml:space="preserve">pianificazione, stesura e revisione 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lastRenderedPageBreak/>
              <w:t>Strutture essenziali dei testi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narrativi, espositivi, argomentativi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Principali connettivi logici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Varietà lessicali in rapporto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ad ambiti e contesti diversi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Tecniche di lettura analitica e sintetica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Tecniche di lettura espressiva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Denotazione e connotazione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Principali generi letterari, con particolare riferimento alla tradizione italiana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Contesto storico di riferimento di alcuni autori e opere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Il sistema e le strutture fondamentali della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lingua italiana ai diversi livelli: fonologia,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ortografia, morfologia, sintassi del verbo e della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frase semplice, frase complessa, lessico.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Strumenti e codici della comunicazione e loro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connessioni in contesti formali, organizzativi 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professionali.</w:t>
            </w:r>
          </w:p>
        </w:tc>
        <w:tc>
          <w:tcPr>
            <w:tcW w:w="4648" w:type="dxa"/>
            <w:gridSpan w:val="6"/>
            <w:shd w:val="clear" w:color="auto" w:fill="auto"/>
          </w:tcPr>
          <w:p w:rsidR="00D5670E" w:rsidRPr="005E3687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5E3687">
              <w:rPr>
                <w:rFonts w:ascii="Calibri" w:hAnsi="Calibri" w:cs="Calibri"/>
                <w:sz w:val="22"/>
                <w:szCs w:val="22"/>
              </w:rPr>
              <w:lastRenderedPageBreak/>
              <w:t>I generi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E3687">
              <w:rPr>
                <w:rFonts w:ascii="Calibri" w:hAnsi="Calibri" w:cs="Calibri"/>
                <w:sz w:val="22"/>
                <w:szCs w:val="22"/>
              </w:rPr>
              <w:t xml:space="preserve"> letterari in prosa: il fantasy, l'horror, il giallo, la fantascienza, l'avventura.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auto"/>
          </w:tcPr>
          <w:p w:rsidR="00D5670E" w:rsidRDefault="00D5670E" w:rsidP="00D5670E">
            <w:pPr>
              <w:spacing w:after="120"/>
              <w:rPr>
                <w:rFonts w:cs="Calibri"/>
                <w:color w:val="000000"/>
              </w:rPr>
            </w:pPr>
          </w:p>
          <w:p w:rsidR="00D5670E" w:rsidRDefault="00D5670E" w:rsidP="00D5670E">
            <w:pPr>
              <w:pStyle w:val="Corpodeltesto3"/>
              <w:jc w:val="center"/>
              <w:rPr>
                <w:rFonts w:ascii="Calibri" w:hAnsi="Calibri" w:cs="Calibri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F76A8E">
              <w:rPr>
                <w:rFonts w:ascii="Calibri" w:hAnsi="Calibri" w:cs="Calibri"/>
                <w:sz w:val="22"/>
                <w:szCs w:val="22"/>
                <w:lang w:val="it-IT" w:eastAsia="it-IT"/>
              </w:rPr>
              <w:t>COMPRENSION</w:t>
            </w:r>
            <w:r>
              <w:rPr>
                <w:rFonts w:ascii="Calibri" w:hAnsi="Calibri" w:cs="Calibri"/>
                <w:sz w:val="22"/>
                <w:szCs w:val="22"/>
                <w:lang w:val="it-IT" w:eastAsia="it-IT"/>
              </w:rPr>
              <w:t>E E ANALISI DI UN TESTO</w:t>
            </w:r>
            <w:r w:rsidRPr="00F76A8E">
              <w:rPr>
                <w:rFonts w:ascii="Calibri" w:hAnsi="Calibri" w:cs="Calibri"/>
                <w:sz w:val="22"/>
                <w:szCs w:val="22"/>
                <w:lang w:val="it-IT" w:eastAsia="it-IT"/>
              </w:rPr>
              <w:t xml:space="preserve"> E CONTESTUALIZZAZIONE STORICA</w:t>
            </w:r>
            <w:r>
              <w:rPr>
                <w:rFonts w:ascii="Calibri" w:hAnsi="Calibri" w:cs="Calibri"/>
                <w:sz w:val="22"/>
                <w:szCs w:val="22"/>
                <w:lang w:val="it-IT" w:eastAsia="it-IT"/>
              </w:rPr>
              <w:t xml:space="preserve">. </w:t>
            </w:r>
          </w:p>
          <w:p w:rsidR="00D5670E" w:rsidRPr="009765E9" w:rsidRDefault="00D5670E" w:rsidP="00D5670E">
            <w:pPr>
              <w:pStyle w:val="Corpodeltesto3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 w:rsidRPr="00DA723C">
              <w:rPr>
                <w:rFonts w:ascii="Calibri" w:hAnsi="Calibri" w:cs="Calibri"/>
                <w:color w:val="000000"/>
                <w:sz w:val="24"/>
              </w:rPr>
              <w:t>Colloquio : esposizione orale, interventi, osservazioni e commenti sugli argomenti proposti evidenziando un’adeguata proprietà di linguaggio e l’uso consapevole  del lessico specifico.</w:t>
            </w:r>
          </w:p>
        </w:tc>
      </w:tr>
    </w:tbl>
    <w:p w:rsidR="00D5670E" w:rsidRPr="009765E9" w:rsidRDefault="00D5670E" w:rsidP="00D5670E">
      <w:pPr>
        <w:rPr>
          <w:b/>
          <w:sz w:val="22"/>
          <w:szCs w:val="22"/>
        </w:rPr>
      </w:pPr>
    </w:p>
    <w:p w:rsidR="00D5670E" w:rsidRPr="009765E9" w:rsidRDefault="00D5670E" w:rsidP="00D5670E">
      <w:pPr>
        <w:rPr>
          <w:b/>
          <w:sz w:val="22"/>
          <w:szCs w:val="22"/>
        </w:rPr>
      </w:pPr>
    </w:p>
    <w:p w:rsidR="00D5670E" w:rsidRPr="009765E9" w:rsidRDefault="00D5670E" w:rsidP="00D5670E">
      <w:pPr>
        <w:rPr>
          <w:b/>
          <w:sz w:val="22"/>
          <w:szCs w:val="22"/>
        </w:rPr>
      </w:pPr>
    </w:p>
    <w:p w:rsidR="00D5670E" w:rsidRDefault="00D5670E" w:rsidP="00D5670E">
      <w:pPr>
        <w:rPr>
          <w:b/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5"/>
        <w:gridCol w:w="421"/>
        <w:gridCol w:w="852"/>
        <w:gridCol w:w="1114"/>
        <w:gridCol w:w="1270"/>
        <w:gridCol w:w="353"/>
        <w:gridCol w:w="1382"/>
        <w:gridCol w:w="611"/>
        <w:gridCol w:w="664"/>
        <w:gridCol w:w="606"/>
        <w:gridCol w:w="423"/>
        <w:gridCol w:w="2234"/>
        <w:gridCol w:w="282"/>
        <w:gridCol w:w="440"/>
      </w:tblGrid>
      <w:tr w:rsidR="00D5670E" w:rsidRPr="009765E9" w:rsidTr="00D5670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U.F. n.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6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lastRenderedPageBreak/>
              <w:t>( strutturata in ogni singolo dipartimento disciplinare)</w:t>
            </w:r>
          </w:p>
        </w:tc>
      </w:tr>
      <w:tr w:rsidR="00D5670E" w:rsidRPr="009765E9" w:rsidTr="00D5670E"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Classe: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</w:t>
            </w:r>
          </w:p>
        </w:tc>
        <w:tc>
          <w:tcPr>
            <w:tcW w:w="43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PRIMA</w:t>
            </w: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b/>
                <w:bCs/>
                <w:szCs w:val="28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4"/>
              </w:rPr>
              <w:t>PROFESSIONALE INDUSTRIA E ARTIGIANATO PER IL MADE IN ITALY</w:t>
            </w:r>
          </w:p>
        </w:tc>
      </w:tr>
      <w:tr w:rsidR="00D5670E" w:rsidRPr="009765E9" w:rsidTr="00D5670E">
        <w:tc>
          <w:tcPr>
            <w:tcW w:w="16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7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N 6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ITALIANO</w:t>
            </w:r>
          </w:p>
        </w:tc>
      </w:tr>
      <w:tr w:rsidR="00D5670E" w:rsidRPr="009765E9" w:rsidTr="00D5670E">
        <w:tc>
          <w:tcPr>
            <w:tcW w:w="135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c>
          <w:tcPr>
            <w:tcW w:w="3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Produrre testi di vario tipo in relazione ai differenti scopi comunicativi</w:t>
            </w:r>
          </w:p>
          <w:p w:rsidR="00D5670E" w:rsidRPr="0006662C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3631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shd w:val="clear" w:color="auto" w:fill="auto"/>
          </w:tcPr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Elaborare testi funzionali, orali e scritti, di varie tipologie, per descrivere esperienze, spiegare fenomeni e concetti, raccontare eventi, con un uso corretto del lessico di base e un uso appropriato delle competenze espressive.</w:t>
            </w:r>
          </w:p>
        </w:tc>
      </w:tr>
      <w:tr w:rsidR="00D5670E" w:rsidRPr="009765E9" w:rsidTr="00D5670E">
        <w:tc>
          <w:tcPr>
            <w:tcW w:w="3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Realizzare e presentare modelli fisici di semplici manufatti e/o parti di manufatti, con caratteristiche dimensionali corrispondenti a quanto previsto dal progetto</w:t>
            </w:r>
            <w:r w:rsidRPr="0006662C">
              <w:rPr>
                <w:color w:val="FF0000"/>
                <w:sz w:val="22"/>
                <w:szCs w:val="22"/>
              </w:rPr>
              <w:t>.</w:t>
            </w:r>
          </w:p>
        </w:tc>
      </w:tr>
      <w:tr w:rsidR="00D5670E" w:rsidRPr="009765E9" w:rsidTr="00D5670E">
        <w:tc>
          <w:tcPr>
            <w:tcW w:w="13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22</w:t>
            </w:r>
          </w:p>
        </w:tc>
      </w:tr>
      <w:tr w:rsidR="00D5670E" w:rsidRPr="009765E9" w:rsidTr="00D5670E">
        <w:trPr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trHeight w:val="685"/>
        </w:trPr>
        <w:tc>
          <w:tcPr>
            <w:tcW w:w="363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782"/>
        </w:trPr>
        <w:tc>
          <w:tcPr>
            <w:tcW w:w="363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4904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0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49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9765E9" w:rsidTr="00D5670E">
        <w:trPr>
          <w:trHeight w:val="869"/>
        </w:trPr>
        <w:tc>
          <w:tcPr>
            <w:tcW w:w="4904" w:type="dxa"/>
            <w:gridSpan w:val="4"/>
            <w:shd w:val="clear" w:color="auto" w:fill="auto"/>
          </w:tcPr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Ricercare , acquisire 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Selezionare informazioni generali 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 xml:space="preserve">specifiche in funzione della produzione di testi scritti di vario tipo 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Prendere appunti e redigere sintesi 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relazioni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lastRenderedPageBreak/>
              <w:t>• Rielaborare in forma chiara le informazioni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Produrre testi corretti e coerenti adeguati alle diverse situazioni</w:t>
            </w:r>
          </w:p>
          <w:p w:rsidR="00D5670E" w:rsidRPr="0006662C" w:rsidRDefault="00D5670E" w:rsidP="00D5670E">
            <w:pPr>
              <w:jc w:val="left"/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comunicative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Scrivere testi di tipo diverso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(narrativo, descrittivo, espositivo,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regolativo, argomentativo) anche in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formato digitale, corretti sul piano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morfosintattico e ortografico, con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scelte lessicali appropriate, coerenti e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coesi, adeguati allo scopo e al destinatario, curati nell’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impaginazione, con lo sviluppo chiaro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di un’idea di fondo e con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riferimenti/citazioni funzionali al</w:t>
            </w:r>
          </w:p>
          <w:p w:rsidR="00D5670E" w:rsidRPr="0006662C" w:rsidRDefault="00D5670E" w:rsidP="00D5670E">
            <w:pPr>
              <w:jc w:val="left"/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discorso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Scrivere testi di forma diversa, ad es.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istruzioni per l’uso, lettere private e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pubbliche (lettera formale, CV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europeo, webportfolio), diari personali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e di bordo, articoli (di cronaca,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recensioni, commenti,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argomentazioni) sulla base di modelli,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adeguandoli a situazione, argomento,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scopo, destinatario, e selezionando il</w:t>
            </w:r>
          </w:p>
          <w:p w:rsidR="00D5670E" w:rsidRPr="0006662C" w:rsidRDefault="00D5670E" w:rsidP="00D5670E">
            <w:pPr>
              <w:jc w:val="left"/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registro più adeguato</w:t>
            </w:r>
          </w:p>
          <w:p w:rsidR="00D5670E" w:rsidRPr="0006662C" w:rsidRDefault="00D5670E" w:rsidP="00D5670E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Documentare le fasi di lavorazione.</w:t>
            </w:r>
          </w:p>
        </w:tc>
        <w:tc>
          <w:tcPr>
            <w:tcW w:w="4730" w:type="dxa"/>
            <w:gridSpan w:val="5"/>
            <w:shd w:val="clear" w:color="auto" w:fill="auto"/>
            <w:vAlign w:val="center"/>
          </w:tcPr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lastRenderedPageBreak/>
              <w:t>• Elementi strutturali di un testo scritto coerente e coeso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 xml:space="preserve">• Uso dei dizionari 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 xml:space="preserve">• Modalità e tecniche delle diverse forme di produzione scritta: riassunto, lettera, relazioni, ecc 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lastRenderedPageBreak/>
              <w:t>• Fasi della produzione scritta: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pianificazione, stesura e revisione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Strutture essenziali dei testi funzionali: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descrittivi, espositivi, , espressivi, valutativo interpretativi, argomentativi, regolativi.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Regole di compilazione di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una relazione tecnica.</w:t>
            </w:r>
          </w:p>
        </w:tc>
        <w:tc>
          <w:tcPr>
            <w:tcW w:w="4649" w:type="dxa"/>
            <w:gridSpan w:val="6"/>
            <w:shd w:val="clear" w:color="auto" w:fill="auto"/>
            <w:vAlign w:val="center"/>
          </w:tcPr>
          <w:p w:rsidR="00D5670E" w:rsidRPr="002748B0" w:rsidRDefault="00D5670E" w:rsidP="00D5670E">
            <w:pPr>
              <w:pStyle w:val="TableParagraph"/>
              <w:tabs>
                <w:tab w:val="left" w:pos="828"/>
                <w:tab w:val="left" w:pos="829"/>
              </w:tabs>
              <w:spacing w:before="14"/>
              <w:rPr>
                <w:rFonts w:ascii="Calibri" w:hAnsi="Calibri" w:cs="Calibri"/>
                <w:lang w:val="it-IT"/>
              </w:rPr>
            </w:pPr>
            <w:r w:rsidRPr="002748B0">
              <w:rPr>
                <w:rFonts w:ascii="Calibri" w:hAnsi="Calibri" w:cs="Calibri"/>
                <w:lang w:val="it-IT"/>
              </w:rPr>
              <w:lastRenderedPageBreak/>
              <w:t>IL testo non letterario:</w:t>
            </w:r>
          </w:p>
          <w:p w:rsidR="00D5670E" w:rsidRPr="002748B0" w:rsidRDefault="00D5670E" w:rsidP="00D5670E">
            <w:pPr>
              <w:pStyle w:val="TableParagraph"/>
              <w:tabs>
                <w:tab w:val="left" w:pos="828"/>
                <w:tab w:val="left" w:pos="829"/>
              </w:tabs>
              <w:rPr>
                <w:rFonts w:ascii="Calibri" w:hAnsi="Calibri" w:cs="Calibri"/>
                <w:lang w:val="it-IT"/>
              </w:rPr>
            </w:pPr>
            <w:r w:rsidRPr="002748B0">
              <w:rPr>
                <w:rFonts w:ascii="Calibri" w:hAnsi="Calibri" w:cs="Calibri"/>
                <w:lang w:val="it-IT"/>
              </w:rPr>
              <w:t>I testi pragmatici</w:t>
            </w:r>
          </w:p>
          <w:p w:rsidR="00D5670E" w:rsidRPr="002748B0" w:rsidRDefault="00D5670E" w:rsidP="00D5670E">
            <w:pPr>
              <w:pStyle w:val="TableParagraph"/>
              <w:tabs>
                <w:tab w:val="left" w:pos="828"/>
                <w:tab w:val="left" w:pos="829"/>
              </w:tabs>
              <w:rPr>
                <w:rFonts w:ascii="Calibri" w:hAnsi="Calibri" w:cs="Calibri"/>
                <w:lang w:val="it-IT"/>
              </w:rPr>
            </w:pPr>
            <w:r w:rsidRPr="002748B0">
              <w:rPr>
                <w:rFonts w:ascii="Calibri" w:hAnsi="Calibri" w:cs="Calibri"/>
                <w:lang w:val="it-IT"/>
              </w:rPr>
              <w:t>Il testo espositivo</w:t>
            </w:r>
            <w:r w:rsidRPr="002748B0">
              <w:rPr>
                <w:rFonts w:ascii="Calibri" w:hAnsi="Calibri" w:cs="Calibri"/>
                <w:w w:val="105"/>
                <w:lang w:val="it-IT"/>
              </w:rPr>
              <w:t>–</w:t>
            </w:r>
            <w:r w:rsidRPr="002748B0">
              <w:rPr>
                <w:rFonts w:ascii="Calibri" w:hAnsi="Calibri" w:cs="Calibri"/>
                <w:lang w:val="it-IT"/>
              </w:rPr>
              <w:t>informativo</w:t>
            </w:r>
          </w:p>
          <w:p w:rsidR="00D5670E" w:rsidRPr="002748B0" w:rsidRDefault="00D5670E" w:rsidP="00D5670E">
            <w:pPr>
              <w:pStyle w:val="TableParagraph"/>
              <w:tabs>
                <w:tab w:val="left" w:pos="828"/>
                <w:tab w:val="left" w:pos="829"/>
              </w:tabs>
              <w:rPr>
                <w:rFonts w:ascii="Calibri" w:hAnsi="Calibri" w:cs="Calibri"/>
                <w:lang w:val="it-IT"/>
              </w:rPr>
            </w:pPr>
            <w:r w:rsidRPr="002748B0">
              <w:rPr>
                <w:rFonts w:ascii="Calibri" w:hAnsi="Calibri" w:cs="Calibri"/>
                <w:lang w:val="it-IT"/>
              </w:rPr>
              <w:t>Il testo argomentativo</w:t>
            </w:r>
          </w:p>
          <w:p w:rsidR="00D5670E" w:rsidRPr="002748B0" w:rsidRDefault="00D5670E" w:rsidP="00D5670E">
            <w:pPr>
              <w:pStyle w:val="TableParagraph"/>
              <w:tabs>
                <w:tab w:val="left" w:pos="828"/>
                <w:tab w:val="left" w:pos="829"/>
              </w:tabs>
              <w:rPr>
                <w:rFonts w:ascii="Calibri" w:hAnsi="Calibri" w:cs="Calibri"/>
                <w:lang w:val="it-IT"/>
              </w:rPr>
            </w:pPr>
            <w:r w:rsidRPr="002748B0">
              <w:rPr>
                <w:rFonts w:ascii="Calibri" w:hAnsi="Calibri" w:cs="Calibri"/>
                <w:lang w:val="it-IT"/>
              </w:rPr>
              <w:t xml:space="preserve">  Il testo regolativo </w:t>
            </w:r>
          </w:p>
          <w:p w:rsidR="00D5670E" w:rsidRPr="002748B0" w:rsidRDefault="00D5670E" w:rsidP="00D5670E">
            <w:pPr>
              <w:pStyle w:val="Corpotesto"/>
              <w:spacing w:after="0"/>
              <w:jc w:val="left"/>
              <w:rPr>
                <w:rFonts w:ascii="Calibri" w:eastAsia="Arial Narrow" w:hAnsi="Calibri" w:cs="Calibri"/>
                <w:sz w:val="22"/>
                <w:szCs w:val="22"/>
                <w:lang w:val="en-US" w:eastAsia="en-US"/>
              </w:rPr>
            </w:pPr>
            <w:r w:rsidRPr="002748B0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               </w:t>
            </w:r>
            <w:r w:rsidRPr="002748B0">
              <w:rPr>
                <w:rFonts w:ascii="Calibri" w:eastAsia="Arial Narrow" w:hAnsi="Calibri" w:cs="Calibri"/>
                <w:w w:val="95"/>
                <w:sz w:val="22"/>
                <w:szCs w:val="22"/>
                <w:lang w:val="en-US" w:eastAsia="en-US"/>
              </w:rPr>
              <w:t>La famiglia</w:t>
            </w:r>
          </w:p>
          <w:p w:rsidR="00D5670E" w:rsidRPr="002748B0" w:rsidRDefault="00D5670E" w:rsidP="004C6AF3">
            <w:pPr>
              <w:widowControl w:val="0"/>
              <w:numPr>
                <w:ilvl w:val="0"/>
                <w:numId w:val="24"/>
              </w:numPr>
              <w:tabs>
                <w:tab w:val="left" w:pos="828"/>
                <w:tab w:val="left" w:pos="829"/>
              </w:tabs>
              <w:autoSpaceDE w:val="0"/>
              <w:autoSpaceDN w:val="0"/>
              <w:spacing w:before="13"/>
              <w:jc w:val="left"/>
              <w:rPr>
                <w:rFonts w:ascii="Calibri" w:eastAsia="Arial Narrow" w:hAnsi="Calibri" w:cs="Calibri"/>
                <w:sz w:val="22"/>
                <w:szCs w:val="22"/>
                <w:lang w:val="en-US" w:eastAsia="en-US"/>
              </w:rPr>
            </w:pPr>
            <w:r w:rsidRPr="002748B0">
              <w:rPr>
                <w:rFonts w:ascii="Calibri" w:eastAsia="Arial Narrow" w:hAnsi="Calibri" w:cs="Calibri"/>
                <w:w w:val="95"/>
                <w:sz w:val="22"/>
                <w:szCs w:val="22"/>
                <w:lang w:val="en-US" w:eastAsia="en-US"/>
              </w:rPr>
              <w:lastRenderedPageBreak/>
              <w:t>L’amicizia</w:t>
            </w:r>
          </w:p>
          <w:p w:rsidR="00D5670E" w:rsidRPr="002748B0" w:rsidRDefault="00D5670E" w:rsidP="004C6AF3">
            <w:pPr>
              <w:widowControl w:val="0"/>
              <w:numPr>
                <w:ilvl w:val="0"/>
                <w:numId w:val="24"/>
              </w:numPr>
              <w:tabs>
                <w:tab w:val="left" w:pos="828"/>
                <w:tab w:val="left" w:pos="829"/>
              </w:tabs>
              <w:autoSpaceDE w:val="0"/>
              <w:autoSpaceDN w:val="0"/>
              <w:spacing w:before="14"/>
              <w:jc w:val="left"/>
              <w:rPr>
                <w:rFonts w:ascii="Calibri" w:eastAsia="Arial Narrow" w:hAnsi="Calibri" w:cs="Calibri"/>
                <w:sz w:val="22"/>
                <w:szCs w:val="22"/>
                <w:lang w:val="en-US" w:eastAsia="en-US"/>
              </w:rPr>
            </w:pPr>
            <w:r w:rsidRPr="002748B0">
              <w:rPr>
                <w:rFonts w:ascii="Calibri" w:eastAsia="Arial Narrow" w:hAnsi="Calibri" w:cs="Calibri"/>
                <w:sz w:val="22"/>
                <w:szCs w:val="22"/>
                <w:lang w:val="en-US" w:eastAsia="en-US"/>
              </w:rPr>
              <w:t>Il lavoro</w:t>
            </w:r>
          </w:p>
          <w:p w:rsidR="00D5670E" w:rsidRPr="002748B0" w:rsidRDefault="00D5670E" w:rsidP="004C6AF3">
            <w:pPr>
              <w:pStyle w:val="TableParagraph"/>
              <w:numPr>
                <w:ilvl w:val="0"/>
                <w:numId w:val="24"/>
              </w:numPr>
              <w:tabs>
                <w:tab w:val="left" w:pos="828"/>
                <w:tab w:val="left" w:pos="829"/>
              </w:tabs>
              <w:rPr>
                <w:rFonts w:ascii="Calibri" w:hAnsi="Calibri" w:cs="Calibri"/>
                <w:lang w:val="it-IT"/>
              </w:rPr>
            </w:pPr>
            <w:r w:rsidRPr="002748B0">
              <w:rPr>
                <w:rFonts w:ascii="Calibri" w:hAnsi="Calibri" w:cs="Calibri"/>
              </w:rPr>
              <w:t>L'ambiente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FABF8F"/>
          </w:tcPr>
          <w:p w:rsidR="00D5670E" w:rsidRPr="002748B0" w:rsidRDefault="00D5670E" w:rsidP="00D5670E">
            <w:pPr>
              <w:jc w:val="center"/>
              <w:rPr>
                <w:rFonts w:ascii="Calibri" w:hAnsi="Calibri" w:cs="Calibri"/>
                <w:b/>
                <w:smallCaps/>
                <w:sz w:val="22"/>
                <w:szCs w:val="22"/>
              </w:rPr>
            </w:pPr>
            <w:r w:rsidRPr="002748B0">
              <w:rPr>
                <w:rFonts w:ascii="Calibri" w:hAnsi="Calibri" w:cs="Calibri"/>
                <w:b/>
                <w:smallCaps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auto"/>
          </w:tcPr>
          <w:p w:rsidR="00D5670E" w:rsidRDefault="00D5670E" w:rsidP="00D5670E">
            <w:pPr>
              <w:spacing w:after="12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 </w:t>
            </w:r>
          </w:p>
          <w:p w:rsidR="00D5670E" w:rsidRPr="00F76A8E" w:rsidRDefault="00D5670E" w:rsidP="00D5670E">
            <w:pPr>
              <w:pStyle w:val="Corpodeltesto3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 w:rsidRPr="00F76A8E"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 xml:space="preserve">Analisi di un testo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non letterario scelto tra quelli studiati nell’U.F.</w:t>
            </w:r>
          </w:p>
          <w:p w:rsidR="00D5670E" w:rsidRPr="0006662C" w:rsidRDefault="00D5670E" w:rsidP="00D5670E">
            <w:pPr>
              <w:spacing w:after="120"/>
              <w:jc w:val="center"/>
              <w:rPr>
                <w:rFonts w:cs="Calibri"/>
                <w:color w:val="000000"/>
              </w:rPr>
            </w:pPr>
            <w:r w:rsidRPr="00DA723C">
              <w:rPr>
                <w:rFonts w:ascii="Calibri" w:hAnsi="Calibri" w:cs="Calibri"/>
                <w:color w:val="000000"/>
                <w:sz w:val="24"/>
              </w:rPr>
              <w:t>Colloquio : esposizione orale, interventi, osservazioni e commenti sugli argomenti proposti evidenziando un’adeguata proprietà di linguaggio e l’uso consapevole  del lessico specifico.</w:t>
            </w:r>
          </w:p>
        </w:tc>
      </w:tr>
    </w:tbl>
    <w:p w:rsidR="00D5670E" w:rsidRDefault="00D5670E" w:rsidP="00D5670E"/>
    <w:p w:rsidR="00D5670E" w:rsidRDefault="00D5670E" w:rsidP="00D5670E"/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7"/>
        <w:gridCol w:w="1965"/>
        <w:gridCol w:w="422"/>
        <w:gridCol w:w="852"/>
        <w:gridCol w:w="1114"/>
        <w:gridCol w:w="1270"/>
        <w:gridCol w:w="353"/>
        <w:gridCol w:w="1382"/>
        <w:gridCol w:w="611"/>
        <w:gridCol w:w="664"/>
        <w:gridCol w:w="606"/>
        <w:gridCol w:w="422"/>
        <w:gridCol w:w="2233"/>
        <w:gridCol w:w="282"/>
        <w:gridCol w:w="440"/>
      </w:tblGrid>
      <w:tr w:rsidR="00D5670E" w:rsidRPr="009765E9" w:rsidTr="00D5670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5670E" w:rsidRPr="009765E9" w:rsidTr="00D5670E"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5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b/>
                <w:bCs/>
                <w:szCs w:val="28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4"/>
              </w:rPr>
              <w:t>PROFESSIONALE INDUSTRIA E ARTIGIANATO PER IL MADE IN ITALY</w:t>
            </w:r>
          </w:p>
        </w:tc>
      </w:tr>
      <w:tr w:rsidR="00D5670E" w:rsidRPr="009765E9" w:rsidTr="00D5670E">
        <w:tc>
          <w:tcPr>
            <w:tcW w:w="16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8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3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italiano</w:t>
            </w:r>
          </w:p>
        </w:tc>
      </w:tr>
      <w:tr w:rsidR="00D5670E" w:rsidRPr="009765E9" w:rsidTr="00D5670E">
        <w:tc>
          <w:tcPr>
            <w:tcW w:w="135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c>
          <w:tcPr>
            <w:tcW w:w="36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1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06662C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D5670E" w:rsidRPr="0006662C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Padroneggiare gli strumenti espressivi ed argomentativi indispensabili per gestire l’interazione comunicativa verbale in vari contesti</w:t>
            </w:r>
          </w:p>
        </w:tc>
      </w:tr>
      <w:tr w:rsidR="00D5670E" w:rsidRPr="009765E9" w:rsidTr="00D5670E">
        <w:tc>
          <w:tcPr>
            <w:tcW w:w="3632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1" w:type="dxa"/>
            <w:gridSpan w:val="13"/>
            <w:shd w:val="clear" w:color="auto" w:fill="auto"/>
          </w:tcPr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Gestire l’interazione</w:t>
            </w:r>
            <w:r>
              <w:rPr>
                <w:sz w:val="22"/>
                <w:szCs w:val="22"/>
              </w:rPr>
              <w:t xml:space="preserve"> comunicativa, orale e scritta, </w:t>
            </w:r>
            <w:r w:rsidRPr="0006662C">
              <w:rPr>
                <w:sz w:val="22"/>
                <w:szCs w:val="22"/>
              </w:rPr>
              <w:t>in relazione agli interlocutori e al contesto.</w:t>
            </w:r>
            <w:r>
              <w:rPr>
                <w:sz w:val="22"/>
                <w:szCs w:val="22"/>
              </w:rPr>
              <w:t xml:space="preserve"> Comprendere i punti principali </w:t>
            </w:r>
            <w:r w:rsidRPr="0006662C">
              <w:rPr>
                <w:sz w:val="22"/>
                <w:szCs w:val="22"/>
              </w:rPr>
              <w:t>di testi orali e scritti di varia tipologia, provenienti da fonti divers</w:t>
            </w:r>
            <w:r>
              <w:rPr>
                <w:sz w:val="22"/>
                <w:szCs w:val="22"/>
              </w:rPr>
              <w:t>e, anche digitali.</w:t>
            </w:r>
          </w:p>
        </w:tc>
      </w:tr>
      <w:tr w:rsidR="00D5670E" w:rsidRPr="009765E9" w:rsidTr="00D5670E">
        <w:tc>
          <w:tcPr>
            <w:tcW w:w="36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1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Predisporre il progetto per la realizzazione di prodotti semplici e di tipologie conosciute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sulla base di specifiche dettagliate riguardanti i materiali, le tecniche di lavorazione, la funzione e le dimensioni.</w:t>
            </w:r>
          </w:p>
        </w:tc>
      </w:tr>
      <w:tr w:rsidR="00D5670E" w:rsidRPr="009765E9" w:rsidTr="00D5670E">
        <w:tc>
          <w:tcPr>
            <w:tcW w:w="13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22</w:t>
            </w:r>
          </w:p>
        </w:tc>
      </w:tr>
      <w:tr w:rsidR="00D5670E" w:rsidRPr="009765E9" w:rsidTr="00D5670E">
        <w:trPr>
          <w:trHeight w:val="456"/>
        </w:trPr>
        <w:tc>
          <w:tcPr>
            <w:tcW w:w="363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trHeight w:val="685"/>
        </w:trPr>
        <w:tc>
          <w:tcPr>
            <w:tcW w:w="3632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782"/>
        </w:trPr>
        <w:tc>
          <w:tcPr>
            <w:tcW w:w="363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490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0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47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9765E9" w:rsidTr="00D5670E">
        <w:trPr>
          <w:trHeight w:val="869"/>
        </w:trPr>
        <w:tc>
          <w:tcPr>
            <w:tcW w:w="4906" w:type="dxa"/>
            <w:gridSpan w:val="4"/>
            <w:shd w:val="clear" w:color="auto" w:fill="auto"/>
          </w:tcPr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lastRenderedPageBreak/>
              <w:t>•Comprendere il messaggio contenuto in un testo orale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•Cogliere le relazioni logiche tra le varie componenti di un testo orale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Esporre in modo chiaro logico e coerente esperienze vissute o testi ascoltati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Riconoscere differenti registri comunicativi di un testo orale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Affrontare molteplici situazioni comunicative scambiando informazioni, idee per esprimere anche il proprio punto di vista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Individuare il punto di vista dell’altro in contesti formali ed informali</w:t>
            </w:r>
            <w:r w:rsidRPr="0006662C">
              <w:rPr>
                <w:sz w:val="22"/>
                <w:szCs w:val="22"/>
              </w:rPr>
              <w:t xml:space="preserve"> 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Ascoltare, applicando tecniche di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supporto alla comprensione, testi prodotti da una pluralità di canali comunicativi, cogliendone i diversi punti di vista e le diverse argomentazioni e riconoscendone la tipologia testuale, la fonte, lo scopo,</w:t>
            </w:r>
          </w:p>
          <w:p w:rsidR="00D5670E" w:rsidRPr="0006662C" w:rsidRDefault="00D5670E" w:rsidP="00D5670E">
            <w:pPr>
              <w:jc w:val="left"/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l’argomento, le informazioni.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Cogliere in una conversazione o in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una discussione i diversi punti di vista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e le diverse argomentazioni per poter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intervenire con pertinenza e coerenza.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Identificare e formalizzare le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richieste del cliente in contesti semplici, ricorrenti e ben definiti.</w:t>
            </w:r>
          </w:p>
        </w:tc>
        <w:tc>
          <w:tcPr>
            <w:tcW w:w="4730" w:type="dxa"/>
            <w:gridSpan w:val="5"/>
            <w:shd w:val="clear" w:color="auto" w:fill="auto"/>
            <w:vAlign w:val="center"/>
          </w:tcPr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Principali strutture grammaticali della lingua italiana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Elementi di base della funzioni della lingua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Lessico fondamentale per la gestione di semplici comunicazioni orali in contesti formali e informali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Contesto, scopo e destinatario della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comunicazione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Codici fondamentali della comunicazione orale, verbale e non verbale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Principi di organizzazione del discorso descrittivo, narrativo, espositivo, argomentativo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 xml:space="preserve"> </w:t>
            </w:r>
            <w:r w:rsidRPr="0006662C">
              <w:rPr>
                <w:sz w:val="22"/>
                <w:szCs w:val="22"/>
              </w:rPr>
              <w:t>Il sistema e le strutture fondamentali della lingua italiana ai diversi livelli: fonologia, ortografia, morfologia, sintassi del verbo e della frase semplice, frase complessa, lessico.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Strumenti e codici della comunicazione e loro connessioni in contesti formali, organizzativi e professionali.</w:t>
            </w:r>
          </w:p>
          <w:p w:rsidR="00D5670E" w:rsidRPr="0006662C" w:rsidRDefault="00D5670E" w:rsidP="00D5670E">
            <w:pPr>
              <w:pStyle w:val="Corpotesto"/>
              <w:spacing w:after="0"/>
              <w:jc w:val="left"/>
              <w:rPr>
                <w:sz w:val="22"/>
                <w:szCs w:val="22"/>
                <w:lang w:val="it-IT"/>
              </w:rPr>
            </w:pPr>
          </w:p>
          <w:p w:rsidR="00D5670E" w:rsidRPr="0006662C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 w:rsidRPr="0006662C">
              <w:rPr>
                <w:sz w:val="22"/>
                <w:szCs w:val="22"/>
              </w:rPr>
              <w:t>Tecniche di ascolto e di comunicazione</w:t>
            </w:r>
          </w:p>
        </w:tc>
        <w:tc>
          <w:tcPr>
            <w:tcW w:w="4647" w:type="dxa"/>
            <w:gridSpan w:val="6"/>
            <w:shd w:val="clear" w:color="auto" w:fill="auto"/>
            <w:vAlign w:val="center"/>
          </w:tcPr>
          <w:p w:rsidR="00D5670E" w:rsidRPr="009765E9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 w:rsidRPr="00F400A7">
              <w:rPr>
                <w:rFonts w:ascii="Calibri" w:hAnsi="Calibri" w:cs="Calibri"/>
                <w:color w:val="000000"/>
                <w:sz w:val="24"/>
                <w:lang w:val="it-IT" w:eastAsia="it-IT"/>
              </w:rPr>
              <w:t>La sintassi della frase semplice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auto"/>
          </w:tcPr>
          <w:p w:rsidR="00D5670E" w:rsidRDefault="00D5670E" w:rsidP="00D5670E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D5670E" w:rsidRDefault="00D5670E" w:rsidP="00D5670E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  <w:p w:rsidR="00D5670E" w:rsidRPr="00A66720" w:rsidRDefault="00D5670E" w:rsidP="00D5670E">
            <w:pPr>
              <w:pStyle w:val="Corpodeltesto3"/>
              <w:jc w:val="center"/>
              <w:rPr>
                <w:color w:val="000000"/>
                <w:sz w:val="22"/>
                <w:szCs w:val="22"/>
              </w:rPr>
            </w:pPr>
            <w:r w:rsidRPr="00A66720">
              <w:rPr>
                <w:color w:val="000000"/>
                <w:sz w:val="22"/>
                <w:szCs w:val="22"/>
              </w:rPr>
              <w:t xml:space="preserve">Esercizi di individuazione , riconoscimento e analisi delle strutture della lingua presenti in un testo. </w:t>
            </w:r>
          </w:p>
          <w:p w:rsidR="00D5670E" w:rsidRPr="009765E9" w:rsidRDefault="00D5670E" w:rsidP="00D5670E">
            <w:pPr>
              <w:pStyle w:val="Corpodeltesto3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 w:rsidRPr="00DA723C">
              <w:rPr>
                <w:rFonts w:ascii="Calibri" w:hAnsi="Calibri" w:cs="Calibri"/>
                <w:color w:val="000000"/>
                <w:sz w:val="24"/>
              </w:rPr>
              <w:t xml:space="preserve">Colloquio : esposizione orale, interventi, osservazioni e commenti sugli argomenti proposti evidenziando un’adeguata proprietà di linguaggio e </w:t>
            </w:r>
            <w:r w:rsidRPr="00DA723C">
              <w:rPr>
                <w:rFonts w:ascii="Calibri" w:hAnsi="Calibri" w:cs="Calibri"/>
                <w:color w:val="000000"/>
                <w:sz w:val="24"/>
              </w:rPr>
              <w:lastRenderedPageBreak/>
              <w:t>l’uso consapevole  del lessico specifico.</w:t>
            </w:r>
          </w:p>
        </w:tc>
      </w:tr>
      <w:tr w:rsidR="00D5670E" w:rsidRPr="009765E9" w:rsidTr="00D5670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U.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F. n.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5670E" w:rsidRPr="009765E9" w:rsidTr="00D5670E"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ii</w:t>
            </w:r>
          </w:p>
        </w:tc>
        <w:tc>
          <w:tcPr>
            <w:tcW w:w="435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color w:val="000000"/>
                <w:sz w:val="24"/>
              </w:rPr>
              <w:t xml:space="preserve"> PROFESSIONALE INDUSTRIA E ARTIGIANATO PER IL MADE IN ITALY</w:t>
            </w:r>
          </w:p>
        </w:tc>
      </w:tr>
      <w:tr w:rsidR="00D5670E" w:rsidRPr="009765E9" w:rsidTr="00D5670E">
        <w:tc>
          <w:tcPr>
            <w:tcW w:w="16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8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3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italiano</w:t>
            </w:r>
          </w:p>
        </w:tc>
      </w:tr>
      <w:tr w:rsidR="00D5670E" w:rsidRPr="009765E9" w:rsidTr="00D5670E">
        <w:tc>
          <w:tcPr>
            <w:tcW w:w="135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c>
          <w:tcPr>
            <w:tcW w:w="36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1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Leggere, comprendere ed interpretare testi scritti di vario tipo</w:t>
            </w:r>
          </w:p>
        </w:tc>
      </w:tr>
      <w:tr w:rsidR="00D5670E" w:rsidRPr="009765E9" w:rsidTr="00D5670E">
        <w:tc>
          <w:tcPr>
            <w:tcW w:w="3632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1" w:type="dxa"/>
            <w:gridSpan w:val="13"/>
            <w:shd w:val="clear" w:color="auto" w:fill="auto"/>
          </w:tcPr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Elaborare testi funzionali, orali e scritti, di varie tipologie, per descrivere esperienze, spiegare fenomeni e concetti, raccontare eventi, con un uso corretto del lessico di base e un uso appropriato delle competenze espressive</w:t>
            </w:r>
          </w:p>
        </w:tc>
      </w:tr>
      <w:tr w:rsidR="00D5670E" w:rsidRPr="009765E9" w:rsidTr="00D5670E">
        <w:tc>
          <w:tcPr>
            <w:tcW w:w="36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1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Predisporre il progetto per la realizzazione di prodotti semplici e di tipologie conosciute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sulla base di specifiche dettagliate riguardanti i materiali, le tecniche di lavorazione, la funzione e le dimensioni.</w:t>
            </w:r>
          </w:p>
        </w:tc>
      </w:tr>
      <w:tr w:rsidR="00D5670E" w:rsidRPr="009765E9" w:rsidTr="00D5670E">
        <w:tc>
          <w:tcPr>
            <w:tcW w:w="13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22</w:t>
            </w:r>
          </w:p>
        </w:tc>
      </w:tr>
      <w:tr w:rsidR="00D5670E" w:rsidRPr="009765E9" w:rsidTr="00D5670E">
        <w:trPr>
          <w:trHeight w:val="456"/>
        </w:trPr>
        <w:tc>
          <w:tcPr>
            <w:tcW w:w="363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trHeight w:val="685"/>
        </w:trPr>
        <w:tc>
          <w:tcPr>
            <w:tcW w:w="3632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782"/>
        </w:trPr>
        <w:tc>
          <w:tcPr>
            <w:tcW w:w="363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490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0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47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9765E9" w:rsidTr="00D5670E">
        <w:trPr>
          <w:trHeight w:val="869"/>
        </w:trPr>
        <w:tc>
          <w:tcPr>
            <w:tcW w:w="4906" w:type="dxa"/>
            <w:gridSpan w:val="4"/>
            <w:shd w:val="clear" w:color="auto" w:fill="auto"/>
          </w:tcPr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Padroneggiare le strutture della lingua presenti nei testi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Applicare strategie diverse di lettura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 xml:space="preserve">• Individuare natura, funzione e principali scopi </w:t>
            </w:r>
            <w:r w:rsidRPr="0006662C">
              <w:rPr>
                <w:b/>
                <w:bCs/>
                <w:sz w:val="22"/>
                <w:szCs w:val="22"/>
              </w:rPr>
              <w:lastRenderedPageBreak/>
              <w:t>comunicativi ed espressivi di un testo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Cogliere i caratteri specifici di un testo letterario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Scrivere testi di tipo diverso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(narrativo, descrittivo, espositivo,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regolativo, argomentativo) anche in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formato digitale, corretti sul piano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morfosintattico e ortografico, con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scelte lessicali appropriate, coerenti e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coesi, adeguati allo scopo e al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destinatario, curati nell’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impaginazione, con lo sviluppo chiaro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di un’idea di fondo e con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riferimenti/citazioni funzionali al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discorso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Identificare e formalizzare le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richieste del cliente in contesti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semplici, ricorrenti e ben</w:t>
            </w:r>
          </w:p>
          <w:p w:rsidR="00D5670E" w:rsidRPr="0006662C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definiti.</w:t>
            </w:r>
          </w:p>
        </w:tc>
        <w:tc>
          <w:tcPr>
            <w:tcW w:w="4730" w:type="dxa"/>
            <w:gridSpan w:val="5"/>
            <w:shd w:val="clear" w:color="auto" w:fill="auto"/>
            <w:vAlign w:val="center"/>
          </w:tcPr>
          <w:p w:rsidR="00D5670E" w:rsidRPr="0006662C" w:rsidRDefault="00D5670E" w:rsidP="004C6AF3">
            <w:pPr>
              <w:pStyle w:val="Paragrafoelenco"/>
              <w:numPr>
                <w:ilvl w:val="0"/>
                <w:numId w:val="38"/>
              </w:numPr>
              <w:ind w:left="197" w:hanging="141"/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lastRenderedPageBreak/>
              <w:t>Strutture essenziali dei testi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narrativi, espositivi, argomentativi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Principali connettivi logici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lastRenderedPageBreak/>
              <w:t>• Varietà lessicali in rapporto ad ambiti e contesti diversi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Tecniche di lettura analitica e sintetica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Tecniche di lettura espressiva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 xml:space="preserve">• Denotazione e connotazione 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Principali generi letterari, con particolare riferimento alla tradizione italiana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Contesto storico di riferimento di alcuni autori e opere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Strutture essenziali dei testi funzionali: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descrittivi, espositivi, , espressivi, valutativo interpretativi,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argomentativi, regolativi</w:t>
            </w:r>
          </w:p>
          <w:p w:rsidR="00D5670E" w:rsidRPr="0006662C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 w:rsidRPr="0006662C">
              <w:rPr>
                <w:sz w:val="22"/>
                <w:szCs w:val="22"/>
              </w:rPr>
              <w:t>Tecniche di ascolto e di comunicazione</w:t>
            </w:r>
          </w:p>
        </w:tc>
        <w:tc>
          <w:tcPr>
            <w:tcW w:w="4647" w:type="dxa"/>
            <w:gridSpan w:val="6"/>
            <w:shd w:val="clear" w:color="auto" w:fill="auto"/>
            <w:vAlign w:val="center"/>
          </w:tcPr>
          <w:p w:rsidR="00D5670E" w:rsidRPr="0008027E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4"/>
                <w:lang w:val="it-IT" w:eastAsia="it-IT"/>
              </w:rPr>
            </w:pPr>
            <w:r w:rsidRPr="0008027E">
              <w:rPr>
                <w:rFonts w:ascii="Calibri" w:hAnsi="Calibri" w:cs="Calibri"/>
                <w:color w:val="000000"/>
                <w:sz w:val="24"/>
                <w:lang w:val="it-IT" w:eastAsia="it-IT"/>
              </w:rPr>
              <w:lastRenderedPageBreak/>
              <w:t>La sintassi della frase complessa</w:t>
            </w:r>
          </w:p>
          <w:p w:rsidR="00D5670E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4"/>
                <w:lang w:val="it-IT" w:eastAsia="it-IT"/>
              </w:rPr>
            </w:pPr>
          </w:p>
          <w:p w:rsidR="00D5670E" w:rsidRPr="0008027E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4"/>
                <w:lang w:val="it-IT" w:eastAsia="it-IT"/>
              </w:rPr>
            </w:pPr>
            <w:r w:rsidRPr="0008027E">
              <w:rPr>
                <w:rFonts w:ascii="Calibri" w:hAnsi="Calibri" w:cs="Calibri"/>
                <w:color w:val="000000"/>
                <w:sz w:val="24"/>
                <w:lang w:val="it-IT" w:eastAsia="it-IT"/>
              </w:rPr>
              <w:t>Il linguaggio della poesia</w:t>
            </w:r>
          </w:p>
          <w:p w:rsidR="00D5670E" w:rsidRPr="009765E9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auto"/>
          </w:tcPr>
          <w:p w:rsidR="00D5670E" w:rsidRPr="00BD0AE3" w:rsidRDefault="00D5670E" w:rsidP="00D5670E">
            <w:pPr>
              <w:pStyle w:val="Corpodeltesto3"/>
              <w:rPr>
                <w:color w:val="000000"/>
                <w:sz w:val="22"/>
                <w:szCs w:val="22"/>
                <w:lang w:val="it-IT"/>
              </w:rPr>
            </w:pPr>
          </w:p>
          <w:p w:rsidR="00D5670E" w:rsidRPr="0008027E" w:rsidRDefault="00D5670E" w:rsidP="00D5670E">
            <w:pPr>
              <w:pStyle w:val="Corpodeltesto3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 xml:space="preserve"> </w:t>
            </w:r>
            <w:r w:rsidRPr="0008027E">
              <w:rPr>
                <w:rFonts w:ascii="Calibri" w:hAnsi="Calibri" w:cs="Calibri"/>
                <w:color w:val="000000"/>
                <w:sz w:val="24"/>
                <w:szCs w:val="24"/>
                <w:lang w:val="it-IT" w:eastAsia="it-IT"/>
              </w:rPr>
              <w:t xml:space="preserve">Analisi 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it-IT" w:eastAsia="it-IT"/>
              </w:rPr>
              <w:t>della struttura</w:t>
            </w:r>
            <w:r w:rsidRPr="0008027E">
              <w:rPr>
                <w:rFonts w:ascii="Calibri" w:hAnsi="Calibri" w:cs="Calibri"/>
                <w:color w:val="000000"/>
                <w:sz w:val="24"/>
                <w:szCs w:val="24"/>
                <w:lang w:val="it-IT" w:eastAsia="it-IT"/>
              </w:rPr>
              <w:t xml:space="preserve"> di un testo poetico</w:t>
            </w:r>
          </w:p>
          <w:p w:rsidR="00D5670E" w:rsidRPr="00BD0AE3" w:rsidRDefault="00D5670E" w:rsidP="00D5670E">
            <w:pPr>
              <w:pStyle w:val="Corpodeltesto3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 w:rsidRPr="00DA723C">
              <w:rPr>
                <w:rFonts w:ascii="Calibri" w:hAnsi="Calibri" w:cs="Calibri"/>
                <w:color w:val="000000"/>
                <w:sz w:val="24"/>
              </w:rPr>
              <w:t>Colloquio : esposizione orale, interventi, osservazioni e commenti sugli argomenti proposti evidenziando un’adeguata proprietà di linguaggio e l’uso consapevole  del lessico specifico.</w:t>
            </w:r>
          </w:p>
        </w:tc>
      </w:tr>
    </w:tbl>
    <w:p w:rsidR="00D5670E" w:rsidRDefault="00D5670E" w:rsidP="00D5670E">
      <w:pPr>
        <w:rPr>
          <w:b/>
          <w:sz w:val="22"/>
          <w:szCs w:val="22"/>
        </w:rPr>
      </w:pPr>
    </w:p>
    <w:p w:rsidR="00D5670E" w:rsidRDefault="00D5670E" w:rsidP="00D5670E">
      <w:pPr>
        <w:rPr>
          <w:b/>
          <w:sz w:val="22"/>
          <w:szCs w:val="22"/>
        </w:rPr>
      </w:pPr>
    </w:p>
    <w:p w:rsidR="00D5670E" w:rsidRDefault="00D5670E" w:rsidP="00D5670E">
      <w:pPr>
        <w:rPr>
          <w:b/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5"/>
        <w:gridCol w:w="421"/>
        <w:gridCol w:w="853"/>
        <w:gridCol w:w="1114"/>
        <w:gridCol w:w="1270"/>
        <w:gridCol w:w="353"/>
        <w:gridCol w:w="1382"/>
        <w:gridCol w:w="611"/>
        <w:gridCol w:w="664"/>
        <w:gridCol w:w="606"/>
        <w:gridCol w:w="422"/>
        <w:gridCol w:w="2234"/>
        <w:gridCol w:w="282"/>
        <w:gridCol w:w="440"/>
      </w:tblGrid>
      <w:tr w:rsidR="00D5670E" w:rsidRPr="009765E9" w:rsidTr="00D5670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3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5670E" w:rsidRPr="009765E9" w:rsidTr="00D5670E"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ii</w:t>
            </w:r>
          </w:p>
        </w:tc>
        <w:tc>
          <w:tcPr>
            <w:tcW w:w="435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6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color w:val="000000"/>
                <w:sz w:val="24"/>
              </w:rPr>
              <w:t xml:space="preserve"> PROFESSIONALE INDUSTRIA E ARTIGIANATO PER IL MADE IN ITALY</w:t>
            </w:r>
          </w:p>
        </w:tc>
      </w:tr>
      <w:tr w:rsidR="00D5670E" w:rsidRPr="009765E9" w:rsidTr="00D5670E">
        <w:tc>
          <w:tcPr>
            <w:tcW w:w="16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8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4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Italiano</w:t>
            </w:r>
          </w:p>
        </w:tc>
      </w:tr>
      <w:tr w:rsidR="00D5670E" w:rsidRPr="009765E9" w:rsidTr="00D5670E">
        <w:tc>
          <w:tcPr>
            <w:tcW w:w="135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Monte ore curriculare annuale n.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c>
          <w:tcPr>
            <w:tcW w:w="3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Produrre testi di vario tipo in relazione ai differenti scopi comunicativi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Leggere, comprendere ed interpretare testi scritti di vario tipo</w:t>
            </w:r>
          </w:p>
        </w:tc>
      </w:tr>
      <w:tr w:rsidR="00D5670E" w:rsidRPr="009765E9" w:rsidTr="00D5670E">
        <w:tc>
          <w:tcPr>
            <w:tcW w:w="3631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shd w:val="clear" w:color="auto" w:fill="auto"/>
          </w:tcPr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Gestire l’interazione comunicativa, orale e scritta, in relazione agli interlocutori e al contesto. Comprendere i punti principali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di testi orali e scritti di varia tipologia, provenienti da fonti diverse, anche digitali.</w:t>
            </w:r>
          </w:p>
        </w:tc>
      </w:tr>
      <w:tr w:rsidR="00D5670E" w:rsidRPr="009765E9" w:rsidTr="00D5670E">
        <w:tc>
          <w:tcPr>
            <w:tcW w:w="3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Default="00D5670E" w:rsidP="00D5670E"/>
        </w:tc>
      </w:tr>
      <w:tr w:rsidR="00D5670E" w:rsidRPr="009765E9" w:rsidTr="00D5670E">
        <w:tc>
          <w:tcPr>
            <w:tcW w:w="13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22</w:t>
            </w:r>
          </w:p>
        </w:tc>
      </w:tr>
      <w:tr w:rsidR="00D5670E" w:rsidRPr="009765E9" w:rsidTr="00D5670E">
        <w:trPr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trHeight w:val="685"/>
        </w:trPr>
        <w:tc>
          <w:tcPr>
            <w:tcW w:w="363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782"/>
        </w:trPr>
        <w:tc>
          <w:tcPr>
            <w:tcW w:w="363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4905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0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48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9765E9" w:rsidTr="00D5670E">
        <w:trPr>
          <w:trHeight w:val="869"/>
        </w:trPr>
        <w:tc>
          <w:tcPr>
            <w:tcW w:w="4905" w:type="dxa"/>
            <w:gridSpan w:val="4"/>
            <w:shd w:val="clear" w:color="auto" w:fill="auto"/>
          </w:tcPr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Ricercare , acquisire e selezionare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informazioni generali e specifiche in funzione della produzione di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testi scritti di vario tipo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Prendere appunti e redigere sintesi e relazioni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Rielaborare in forma chiara le informazioni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 xml:space="preserve"> • Produrre testi corretti e coerenti adeguati alle diverse situazioni comunicative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Padroneggiare le strutture della lingua presenti nei testi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lastRenderedPageBreak/>
              <w:t>• Applicare strategie diverse di lettura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Individuare natura, funzione e principali scopi comunicativi ed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espressivi di un testo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Cogliere i caratteri specifici di un testo letterario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Ascoltare, applicando tecniche di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supporto alla comprensione, testi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prodotti da una pluralità di canali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comunicativi, cogliendone i diversi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punti di vista e le diverse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argomentazioni e riconoscendone la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tipologia testuale, la fonte, lo scopo,</w:t>
            </w:r>
          </w:p>
          <w:p w:rsidR="00D5670E" w:rsidRPr="0006662C" w:rsidRDefault="00D5670E" w:rsidP="00D5670E">
            <w:pPr>
              <w:jc w:val="left"/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l’argomento, le informazioni.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Cogliere in una conversazione o in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una discussione i diversi punti di vista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e le diverse argomentazioni per poter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intervenire con pertinenza e</w:t>
            </w:r>
          </w:p>
          <w:p w:rsidR="00D5670E" w:rsidRPr="0006662C" w:rsidRDefault="00D5670E" w:rsidP="00D5670E">
            <w:pPr>
              <w:jc w:val="left"/>
              <w:rPr>
                <w:b/>
                <w:bCs/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coerenza.</w:t>
            </w:r>
          </w:p>
          <w:p w:rsidR="00D5670E" w:rsidRPr="0006662C" w:rsidRDefault="00D5670E" w:rsidP="00D5670E">
            <w:pPr>
              <w:jc w:val="left"/>
              <w:rPr>
                <w:b/>
                <w:bCs/>
                <w:sz w:val="22"/>
                <w:szCs w:val="22"/>
              </w:rPr>
            </w:pPr>
          </w:p>
          <w:p w:rsidR="00D5670E" w:rsidRPr="0006662C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30" w:type="dxa"/>
            <w:gridSpan w:val="5"/>
            <w:shd w:val="clear" w:color="auto" w:fill="auto"/>
          </w:tcPr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lastRenderedPageBreak/>
              <w:t>• Elementi strutturali di un testo scritto coerente e coeso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 xml:space="preserve">• Uso dei dizionari 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 xml:space="preserve">• Modalità e tecniche delle diverse forme di produzione scritta: riassunto, lettera, relazioni, ecc. 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Fasi della produzione scritta: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pianificazione, stesura e revisione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Strutture essenziali dei testi narrativi, espositivi, argomentativi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lastRenderedPageBreak/>
              <w:t>• Principali connettivi logici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Varietà lessicali in rapporto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ad ambiti e contesti diversi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Tecniche di lettura analitica e sintetica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Tecniche di lettura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Espressiva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Denotazione e connotazione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Principali generi letterari, con particolare riferimento alla tradizione italiana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Contesto storico di riferimento di alcuni autori e opere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Il sistema e le strutture fondamentali della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lingua italiana ai diversi livelli: fonologia,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ortografia, morfologia, sintassi del verbo e della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frase semplice, frase complessa, lessico.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Strumenti e codici della comunicazione e loro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connessioni in contesti formali, organizzativi 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professionali.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48" w:type="dxa"/>
            <w:gridSpan w:val="6"/>
            <w:shd w:val="clear" w:color="auto" w:fill="auto"/>
            <w:vAlign w:val="center"/>
          </w:tcPr>
          <w:p w:rsidR="00D5670E" w:rsidRPr="009765E9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sz w:val="24"/>
              </w:rPr>
              <w:lastRenderedPageBreak/>
              <w:t>D</w:t>
            </w:r>
            <w:r w:rsidRPr="0052043E">
              <w:rPr>
                <w:rFonts w:ascii="Calibri" w:hAnsi="Calibri" w:cs="Calibri"/>
                <w:sz w:val="24"/>
              </w:rPr>
              <w:t>ue grandi temi della lirica: l’amore</w:t>
            </w:r>
            <w:r>
              <w:rPr>
                <w:rFonts w:ascii="Calibri" w:hAnsi="Calibri" w:cs="Calibri"/>
                <w:sz w:val="24"/>
              </w:rPr>
              <w:t xml:space="preserve"> e </w:t>
            </w:r>
            <w:r w:rsidRPr="0052043E">
              <w:rPr>
                <w:rFonts w:ascii="Calibri" w:hAnsi="Calibri" w:cs="Calibri"/>
                <w:sz w:val="24"/>
              </w:rPr>
              <w:t>la natura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auto"/>
          </w:tcPr>
          <w:p w:rsidR="00D5670E" w:rsidRPr="00006B1A" w:rsidRDefault="00D5670E" w:rsidP="00D5670E">
            <w:pPr>
              <w:pStyle w:val="Corpodeltesto3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it-IT" w:eastAsia="it-IT"/>
              </w:rPr>
            </w:pPr>
            <w:r w:rsidRPr="00006B1A">
              <w:rPr>
                <w:rFonts w:ascii="Calibri" w:hAnsi="Calibri" w:cs="Calibri"/>
                <w:color w:val="000000"/>
                <w:sz w:val="24"/>
                <w:szCs w:val="24"/>
                <w:lang w:val="it-IT" w:eastAsia="it-IT"/>
              </w:rPr>
              <w:t>An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it-IT" w:eastAsia="it-IT"/>
              </w:rPr>
              <w:t>alisi e comprensione</w:t>
            </w:r>
            <w:r w:rsidRPr="00006B1A">
              <w:rPr>
                <w:rFonts w:ascii="Calibri" w:hAnsi="Calibri" w:cs="Calibri"/>
                <w:color w:val="000000"/>
                <w:sz w:val="24"/>
                <w:szCs w:val="24"/>
                <w:lang w:val="it-IT" w:eastAsia="it-IT"/>
              </w:rPr>
              <w:t xml:space="preserve"> di un testo poetico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it-IT" w:eastAsia="it-IT"/>
              </w:rPr>
              <w:t xml:space="preserve">            </w:t>
            </w:r>
          </w:p>
          <w:p w:rsidR="00D5670E" w:rsidRPr="00BD0AE3" w:rsidRDefault="00D5670E" w:rsidP="00D5670E">
            <w:pPr>
              <w:pStyle w:val="Corpodeltesto3"/>
              <w:rPr>
                <w:color w:val="000000"/>
                <w:sz w:val="22"/>
                <w:szCs w:val="22"/>
                <w:lang w:val="it-IT"/>
              </w:rPr>
            </w:pPr>
          </w:p>
          <w:p w:rsidR="00D5670E" w:rsidRPr="0006662C" w:rsidRDefault="00D5670E" w:rsidP="00D5670E">
            <w:pPr>
              <w:pStyle w:val="Corpodeltesto3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it-IT" w:eastAsia="it-IT"/>
              </w:rPr>
            </w:pPr>
            <w:r w:rsidRPr="00DA723C">
              <w:rPr>
                <w:rFonts w:ascii="Calibri" w:hAnsi="Calibri" w:cs="Calibri"/>
                <w:color w:val="000000"/>
                <w:sz w:val="24"/>
              </w:rPr>
              <w:t>Colloquio : esposizione orale, interventi, osservazioni e commenti sugli argomenti proposti evidenziando un’adeguata proprietà di linguaggio e l’uso consapevole  del lessico specifico.</w:t>
            </w:r>
          </w:p>
        </w:tc>
      </w:tr>
    </w:tbl>
    <w:p w:rsidR="00D5670E" w:rsidRDefault="00D5670E" w:rsidP="00D5670E">
      <w:pPr>
        <w:rPr>
          <w:b/>
          <w:sz w:val="22"/>
          <w:szCs w:val="22"/>
        </w:rPr>
      </w:pPr>
    </w:p>
    <w:p w:rsidR="00D5670E" w:rsidRDefault="00D5670E" w:rsidP="00D5670E">
      <w:pPr>
        <w:rPr>
          <w:b/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5"/>
        <w:gridCol w:w="421"/>
        <w:gridCol w:w="853"/>
        <w:gridCol w:w="1114"/>
        <w:gridCol w:w="1270"/>
        <w:gridCol w:w="353"/>
        <w:gridCol w:w="1382"/>
        <w:gridCol w:w="611"/>
        <w:gridCol w:w="664"/>
        <w:gridCol w:w="606"/>
        <w:gridCol w:w="422"/>
        <w:gridCol w:w="2234"/>
        <w:gridCol w:w="282"/>
        <w:gridCol w:w="441"/>
      </w:tblGrid>
      <w:tr w:rsidR="00D5670E" w:rsidRPr="009765E9" w:rsidTr="00D5670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4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5670E" w:rsidRPr="009765E9" w:rsidTr="00D5670E"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ii</w:t>
            </w:r>
          </w:p>
        </w:tc>
        <w:tc>
          <w:tcPr>
            <w:tcW w:w="435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color w:val="000000"/>
                <w:sz w:val="24"/>
              </w:rPr>
              <w:t xml:space="preserve"> PROFESSIONALE INDUSTRIA E ARTIGIANATO PER IL MADE IN ITALY</w:t>
            </w:r>
          </w:p>
        </w:tc>
      </w:tr>
      <w:tr w:rsidR="00D5670E" w:rsidRPr="009765E9" w:rsidTr="00D5670E">
        <w:tc>
          <w:tcPr>
            <w:tcW w:w="16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Unità Formativa </w:t>
            </w:r>
          </w:p>
        </w:tc>
        <w:tc>
          <w:tcPr>
            <w:tcW w:w="7358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ITALIANO</w:t>
            </w:r>
          </w:p>
        </w:tc>
      </w:tr>
      <w:tr w:rsidR="00D5670E" w:rsidRPr="009765E9" w:rsidTr="00D5670E">
        <w:tc>
          <w:tcPr>
            <w:tcW w:w="135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c>
          <w:tcPr>
            <w:tcW w:w="36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3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06662C" w:rsidRDefault="00D5670E" w:rsidP="00D5670E">
            <w:pPr>
              <w:rPr>
                <w:b/>
                <w:bCs/>
                <w:sz w:val="24"/>
              </w:rPr>
            </w:pPr>
            <w:r w:rsidRPr="0006662C">
              <w:rPr>
                <w:b/>
                <w:bCs/>
                <w:sz w:val="24"/>
              </w:rPr>
              <w:t>Produrre testi di vario tipo in relazione ai differenti scopi comunicativi</w:t>
            </w:r>
          </w:p>
        </w:tc>
      </w:tr>
      <w:tr w:rsidR="00D5670E" w:rsidRPr="009765E9" w:rsidTr="00D5670E">
        <w:tc>
          <w:tcPr>
            <w:tcW w:w="3630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3" w:type="dxa"/>
            <w:gridSpan w:val="13"/>
            <w:shd w:val="clear" w:color="auto" w:fill="auto"/>
          </w:tcPr>
          <w:p w:rsidR="00D5670E" w:rsidRPr="0006662C" w:rsidRDefault="00D5670E" w:rsidP="00D5670E">
            <w:pPr>
              <w:rPr>
                <w:sz w:val="24"/>
              </w:rPr>
            </w:pPr>
            <w:r w:rsidRPr="0006662C">
              <w:rPr>
                <w:sz w:val="24"/>
              </w:rPr>
              <w:t>Elaborare testi funzionali, orali e scritti, di varie tipologie, per descrivere esperienze, spiegare fenomeni e concetti, raccontare eventi, con un uso corretto del lessico di base e un uso appropriato delle competenze espressive</w:t>
            </w:r>
          </w:p>
        </w:tc>
      </w:tr>
      <w:tr w:rsidR="00D5670E" w:rsidRPr="009765E9" w:rsidTr="00D5670E">
        <w:tc>
          <w:tcPr>
            <w:tcW w:w="36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3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Default="00D5670E" w:rsidP="00D5670E"/>
        </w:tc>
      </w:tr>
      <w:tr w:rsidR="00D5670E" w:rsidRPr="009765E9" w:rsidTr="00D5670E">
        <w:tc>
          <w:tcPr>
            <w:tcW w:w="13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22</w:t>
            </w:r>
          </w:p>
        </w:tc>
      </w:tr>
      <w:tr w:rsidR="00D5670E" w:rsidRPr="009765E9" w:rsidTr="00D5670E">
        <w:trPr>
          <w:trHeight w:val="456"/>
        </w:trPr>
        <w:tc>
          <w:tcPr>
            <w:tcW w:w="363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trHeight w:val="685"/>
        </w:trPr>
        <w:tc>
          <w:tcPr>
            <w:tcW w:w="3630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782"/>
        </w:trPr>
        <w:tc>
          <w:tcPr>
            <w:tcW w:w="363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4904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0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49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9765E9" w:rsidTr="00D5670E">
        <w:trPr>
          <w:trHeight w:val="869"/>
        </w:trPr>
        <w:tc>
          <w:tcPr>
            <w:tcW w:w="4904" w:type="dxa"/>
            <w:gridSpan w:val="4"/>
            <w:shd w:val="clear" w:color="auto" w:fill="auto"/>
          </w:tcPr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Ricercare , acquisire e selezionare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informazioni generali e specifiche in funzione della produzione di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testi scritti di vario tipo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Prendere appunti e redigere sintesi e relazioni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 xml:space="preserve">• Rielaborare in forma chiara le informazioni 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• Produrre testi corretti e coerenti adeguati alle diverse situazioni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comunicative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lastRenderedPageBreak/>
              <w:t>Scrivere testi di tipo diverso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(narrativo, descrittivo, espositivo,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regolativo, argomentativo) anche in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formato digitale, corretti sul piano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morfosintattico e ortografico, con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scelte lessicali appropriate, coerenti e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coesi, adeguati allo scopo e al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destinatario, curati nell’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impaginazione, con lo sviluppo chiaro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di un’idea di fondo e con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riferimenti/citazioni funzionali al</w:t>
            </w:r>
          </w:p>
          <w:p w:rsidR="00D5670E" w:rsidRPr="0006662C" w:rsidRDefault="00D5670E" w:rsidP="00D5670E">
            <w:pPr>
              <w:jc w:val="left"/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discorso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Scrivere testi di forma diversa, ad es.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istruzioni per l’uso, lettere private e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pubbliche (lettera formale, CV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europeo, web portfolio), diari personali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e di bordo, articoli (di cronaca,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recensioni, commenti,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argomentazioni) sulla base di modelli,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adeguandoli a situazione, argomento,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scopo, destinatario, e selezionando il</w:t>
            </w:r>
          </w:p>
          <w:p w:rsidR="00D5670E" w:rsidRPr="0006662C" w:rsidRDefault="00D5670E" w:rsidP="00D5670E">
            <w:pPr>
              <w:jc w:val="left"/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registro più adeguato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</w:p>
          <w:p w:rsidR="00D5670E" w:rsidRPr="0006662C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30" w:type="dxa"/>
            <w:gridSpan w:val="5"/>
            <w:shd w:val="clear" w:color="auto" w:fill="auto"/>
          </w:tcPr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lastRenderedPageBreak/>
              <w:t>• Elementi strutturali di un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testo scritto coerente e coeso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 xml:space="preserve">• Uso dei dizionari 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 xml:space="preserve">• Modalità e tecniche delle diverse forme di produzione scritta: riassunto, lettera, relazioni, ecc. 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Fasi della produzione scritta: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pianificazione, stesura e revisione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Strutture essenziali dei testi funzionali: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lastRenderedPageBreak/>
              <w:t>descrittivi, espositivi, , espressivi, valutativo interpretativi, argomentativi, regolativi</w:t>
            </w:r>
          </w:p>
        </w:tc>
        <w:tc>
          <w:tcPr>
            <w:tcW w:w="4649" w:type="dxa"/>
            <w:gridSpan w:val="6"/>
            <w:shd w:val="clear" w:color="auto" w:fill="auto"/>
            <w:vAlign w:val="center"/>
          </w:tcPr>
          <w:p w:rsidR="00D5670E" w:rsidRPr="009765E9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 w:rsidRPr="0011197C">
              <w:rPr>
                <w:rFonts w:ascii="Calibri" w:hAnsi="Calibri" w:cs="Calibri"/>
                <w:color w:val="000000"/>
                <w:sz w:val="24"/>
                <w:lang w:val="it-IT" w:eastAsia="it-IT"/>
              </w:rPr>
              <w:lastRenderedPageBreak/>
              <w:t>I grandi modelli della lirica italiana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auto"/>
          </w:tcPr>
          <w:p w:rsidR="00D5670E" w:rsidRPr="0027718A" w:rsidRDefault="00D5670E" w:rsidP="00D5670E">
            <w:pPr>
              <w:pStyle w:val="Corpodeltesto3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it-IT" w:eastAsia="it-IT"/>
              </w:rPr>
            </w:pPr>
            <w:r w:rsidRPr="0027718A">
              <w:rPr>
                <w:rFonts w:ascii="Calibri" w:hAnsi="Calibri" w:cs="Calibri"/>
                <w:color w:val="000000"/>
                <w:sz w:val="24"/>
                <w:szCs w:val="24"/>
                <w:lang w:val="it-IT" w:eastAsia="it-IT"/>
              </w:rPr>
              <w:t>Analisi di liriche di  diversa tipologia e commento scritto.</w:t>
            </w:r>
          </w:p>
          <w:p w:rsidR="00D5670E" w:rsidRPr="00B44EC1" w:rsidRDefault="00D5670E" w:rsidP="00D5670E">
            <w:pPr>
              <w:pStyle w:val="Corpodeltesto3"/>
              <w:jc w:val="center"/>
              <w:rPr>
                <w:color w:val="000000"/>
                <w:sz w:val="22"/>
                <w:szCs w:val="22"/>
                <w:lang w:val="it-IT"/>
              </w:rPr>
            </w:pPr>
            <w:r w:rsidRPr="00DA723C">
              <w:rPr>
                <w:rFonts w:ascii="Calibri" w:hAnsi="Calibri" w:cs="Calibri"/>
                <w:color w:val="000000"/>
                <w:sz w:val="24"/>
              </w:rPr>
              <w:t>Colloquio : esposizione orale, interventi, osservazioni e commenti sugli argomenti proposti evidenziando un’adeguata proprietà di linguaggio e l’uso consapevole  del lessico specifico.</w:t>
            </w:r>
          </w:p>
        </w:tc>
      </w:tr>
    </w:tbl>
    <w:p w:rsidR="00D5670E" w:rsidRDefault="00D5670E" w:rsidP="00D5670E">
      <w:pPr>
        <w:rPr>
          <w:b/>
          <w:sz w:val="22"/>
          <w:szCs w:val="22"/>
        </w:rPr>
      </w:pPr>
    </w:p>
    <w:p w:rsidR="00D5670E" w:rsidRDefault="00D5670E" w:rsidP="00D5670E">
      <w:pPr>
        <w:rPr>
          <w:b/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5"/>
        <w:gridCol w:w="421"/>
        <w:gridCol w:w="853"/>
        <w:gridCol w:w="1114"/>
        <w:gridCol w:w="1270"/>
        <w:gridCol w:w="353"/>
        <w:gridCol w:w="1382"/>
        <w:gridCol w:w="611"/>
        <w:gridCol w:w="664"/>
        <w:gridCol w:w="606"/>
        <w:gridCol w:w="422"/>
        <w:gridCol w:w="2234"/>
        <w:gridCol w:w="282"/>
        <w:gridCol w:w="441"/>
      </w:tblGrid>
      <w:tr w:rsidR="00D5670E" w:rsidRPr="009765E9" w:rsidTr="00D5670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5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5670E" w:rsidRPr="009765E9" w:rsidTr="00D5670E"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Classe: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ii</w:t>
            </w:r>
          </w:p>
        </w:tc>
        <w:tc>
          <w:tcPr>
            <w:tcW w:w="435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color w:val="000000"/>
                <w:sz w:val="24"/>
              </w:rPr>
              <w:t xml:space="preserve"> PROFESSIONALE INDUSTRIA E ARTIGIANATO PER IL MADE IN ITALY</w:t>
            </w:r>
          </w:p>
        </w:tc>
      </w:tr>
      <w:tr w:rsidR="00D5670E" w:rsidRPr="009765E9" w:rsidTr="00D5670E">
        <w:tc>
          <w:tcPr>
            <w:tcW w:w="16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8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Italiano</w:t>
            </w:r>
          </w:p>
        </w:tc>
      </w:tr>
      <w:tr w:rsidR="00D5670E" w:rsidRPr="009765E9" w:rsidTr="00D5670E">
        <w:tc>
          <w:tcPr>
            <w:tcW w:w="135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c>
          <w:tcPr>
            <w:tcW w:w="36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3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Produrre testi di vario tipo in relazione ai differenti scopi comunicativi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Utilizzare gli strumenti fondamentali per una fruizione consapevole del patrimonio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artistico</w:t>
            </w:r>
          </w:p>
        </w:tc>
      </w:tr>
      <w:tr w:rsidR="00D5670E" w:rsidRPr="009765E9" w:rsidTr="00D5670E">
        <w:tc>
          <w:tcPr>
            <w:tcW w:w="3630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3" w:type="dxa"/>
            <w:gridSpan w:val="13"/>
            <w:shd w:val="clear" w:color="auto" w:fill="auto"/>
          </w:tcPr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Acquisire informazioni sulle testimonianze artistiche e sui beni ambientali del territorio di appartenenza utilizzando strumenti e metodi adeguati.</w:t>
            </w:r>
          </w:p>
        </w:tc>
      </w:tr>
      <w:tr w:rsidR="00D5670E" w:rsidRPr="009765E9" w:rsidTr="00D5670E">
        <w:tc>
          <w:tcPr>
            <w:tcW w:w="36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3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Predisporre il progetto per la realizzazione di prodotti semplici e di tipologie conosciute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sulla base di specifiche dettagliate riguardanti i materiali, le tecniche di lavorazione, la funzione e le dimensioni.</w:t>
            </w:r>
          </w:p>
        </w:tc>
      </w:tr>
      <w:tr w:rsidR="00D5670E" w:rsidRPr="009765E9" w:rsidTr="00D5670E">
        <w:tc>
          <w:tcPr>
            <w:tcW w:w="13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22</w:t>
            </w:r>
          </w:p>
        </w:tc>
      </w:tr>
      <w:tr w:rsidR="00D5670E" w:rsidRPr="009765E9" w:rsidTr="00D5670E">
        <w:trPr>
          <w:trHeight w:val="456"/>
        </w:trPr>
        <w:tc>
          <w:tcPr>
            <w:tcW w:w="363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trHeight w:val="685"/>
        </w:trPr>
        <w:tc>
          <w:tcPr>
            <w:tcW w:w="3630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782"/>
        </w:trPr>
        <w:tc>
          <w:tcPr>
            <w:tcW w:w="363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4904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0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49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9765E9" w:rsidTr="00D5670E">
        <w:trPr>
          <w:trHeight w:val="869"/>
        </w:trPr>
        <w:tc>
          <w:tcPr>
            <w:tcW w:w="4904" w:type="dxa"/>
            <w:gridSpan w:val="4"/>
            <w:shd w:val="clear" w:color="auto" w:fill="auto"/>
          </w:tcPr>
          <w:p w:rsidR="00D5670E" w:rsidRPr="0006662C" w:rsidRDefault="00D5670E" w:rsidP="00D5670E">
            <w:pPr>
              <w:rPr>
                <w:b/>
                <w:bCs/>
                <w:sz w:val="24"/>
              </w:rPr>
            </w:pPr>
            <w:r w:rsidRPr="0006662C">
              <w:rPr>
                <w:b/>
                <w:bCs/>
                <w:sz w:val="24"/>
              </w:rPr>
              <w:t>Ricercare , acquisire e selezionare</w:t>
            </w:r>
          </w:p>
          <w:p w:rsidR="00D5670E" w:rsidRPr="0006662C" w:rsidRDefault="00D5670E" w:rsidP="00D5670E">
            <w:pPr>
              <w:rPr>
                <w:b/>
                <w:bCs/>
                <w:sz w:val="24"/>
              </w:rPr>
            </w:pPr>
            <w:r w:rsidRPr="0006662C">
              <w:rPr>
                <w:b/>
                <w:bCs/>
                <w:sz w:val="24"/>
              </w:rPr>
              <w:t>informazioni generali e specifiche in funzione della produzione di</w:t>
            </w:r>
          </w:p>
          <w:p w:rsidR="00D5670E" w:rsidRPr="0006662C" w:rsidRDefault="00D5670E" w:rsidP="00D5670E">
            <w:pPr>
              <w:rPr>
                <w:b/>
                <w:bCs/>
                <w:sz w:val="24"/>
              </w:rPr>
            </w:pPr>
            <w:r w:rsidRPr="0006662C">
              <w:rPr>
                <w:b/>
                <w:bCs/>
                <w:sz w:val="24"/>
              </w:rPr>
              <w:t>testi scritti di vario tipo</w:t>
            </w:r>
          </w:p>
          <w:p w:rsidR="00D5670E" w:rsidRPr="0006662C" w:rsidRDefault="00D5670E" w:rsidP="00D5670E">
            <w:pPr>
              <w:rPr>
                <w:b/>
                <w:bCs/>
                <w:sz w:val="24"/>
              </w:rPr>
            </w:pPr>
            <w:r w:rsidRPr="0006662C">
              <w:rPr>
                <w:b/>
                <w:bCs/>
                <w:sz w:val="24"/>
              </w:rPr>
              <w:t>• Prendere appunti e redigere sintesi e relazioni</w:t>
            </w:r>
          </w:p>
          <w:p w:rsidR="00D5670E" w:rsidRPr="0006662C" w:rsidRDefault="00D5670E" w:rsidP="00D5670E">
            <w:pPr>
              <w:rPr>
                <w:b/>
                <w:bCs/>
                <w:sz w:val="24"/>
              </w:rPr>
            </w:pPr>
            <w:r w:rsidRPr="0006662C">
              <w:rPr>
                <w:b/>
                <w:bCs/>
                <w:sz w:val="24"/>
              </w:rPr>
              <w:t>• Rielaborare in forma chiara le informazioni</w:t>
            </w:r>
          </w:p>
          <w:p w:rsidR="00D5670E" w:rsidRPr="0006662C" w:rsidRDefault="00D5670E" w:rsidP="00D5670E">
            <w:pPr>
              <w:rPr>
                <w:b/>
                <w:bCs/>
                <w:sz w:val="24"/>
              </w:rPr>
            </w:pPr>
            <w:r w:rsidRPr="0006662C">
              <w:rPr>
                <w:b/>
                <w:bCs/>
                <w:sz w:val="24"/>
              </w:rPr>
              <w:lastRenderedPageBreak/>
              <w:t xml:space="preserve"> • Produrre testi corretti e coerenti adeguati alle diverse situazioni</w:t>
            </w:r>
          </w:p>
          <w:p w:rsidR="00D5670E" w:rsidRPr="0006662C" w:rsidRDefault="00D5670E" w:rsidP="00D5670E">
            <w:pPr>
              <w:rPr>
                <w:b/>
                <w:bCs/>
                <w:sz w:val="24"/>
              </w:rPr>
            </w:pPr>
            <w:r w:rsidRPr="0006662C">
              <w:rPr>
                <w:b/>
                <w:bCs/>
                <w:sz w:val="24"/>
              </w:rPr>
              <w:t>comunicative</w:t>
            </w:r>
          </w:p>
          <w:p w:rsidR="00D5670E" w:rsidRPr="0006662C" w:rsidRDefault="00D5670E" w:rsidP="00D5670E">
            <w:pPr>
              <w:rPr>
                <w:b/>
                <w:bCs/>
                <w:sz w:val="24"/>
              </w:rPr>
            </w:pPr>
            <w:r w:rsidRPr="0006662C">
              <w:rPr>
                <w:b/>
                <w:bCs/>
                <w:sz w:val="24"/>
              </w:rPr>
              <w:t xml:space="preserve">• Conoscere e rispettare i beni culturali e ambientali a partire dal proprio territorio    </w:t>
            </w:r>
          </w:p>
          <w:p w:rsidR="00D5670E" w:rsidRPr="0006662C" w:rsidRDefault="00D5670E" w:rsidP="00D5670E">
            <w:pPr>
              <w:rPr>
                <w:sz w:val="24"/>
              </w:rPr>
            </w:pPr>
            <w:r w:rsidRPr="0006662C">
              <w:rPr>
                <w:sz w:val="24"/>
              </w:rPr>
              <w:t>Acquisire informazioni sulle testimonianze artistiche</w:t>
            </w:r>
          </w:p>
          <w:p w:rsidR="00D5670E" w:rsidRPr="0006662C" w:rsidRDefault="00D5670E" w:rsidP="00D5670E">
            <w:pPr>
              <w:rPr>
                <w:sz w:val="24"/>
              </w:rPr>
            </w:pPr>
            <w:r w:rsidRPr="0006662C">
              <w:rPr>
                <w:sz w:val="24"/>
              </w:rPr>
              <w:t>e sui beni ambientali del</w:t>
            </w:r>
          </w:p>
          <w:p w:rsidR="00D5670E" w:rsidRPr="0006662C" w:rsidRDefault="00D5670E" w:rsidP="00D5670E">
            <w:pPr>
              <w:rPr>
                <w:sz w:val="24"/>
              </w:rPr>
            </w:pPr>
            <w:r w:rsidRPr="0006662C">
              <w:rPr>
                <w:sz w:val="24"/>
              </w:rPr>
              <w:t>territorio di appartenenza</w:t>
            </w:r>
          </w:p>
          <w:p w:rsidR="00D5670E" w:rsidRPr="0006662C" w:rsidRDefault="00D5670E" w:rsidP="00D5670E">
            <w:pPr>
              <w:rPr>
                <w:sz w:val="24"/>
              </w:rPr>
            </w:pPr>
            <w:r w:rsidRPr="0006662C">
              <w:rPr>
                <w:sz w:val="24"/>
              </w:rPr>
              <w:t>utilizzando strumenti e</w:t>
            </w:r>
          </w:p>
          <w:p w:rsidR="00D5670E" w:rsidRPr="0006662C" w:rsidRDefault="00D5670E" w:rsidP="00D5670E">
            <w:pPr>
              <w:rPr>
                <w:sz w:val="24"/>
              </w:rPr>
            </w:pPr>
            <w:r w:rsidRPr="0006662C">
              <w:rPr>
                <w:sz w:val="24"/>
              </w:rPr>
              <w:t>metodi adeguati.</w:t>
            </w:r>
          </w:p>
          <w:p w:rsidR="00D5670E" w:rsidRPr="0006662C" w:rsidRDefault="00D5670E" w:rsidP="00D5670E">
            <w:pPr>
              <w:rPr>
                <w:sz w:val="24"/>
              </w:rPr>
            </w:pPr>
            <w:r w:rsidRPr="0006662C">
              <w:rPr>
                <w:sz w:val="24"/>
              </w:rPr>
              <w:t>Identificare e formalizzare le</w:t>
            </w:r>
          </w:p>
          <w:p w:rsidR="00D5670E" w:rsidRPr="0006662C" w:rsidRDefault="00D5670E" w:rsidP="00D5670E">
            <w:pPr>
              <w:rPr>
                <w:sz w:val="24"/>
              </w:rPr>
            </w:pPr>
            <w:r w:rsidRPr="0006662C">
              <w:rPr>
                <w:sz w:val="24"/>
              </w:rPr>
              <w:t>richieste del cliente in contesti</w:t>
            </w:r>
          </w:p>
          <w:p w:rsidR="00D5670E" w:rsidRPr="0006662C" w:rsidRDefault="00D5670E" w:rsidP="00D5670E">
            <w:pPr>
              <w:rPr>
                <w:sz w:val="24"/>
              </w:rPr>
            </w:pPr>
            <w:r w:rsidRPr="0006662C">
              <w:rPr>
                <w:sz w:val="24"/>
              </w:rPr>
              <w:t>semplici, ricorrenti e ben</w:t>
            </w:r>
          </w:p>
          <w:p w:rsidR="00D5670E" w:rsidRPr="0006662C" w:rsidRDefault="00D5670E" w:rsidP="00D5670E">
            <w:pPr>
              <w:rPr>
                <w:rFonts w:ascii="Calibri" w:hAnsi="Calibri" w:cs="Calibri"/>
                <w:color w:val="000000"/>
                <w:sz w:val="24"/>
              </w:rPr>
            </w:pPr>
            <w:r w:rsidRPr="0006662C">
              <w:rPr>
                <w:sz w:val="24"/>
              </w:rPr>
              <w:t>definiti.</w:t>
            </w:r>
            <w:r w:rsidRPr="0006662C">
              <w:rPr>
                <w:b/>
                <w:bCs/>
                <w:sz w:val="24"/>
              </w:rPr>
              <w:t xml:space="preserve">    </w:t>
            </w:r>
          </w:p>
        </w:tc>
        <w:tc>
          <w:tcPr>
            <w:tcW w:w="4730" w:type="dxa"/>
            <w:gridSpan w:val="5"/>
            <w:shd w:val="clear" w:color="auto" w:fill="auto"/>
          </w:tcPr>
          <w:p w:rsidR="00D5670E" w:rsidRPr="0006662C" w:rsidRDefault="00D5670E" w:rsidP="00D5670E">
            <w:pPr>
              <w:rPr>
                <w:b/>
                <w:bCs/>
                <w:sz w:val="24"/>
              </w:rPr>
            </w:pPr>
            <w:r w:rsidRPr="0006662C">
              <w:rPr>
                <w:b/>
                <w:bCs/>
                <w:sz w:val="24"/>
              </w:rPr>
              <w:lastRenderedPageBreak/>
              <w:t>• Elementi strutturali di un testo scritto coerente e coeso</w:t>
            </w:r>
          </w:p>
          <w:p w:rsidR="00D5670E" w:rsidRPr="0006662C" w:rsidRDefault="00D5670E" w:rsidP="00D5670E">
            <w:pPr>
              <w:rPr>
                <w:b/>
                <w:bCs/>
                <w:sz w:val="24"/>
              </w:rPr>
            </w:pPr>
            <w:r w:rsidRPr="0006662C">
              <w:rPr>
                <w:b/>
                <w:bCs/>
                <w:sz w:val="24"/>
              </w:rPr>
              <w:t xml:space="preserve">• Uso dei dizionari </w:t>
            </w:r>
          </w:p>
          <w:p w:rsidR="00D5670E" w:rsidRPr="0006662C" w:rsidRDefault="00D5670E" w:rsidP="00D5670E">
            <w:pPr>
              <w:rPr>
                <w:b/>
                <w:bCs/>
                <w:sz w:val="24"/>
              </w:rPr>
            </w:pPr>
            <w:r w:rsidRPr="0006662C">
              <w:rPr>
                <w:b/>
                <w:bCs/>
                <w:sz w:val="24"/>
              </w:rPr>
              <w:t xml:space="preserve">• Modalità e tecniche delle diverse forme di produzione scritta: riassunto, lettera, relazioni, ecc. </w:t>
            </w:r>
          </w:p>
          <w:p w:rsidR="00D5670E" w:rsidRPr="0006662C" w:rsidRDefault="00D5670E" w:rsidP="00D5670E">
            <w:pPr>
              <w:rPr>
                <w:b/>
                <w:bCs/>
                <w:sz w:val="24"/>
              </w:rPr>
            </w:pPr>
            <w:r w:rsidRPr="0006662C">
              <w:rPr>
                <w:b/>
                <w:bCs/>
                <w:sz w:val="24"/>
              </w:rPr>
              <w:t>Fasi della produzione scritta:</w:t>
            </w:r>
          </w:p>
          <w:p w:rsidR="00D5670E" w:rsidRPr="0006662C" w:rsidRDefault="00D5670E" w:rsidP="00D5670E">
            <w:pPr>
              <w:rPr>
                <w:b/>
                <w:bCs/>
                <w:sz w:val="24"/>
              </w:rPr>
            </w:pPr>
            <w:r w:rsidRPr="0006662C">
              <w:rPr>
                <w:b/>
                <w:bCs/>
                <w:sz w:val="24"/>
              </w:rPr>
              <w:lastRenderedPageBreak/>
              <w:t>pianificazione, stesura e revisione</w:t>
            </w:r>
          </w:p>
          <w:p w:rsidR="00D5670E" w:rsidRPr="0006662C" w:rsidRDefault="00D5670E" w:rsidP="00D5670E">
            <w:pPr>
              <w:rPr>
                <w:b/>
                <w:bCs/>
                <w:sz w:val="24"/>
              </w:rPr>
            </w:pPr>
            <w:r w:rsidRPr="0006662C">
              <w:rPr>
                <w:b/>
                <w:bCs/>
                <w:sz w:val="24"/>
              </w:rPr>
              <w:t>Principali forme di espressione artistica</w:t>
            </w:r>
          </w:p>
          <w:p w:rsidR="00D5670E" w:rsidRPr="0006662C" w:rsidRDefault="00D5670E" w:rsidP="00D5670E">
            <w:pPr>
              <w:rPr>
                <w:sz w:val="24"/>
              </w:rPr>
            </w:pPr>
            <w:r w:rsidRPr="0006662C">
              <w:rPr>
                <w:sz w:val="24"/>
              </w:rPr>
              <w:t>I caratteri fondamentali delle più significative</w:t>
            </w:r>
          </w:p>
          <w:p w:rsidR="00D5670E" w:rsidRPr="0006662C" w:rsidRDefault="00D5670E" w:rsidP="00D5670E">
            <w:pPr>
              <w:rPr>
                <w:sz w:val="24"/>
              </w:rPr>
            </w:pPr>
            <w:r w:rsidRPr="0006662C">
              <w:rPr>
                <w:sz w:val="24"/>
              </w:rPr>
              <w:t>espressioni artistiche (arti figurative,</w:t>
            </w:r>
          </w:p>
          <w:p w:rsidR="00D5670E" w:rsidRPr="0006662C" w:rsidRDefault="00D5670E" w:rsidP="00D5670E">
            <w:pPr>
              <w:pStyle w:val="Corpotesto"/>
              <w:spacing w:after="0"/>
              <w:jc w:val="left"/>
              <w:rPr>
                <w:sz w:val="24"/>
                <w:lang w:val="it-IT"/>
              </w:rPr>
            </w:pPr>
            <w:r w:rsidRPr="0006662C">
              <w:rPr>
                <w:sz w:val="24"/>
              </w:rPr>
              <w:t>architettura ecc.) italiane e di altri Paesi</w:t>
            </w:r>
            <w:r w:rsidRPr="0006662C">
              <w:rPr>
                <w:sz w:val="24"/>
                <w:lang w:val="it-IT"/>
              </w:rPr>
              <w:t xml:space="preserve"> </w:t>
            </w:r>
          </w:p>
          <w:p w:rsidR="00D5670E" w:rsidRPr="0006662C" w:rsidRDefault="00D5670E" w:rsidP="00D5670E">
            <w:pPr>
              <w:rPr>
                <w:b/>
                <w:bCs/>
                <w:sz w:val="24"/>
              </w:rPr>
            </w:pPr>
            <w:r w:rsidRPr="0006662C">
              <w:rPr>
                <w:sz w:val="24"/>
              </w:rPr>
              <w:t>Tecniche di ascolto e di comunicazione</w:t>
            </w:r>
          </w:p>
        </w:tc>
        <w:tc>
          <w:tcPr>
            <w:tcW w:w="4649" w:type="dxa"/>
            <w:gridSpan w:val="6"/>
            <w:shd w:val="clear" w:color="auto" w:fill="auto"/>
            <w:vAlign w:val="center"/>
          </w:tcPr>
          <w:p w:rsidR="00D5670E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4"/>
                <w:lang w:val="it-IT"/>
              </w:rPr>
            </w:pPr>
          </w:p>
          <w:p w:rsidR="00D5670E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4"/>
                <w:lang w:val="it-IT"/>
              </w:rPr>
            </w:pPr>
            <w:r w:rsidRPr="0027718A">
              <w:rPr>
                <w:rFonts w:ascii="Calibri" w:hAnsi="Calibri" w:cs="Calibri"/>
                <w:color w:val="000000"/>
                <w:sz w:val="24"/>
              </w:rPr>
              <w:t>Analisi del periodo</w:t>
            </w:r>
          </w:p>
          <w:p w:rsidR="00D5670E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4"/>
                <w:lang w:val="it-IT" w:eastAsia="it-IT"/>
              </w:rPr>
            </w:pPr>
            <w:r w:rsidRPr="0027718A">
              <w:rPr>
                <w:rFonts w:ascii="Calibri" w:hAnsi="Calibri" w:cs="Calibri"/>
                <w:color w:val="000000"/>
                <w:sz w:val="24"/>
                <w:lang w:val="it-IT" w:eastAsia="it-IT"/>
              </w:rPr>
              <w:t>Gli elementi della rappresentazione:</w:t>
            </w:r>
            <w:r>
              <w:rPr>
                <w:rFonts w:ascii="Calibri" w:hAnsi="Calibri" w:cs="Calibri"/>
                <w:color w:val="000000"/>
                <w:sz w:val="24"/>
                <w:lang w:val="it-IT" w:eastAsia="it-IT"/>
              </w:rPr>
              <w:t xml:space="preserve"> </w:t>
            </w:r>
            <w:r w:rsidRPr="0027718A">
              <w:rPr>
                <w:rFonts w:ascii="Calibri" w:hAnsi="Calibri" w:cs="Calibri"/>
                <w:color w:val="000000"/>
                <w:sz w:val="24"/>
                <w:lang w:val="it-IT" w:eastAsia="it-IT"/>
              </w:rPr>
              <w:t>il teatro</w:t>
            </w:r>
            <w:r>
              <w:rPr>
                <w:rFonts w:ascii="Calibri" w:hAnsi="Calibri" w:cs="Calibri"/>
                <w:color w:val="000000"/>
                <w:sz w:val="24"/>
                <w:lang w:val="it-IT" w:eastAsia="it-IT"/>
              </w:rPr>
              <w:t xml:space="preserve"> </w:t>
            </w:r>
          </w:p>
          <w:p w:rsidR="00D5670E" w:rsidRPr="007E20ED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4"/>
                <w:lang w:val="it-IT" w:eastAsia="it-IT"/>
              </w:rPr>
            </w:pPr>
            <w:r w:rsidRPr="00BC1F94">
              <w:rPr>
                <w:rFonts w:ascii="Calibri" w:hAnsi="Calibri" w:cs="Calibri"/>
                <w:color w:val="000000"/>
                <w:sz w:val="24"/>
                <w:lang w:val="it-IT" w:eastAsia="it-IT"/>
              </w:rPr>
              <w:t>Generi teatrali a confronto:</w:t>
            </w:r>
            <w:r>
              <w:rPr>
                <w:rFonts w:ascii="Calibri" w:hAnsi="Calibri" w:cs="Calibri"/>
                <w:color w:val="000000"/>
                <w:sz w:val="24"/>
                <w:lang w:val="it-IT" w:eastAsia="it-IT"/>
              </w:rPr>
              <w:t xml:space="preserve"> </w:t>
            </w:r>
            <w:r w:rsidRPr="00BC1F94">
              <w:rPr>
                <w:rFonts w:ascii="Calibri" w:hAnsi="Calibri" w:cs="Calibri"/>
                <w:color w:val="000000"/>
                <w:sz w:val="24"/>
                <w:lang w:val="it-IT" w:eastAsia="it-IT"/>
              </w:rPr>
              <w:t>la tragedia ,</w:t>
            </w:r>
            <w:r>
              <w:rPr>
                <w:rFonts w:ascii="Calibri" w:hAnsi="Calibri" w:cs="Calibri"/>
                <w:color w:val="000000"/>
                <w:sz w:val="24"/>
                <w:lang w:val="it-IT" w:eastAsia="it-IT"/>
              </w:rPr>
              <w:t xml:space="preserve"> </w:t>
            </w:r>
            <w:r w:rsidRPr="00BC1F94">
              <w:rPr>
                <w:rFonts w:ascii="Calibri" w:hAnsi="Calibri" w:cs="Calibri"/>
                <w:color w:val="000000"/>
                <w:sz w:val="24"/>
                <w:lang w:val="it-IT" w:eastAsia="it-IT"/>
              </w:rPr>
              <w:t>la commedia,</w:t>
            </w:r>
            <w:r>
              <w:rPr>
                <w:rFonts w:ascii="Calibri" w:hAnsi="Calibri" w:cs="Calibri"/>
                <w:color w:val="000000"/>
                <w:sz w:val="24"/>
                <w:lang w:val="it-IT" w:eastAsia="it-IT"/>
              </w:rPr>
              <w:t xml:space="preserve"> </w:t>
            </w:r>
            <w:r w:rsidRPr="00BC1F94">
              <w:rPr>
                <w:rFonts w:ascii="Calibri" w:hAnsi="Calibri" w:cs="Calibri"/>
                <w:color w:val="000000"/>
                <w:sz w:val="24"/>
                <w:lang w:val="it-IT" w:eastAsia="it-IT"/>
              </w:rPr>
              <w:t>il dramma.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auto"/>
          </w:tcPr>
          <w:p w:rsidR="00D5670E" w:rsidRDefault="00D5670E" w:rsidP="00D5670E">
            <w:pPr>
              <w:pStyle w:val="Corpodeltesto3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it-IT" w:eastAsia="it-IT"/>
              </w:rPr>
            </w:pPr>
            <w:r w:rsidRPr="007E20ED">
              <w:rPr>
                <w:rFonts w:ascii="Calibri" w:hAnsi="Calibri" w:cs="Calibri"/>
                <w:color w:val="000000"/>
                <w:sz w:val="24"/>
                <w:szCs w:val="24"/>
                <w:lang w:val="it-IT" w:eastAsia="it-IT"/>
              </w:rPr>
              <w:t>Comprensione e analisi di un testo teatrale e contestualizzazione storica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it-IT" w:eastAsia="it-IT"/>
              </w:rPr>
              <w:t xml:space="preserve"> .</w:t>
            </w:r>
          </w:p>
          <w:p w:rsidR="00D5670E" w:rsidRPr="00B44EC1" w:rsidRDefault="00D5670E" w:rsidP="00D5670E">
            <w:pPr>
              <w:pStyle w:val="Corpodeltesto3"/>
              <w:jc w:val="center"/>
              <w:rPr>
                <w:color w:val="000000"/>
                <w:sz w:val="22"/>
                <w:szCs w:val="22"/>
                <w:lang w:val="it-IT"/>
              </w:rPr>
            </w:pPr>
            <w:r w:rsidRPr="00DA723C">
              <w:rPr>
                <w:rFonts w:ascii="Calibri" w:hAnsi="Calibri" w:cs="Calibri"/>
                <w:color w:val="000000"/>
                <w:sz w:val="24"/>
              </w:rPr>
              <w:t>Colloquio : esposizione orale, interventi, osservazioni e commenti sugli argomenti proposti evidenziando un’adeguata proprietà di linguaggio e l’uso consapevole  del lessico specifico.</w:t>
            </w:r>
          </w:p>
        </w:tc>
      </w:tr>
    </w:tbl>
    <w:p w:rsidR="00D5670E" w:rsidRDefault="00D5670E" w:rsidP="00D5670E">
      <w:pPr>
        <w:rPr>
          <w:b/>
          <w:sz w:val="22"/>
          <w:szCs w:val="22"/>
        </w:rPr>
      </w:pPr>
    </w:p>
    <w:p w:rsidR="00D5670E" w:rsidRDefault="00D5670E" w:rsidP="00D5670E">
      <w:pPr>
        <w:rPr>
          <w:b/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5"/>
        <w:gridCol w:w="421"/>
        <w:gridCol w:w="853"/>
        <w:gridCol w:w="1114"/>
        <w:gridCol w:w="1270"/>
        <w:gridCol w:w="353"/>
        <w:gridCol w:w="1382"/>
        <w:gridCol w:w="611"/>
        <w:gridCol w:w="664"/>
        <w:gridCol w:w="606"/>
        <w:gridCol w:w="422"/>
        <w:gridCol w:w="2234"/>
        <w:gridCol w:w="282"/>
        <w:gridCol w:w="441"/>
      </w:tblGrid>
      <w:tr w:rsidR="00D5670E" w:rsidRPr="009765E9" w:rsidTr="00D5670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6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5670E" w:rsidRPr="009765E9" w:rsidTr="00D5670E"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ii</w:t>
            </w:r>
          </w:p>
        </w:tc>
        <w:tc>
          <w:tcPr>
            <w:tcW w:w="435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seconda</w:t>
            </w: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rFonts w:ascii="Calibri" w:hAnsi="Calibri" w:cs="Calibri"/>
                <w:b/>
                <w:color w:val="000000"/>
                <w:sz w:val="24"/>
              </w:rPr>
              <w:t xml:space="preserve"> PROFESSIONALE INDUSTRIA E ARTIGIANATO PER IL MADE IN ITALY</w:t>
            </w:r>
          </w:p>
        </w:tc>
      </w:tr>
      <w:tr w:rsidR="00D5670E" w:rsidRPr="009765E9" w:rsidTr="00D5670E">
        <w:tc>
          <w:tcPr>
            <w:tcW w:w="16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8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Italiano</w:t>
            </w:r>
          </w:p>
        </w:tc>
      </w:tr>
      <w:tr w:rsidR="00D5670E" w:rsidRPr="009765E9" w:rsidTr="00D5670E">
        <w:tc>
          <w:tcPr>
            <w:tcW w:w="135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132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c>
          <w:tcPr>
            <w:tcW w:w="36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3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Produrre testi di vario tipo in relazione ai differenti scopi comunicativi</w:t>
            </w:r>
          </w:p>
          <w:p w:rsidR="00D5670E" w:rsidRPr="0006662C" w:rsidRDefault="00D5670E" w:rsidP="00D5670E">
            <w:pPr>
              <w:rPr>
                <w:b/>
                <w:bCs/>
                <w:sz w:val="22"/>
                <w:szCs w:val="22"/>
              </w:rPr>
            </w:pPr>
            <w:r w:rsidRPr="0006662C">
              <w:rPr>
                <w:b/>
                <w:bCs/>
                <w:sz w:val="22"/>
                <w:szCs w:val="22"/>
              </w:rPr>
              <w:t>Utilizzare e produrre testi multimediali</w:t>
            </w:r>
          </w:p>
        </w:tc>
      </w:tr>
      <w:tr w:rsidR="00D5670E" w:rsidRPr="009765E9" w:rsidTr="00D5670E">
        <w:tc>
          <w:tcPr>
            <w:tcW w:w="3630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3" w:type="dxa"/>
            <w:gridSpan w:val="13"/>
            <w:shd w:val="clear" w:color="auto" w:fill="auto"/>
          </w:tcPr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Elaborare testi funzionali, orali e scritti, di varie tipologie, per descrivere esperienze, spiegare fenomeni e concetti, raccontare eventi, con un uso corretto del lessico di base e un uso appropriato delle competenze espressive</w:t>
            </w:r>
          </w:p>
        </w:tc>
      </w:tr>
      <w:tr w:rsidR="00D5670E" w:rsidRPr="009765E9" w:rsidTr="00D5670E">
        <w:tc>
          <w:tcPr>
            <w:tcW w:w="36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3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Realizzare e presentare modelli fisici di semplici manufatti e/o parti di manufatti, con caratteristiche dimensionali corrispondenti a quanto previsto dal</w:t>
            </w:r>
          </w:p>
          <w:p w:rsidR="00D5670E" w:rsidRPr="0006662C" w:rsidRDefault="00D5670E" w:rsidP="00D5670E">
            <w:pPr>
              <w:rPr>
                <w:sz w:val="22"/>
                <w:szCs w:val="22"/>
              </w:rPr>
            </w:pPr>
            <w:r w:rsidRPr="0006662C">
              <w:rPr>
                <w:sz w:val="22"/>
                <w:szCs w:val="22"/>
              </w:rPr>
              <w:t>progetto</w:t>
            </w:r>
            <w:r w:rsidRPr="0006662C">
              <w:rPr>
                <w:color w:val="FF0000"/>
                <w:sz w:val="22"/>
                <w:szCs w:val="22"/>
              </w:rPr>
              <w:t>.</w:t>
            </w:r>
          </w:p>
        </w:tc>
      </w:tr>
      <w:tr w:rsidR="00D5670E" w:rsidRPr="009765E9" w:rsidTr="00D5670E">
        <w:tc>
          <w:tcPr>
            <w:tcW w:w="13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22</w:t>
            </w:r>
          </w:p>
        </w:tc>
      </w:tr>
      <w:tr w:rsidR="00D5670E" w:rsidRPr="009765E9" w:rsidTr="00D5670E">
        <w:trPr>
          <w:trHeight w:val="456"/>
        </w:trPr>
        <w:tc>
          <w:tcPr>
            <w:tcW w:w="363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trHeight w:val="685"/>
        </w:trPr>
        <w:tc>
          <w:tcPr>
            <w:tcW w:w="3630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782"/>
        </w:trPr>
        <w:tc>
          <w:tcPr>
            <w:tcW w:w="363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4904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0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49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9765E9" w:rsidTr="00D5670E">
        <w:trPr>
          <w:trHeight w:val="869"/>
        </w:trPr>
        <w:tc>
          <w:tcPr>
            <w:tcW w:w="4904" w:type="dxa"/>
            <w:gridSpan w:val="4"/>
            <w:shd w:val="clear" w:color="auto" w:fill="auto"/>
          </w:tcPr>
          <w:p w:rsidR="00D5670E" w:rsidRPr="0006662C" w:rsidRDefault="00D5670E" w:rsidP="00D5670E">
            <w:pPr>
              <w:rPr>
                <w:b/>
                <w:bCs/>
                <w:sz w:val="24"/>
              </w:rPr>
            </w:pPr>
            <w:r w:rsidRPr="0006662C">
              <w:rPr>
                <w:b/>
                <w:bCs/>
                <w:sz w:val="24"/>
              </w:rPr>
              <w:t>Ricercare , acquisire e selezionare</w:t>
            </w:r>
          </w:p>
          <w:p w:rsidR="00D5670E" w:rsidRPr="0006662C" w:rsidRDefault="00D5670E" w:rsidP="00D5670E">
            <w:pPr>
              <w:rPr>
                <w:b/>
                <w:bCs/>
                <w:sz w:val="24"/>
              </w:rPr>
            </w:pPr>
            <w:r w:rsidRPr="0006662C">
              <w:rPr>
                <w:b/>
                <w:bCs/>
                <w:sz w:val="24"/>
              </w:rPr>
              <w:t>informazioni generali e specifiche in funzione della produzione di testi scritti di vario tipo</w:t>
            </w:r>
          </w:p>
          <w:p w:rsidR="00D5670E" w:rsidRPr="0006662C" w:rsidRDefault="00D5670E" w:rsidP="00D5670E">
            <w:pPr>
              <w:rPr>
                <w:b/>
                <w:bCs/>
                <w:sz w:val="24"/>
              </w:rPr>
            </w:pPr>
            <w:r w:rsidRPr="0006662C">
              <w:rPr>
                <w:b/>
                <w:bCs/>
                <w:sz w:val="24"/>
              </w:rPr>
              <w:t>• Prendere appunti e redigere sintesi e relazioni</w:t>
            </w:r>
          </w:p>
          <w:p w:rsidR="00D5670E" w:rsidRPr="0006662C" w:rsidRDefault="00D5670E" w:rsidP="00D5670E">
            <w:pPr>
              <w:rPr>
                <w:b/>
                <w:bCs/>
                <w:sz w:val="24"/>
              </w:rPr>
            </w:pPr>
            <w:r w:rsidRPr="0006662C">
              <w:rPr>
                <w:b/>
                <w:bCs/>
                <w:sz w:val="24"/>
              </w:rPr>
              <w:t xml:space="preserve">• Rielaborare in forma chiara le informazioni </w:t>
            </w:r>
          </w:p>
          <w:p w:rsidR="00D5670E" w:rsidRPr="0006662C" w:rsidRDefault="00D5670E" w:rsidP="00D5670E">
            <w:pPr>
              <w:rPr>
                <w:b/>
                <w:bCs/>
                <w:sz w:val="24"/>
              </w:rPr>
            </w:pPr>
            <w:r w:rsidRPr="0006662C">
              <w:rPr>
                <w:b/>
                <w:bCs/>
                <w:sz w:val="24"/>
              </w:rPr>
              <w:t>• Produrre testi corretti e coerenti adeguati alle diverse situazioni comunicative</w:t>
            </w:r>
          </w:p>
          <w:p w:rsidR="00D5670E" w:rsidRPr="0006662C" w:rsidRDefault="00D5670E" w:rsidP="00D5670E">
            <w:pPr>
              <w:rPr>
                <w:b/>
                <w:bCs/>
                <w:sz w:val="24"/>
              </w:rPr>
            </w:pPr>
            <w:r w:rsidRPr="0006662C">
              <w:rPr>
                <w:b/>
                <w:bCs/>
                <w:sz w:val="24"/>
              </w:rPr>
              <w:t>Comprendere i prodotti della</w:t>
            </w:r>
          </w:p>
          <w:p w:rsidR="00D5670E" w:rsidRPr="0006662C" w:rsidRDefault="00D5670E" w:rsidP="00D5670E">
            <w:pPr>
              <w:rPr>
                <w:b/>
                <w:bCs/>
                <w:sz w:val="24"/>
              </w:rPr>
            </w:pPr>
            <w:r w:rsidRPr="0006662C">
              <w:rPr>
                <w:b/>
                <w:bCs/>
                <w:sz w:val="24"/>
              </w:rPr>
              <w:t>comunicazione audiovisiva</w:t>
            </w:r>
          </w:p>
          <w:p w:rsidR="00D5670E" w:rsidRPr="0006662C" w:rsidRDefault="00D5670E" w:rsidP="00D5670E">
            <w:pPr>
              <w:rPr>
                <w:b/>
                <w:bCs/>
                <w:sz w:val="24"/>
              </w:rPr>
            </w:pPr>
            <w:r w:rsidRPr="0006662C">
              <w:rPr>
                <w:b/>
                <w:bCs/>
                <w:sz w:val="24"/>
              </w:rPr>
              <w:t>Elaborare prodotti multimediali (testi,</w:t>
            </w:r>
          </w:p>
          <w:p w:rsidR="00D5670E" w:rsidRPr="0006662C" w:rsidRDefault="00D5670E" w:rsidP="00D5670E">
            <w:pPr>
              <w:rPr>
                <w:b/>
                <w:bCs/>
                <w:sz w:val="24"/>
              </w:rPr>
            </w:pPr>
            <w:r w:rsidRPr="0006662C">
              <w:rPr>
                <w:b/>
                <w:bCs/>
                <w:sz w:val="24"/>
              </w:rPr>
              <w:t>immagini, suoni , ecc.), anche con tecnologie digitali</w:t>
            </w:r>
          </w:p>
          <w:p w:rsidR="00D5670E" w:rsidRPr="0006662C" w:rsidRDefault="00D5670E" w:rsidP="00D5670E">
            <w:pPr>
              <w:rPr>
                <w:sz w:val="24"/>
              </w:rPr>
            </w:pPr>
            <w:r w:rsidRPr="0006662C">
              <w:rPr>
                <w:sz w:val="24"/>
              </w:rPr>
              <w:t>Scrivere testi di tipo diverso</w:t>
            </w:r>
          </w:p>
          <w:p w:rsidR="00D5670E" w:rsidRPr="0006662C" w:rsidRDefault="00D5670E" w:rsidP="00D5670E">
            <w:pPr>
              <w:rPr>
                <w:sz w:val="24"/>
              </w:rPr>
            </w:pPr>
            <w:r w:rsidRPr="0006662C">
              <w:rPr>
                <w:sz w:val="24"/>
              </w:rPr>
              <w:lastRenderedPageBreak/>
              <w:t>(narrativo, descrittivo, espositivo,</w:t>
            </w:r>
          </w:p>
          <w:p w:rsidR="00D5670E" w:rsidRPr="0006662C" w:rsidRDefault="00D5670E" w:rsidP="00D5670E">
            <w:pPr>
              <w:rPr>
                <w:sz w:val="24"/>
              </w:rPr>
            </w:pPr>
            <w:r w:rsidRPr="0006662C">
              <w:rPr>
                <w:sz w:val="24"/>
              </w:rPr>
              <w:t>regolativo, argomentativo) anche in</w:t>
            </w:r>
          </w:p>
          <w:p w:rsidR="00D5670E" w:rsidRPr="0006662C" w:rsidRDefault="00D5670E" w:rsidP="00D5670E">
            <w:pPr>
              <w:rPr>
                <w:sz w:val="24"/>
              </w:rPr>
            </w:pPr>
            <w:r w:rsidRPr="0006662C">
              <w:rPr>
                <w:sz w:val="24"/>
              </w:rPr>
              <w:t>formato digitale, corretti sul piano</w:t>
            </w:r>
          </w:p>
          <w:p w:rsidR="00D5670E" w:rsidRPr="0006662C" w:rsidRDefault="00D5670E" w:rsidP="00D5670E">
            <w:pPr>
              <w:rPr>
                <w:sz w:val="24"/>
              </w:rPr>
            </w:pPr>
            <w:r w:rsidRPr="0006662C">
              <w:rPr>
                <w:sz w:val="24"/>
              </w:rPr>
              <w:t>morfosintattico e ortografico, con</w:t>
            </w:r>
          </w:p>
          <w:p w:rsidR="00D5670E" w:rsidRPr="0006662C" w:rsidRDefault="00D5670E" w:rsidP="00D5670E">
            <w:pPr>
              <w:rPr>
                <w:sz w:val="24"/>
              </w:rPr>
            </w:pPr>
            <w:r w:rsidRPr="0006662C">
              <w:rPr>
                <w:sz w:val="24"/>
              </w:rPr>
              <w:t>scelte lessicali appropriate, coerenti e</w:t>
            </w:r>
          </w:p>
          <w:p w:rsidR="00D5670E" w:rsidRPr="0006662C" w:rsidRDefault="00D5670E" w:rsidP="00D5670E">
            <w:pPr>
              <w:rPr>
                <w:sz w:val="24"/>
              </w:rPr>
            </w:pPr>
            <w:r w:rsidRPr="0006662C">
              <w:rPr>
                <w:sz w:val="24"/>
              </w:rPr>
              <w:t>coesi, adeguati allo scopo e al</w:t>
            </w:r>
          </w:p>
          <w:p w:rsidR="00D5670E" w:rsidRPr="0006662C" w:rsidRDefault="00D5670E" w:rsidP="00D5670E">
            <w:pPr>
              <w:rPr>
                <w:sz w:val="24"/>
              </w:rPr>
            </w:pPr>
            <w:r w:rsidRPr="0006662C">
              <w:rPr>
                <w:sz w:val="24"/>
              </w:rPr>
              <w:t>destinatario, curati nell’</w:t>
            </w:r>
          </w:p>
          <w:p w:rsidR="00D5670E" w:rsidRPr="0006662C" w:rsidRDefault="00D5670E" w:rsidP="00D5670E">
            <w:pPr>
              <w:rPr>
                <w:sz w:val="24"/>
              </w:rPr>
            </w:pPr>
            <w:r w:rsidRPr="0006662C">
              <w:rPr>
                <w:sz w:val="24"/>
              </w:rPr>
              <w:t>impaginazione, con lo sviluppo chiaro</w:t>
            </w:r>
          </w:p>
          <w:p w:rsidR="00D5670E" w:rsidRPr="0006662C" w:rsidRDefault="00D5670E" w:rsidP="00D5670E">
            <w:pPr>
              <w:rPr>
                <w:sz w:val="24"/>
              </w:rPr>
            </w:pPr>
            <w:r w:rsidRPr="0006662C">
              <w:rPr>
                <w:sz w:val="24"/>
              </w:rPr>
              <w:t>di un’idea di fondo e con</w:t>
            </w:r>
          </w:p>
          <w:p w:rsidR="00D5670E" w:rsidRPr="0006662C" w:rsidRDefault="00D5670E" w:rsidP="00D5670E">
            <w:pPr>
              <w:rPr>
                <w:sz w:val="24"/>
              </w:rPr>
            </w:pPr>
            <w:r w:rsidRPr="0006662C">
              <w:rPr>
                <w:sz w:val="24"/>
              </w:rPr>
              <w:t>riferimenti/citazioni funzionali al</w:t>
            </w:r>
          </w:p>
          <w:p w:rsidR="00D5670E" w:rsidRPr="0006662C" w:rsidRDefault="00D5670E" w:rsidP="00D5670E">
            <w:pPr>
              <w:jc w:val="left"/>
              <w:rPr>
                <w:sz w:val="24"/>
              </w:rPr>
            </w:pPr>
            <w:r w:rsidRPr="0006662C">
              <w:rPr>
                <w:sz w:val="24"/>
              </w:rPr>
              <w:t>discorso</w:t>
            </w:r>
          </w:p>
          <w:p w:rsidR="00D5670E" w:rsidRPr="0006662C" w:rsidRDefault="00D5670E" w:rsidP="00D5670E">
            <w:pPr>
              <w:rPr>
                <w:sz w:val="24"/>
              </w:rPr>
            </w:pPr>
            <w:r w:rsidRPr="0006662C">
              <w:rPr>
                <w:sz w:val="24"/>
              </w:rPr>
              <w:t>Scrivere testi di forma diversa, ad es.</w:t>
            </w:r>
          </w:p>
          <w:p w:rsidR="00D5670E" w:rsidRPr="0006662C" w:rsidRDefault="00D5670E" w:rsidP="00D5670E">
            <w:pPr>
              <w:rPr>
                <w:sz w:val="24"/>
              </w:rPr>
            </w:pPr>
            <w:r w:rsidRPr="0006662C">
              <w:rPr>
                <w:sz w:val="24"/>
              </w:rPr>
              <w:t>istruzioni per l’uso, lettere private e</w:t>
            </w:r>
          </w:p>
          <w:p w:rsidR="00D5670E" w:rsidRPr="0006662C" w:rsidRDefault="00D5670E" w:rsidP="00D5670E">
            <w:pPr>
              <w:rPr>
                <w:sz w:val="24"/>
              </w:rPr>
            </w:pPr>
            <w:r w:rsidRPr="0006662C">
              <w:rPr>
                <w:sz w:val="24"/>
              </w:rPr>
              <w:t>pubbliche (lettera formale, CV</w:t>
            </w:r>
          </w:p>
          <w:p w:rsidR="00D5670E" w:rsidRPr="0006662C" w:rsidRDefault="00D5670E" w:rsidP="00D5670E">
            <w:pPr>
              <w:rPr>
                <w:sz w:val="24"/>
              </w:rPr>
            </w:pPr>
            <w:r w:rsidRPr="0006662C">
              <w:rPr>
                <w:sz w:val="24"/>
              </w:rPr>
              <w:t>europeo, web portfolio), diari personali</w:t>
            </w:r>
          </w:p>
          <w:p w:rsidR="00D5670E" w:rsidRPr="0006662C" w:rsidRDefault="00D5670E" w:rsidP="00D5670E">
            <w:pPr>
              <w:rPr>
                <w:sz w:val="24"/>
              </w:rPr>
            </w:pPr>
            <w:r w:rsidRPr="0006662C">
              <w:rPr>
                <w:sz w:val="24"/>
              </w:rPr>
              <w:t>e di bordo, articoli (di cronaca,</w:t>
            </w:r>
          </w:p>
          <w:p w:rsidR="00D5670E" w:rsidRPr="0006662C" w:rsidRDefault="00D5670E" w:rsidP="00D5670E">
            <w:pPr>
              <w:rPr>
                <w:sz w:val="24"/>
              </w:rPr>
            </w:pPr>
            <w:r w:rsidRPr="0006662C">
              <w:rPr>
                <w:sz w:val="24"/>
              </w:rPr>
              <w:t>recensioni, commenti,</w:t>
            </w:r>
          </w:p>
          <w:p w:rsidR="00D5670E" w:rsidRPr="0006662C" w:rsidRDefault="00D5670E" w:rsidP="00D5670E">
            <w:pPr>
              <w:rPr>
                <w:sz w:val="24"/>
              </w:rPr>
            </w:pPr>
            <w:r w:rsidRPr="0006662C">
              <w:rPr>
                <w:sz w:val="24"/>
              </w:rPr>
              <w:t>argomentazioni) sulla base di modelli,</w:t>
            </w:r>
          </w:p>
          <w:p w:rsidR="00D5670E" w:rsidRPr="0006662C" w:rsidRDefault="00D5670E" w:rsidP="00D5670E">
            <w:pPr>
              <w:rPr>
                <w:sz w:val="24"/>
              </w:rPr>
            </w:pPr>
            <w:r w:rsidRPr="0006662C">
              <w:rPr>
                <w:sz w:val="24"/>
              </w:rPr>
              <w:t>adeguandoli a situazione, argomento,</w:t>
            </w:r>
          </w:p>
          <w:p w:rsidR="00D5670E" w:rsidRPr="0006662C" w:rsidRDefault="00D5670E" w:rsidP="00D5670E">
            <w:pPr>
              <w:rPr>
                <w:sz w:val="24"/>
              </w:rPr>
            </w:pPr>
            <w:r w:rsidRPr="0006662C">
              <w:rPr>
                <w:sz w:val="24"/>
              </w:rPr>
              <w:t>scopo, destinatario, e selezionando il</w:t>
            </w:r>
          </w:p>
          <w:p w:rsidR="00D5670E" w:rsidRPr="0006662C" w:rsidRDefault="00D5670E" w:rsidP="00D5670E">
            <w:pPr>
              <w:jc w:val="left"/>
              <w:rPr>
                <w:sz w:val="24"/>
              </w:rPr>
            </w:pPr>
            <w:r w:rsidRPr="0006662C">
              <w:rPr>
                <w:sz w:val="24"/>
              </w:rPr>
              <w:t>registro più adeguato</w:t>
            </w:r>
          </w:p>
          <w:p w:rsidR="00D5670E" w:rsidRPr="0006662C" w:rsidRDefault="00D5670E" w:rsidP="00D5670E">
            <w:pPr>
              <w:rPr>
                <w:b/>
                <w:bCs/>
                <w:sz w:val="24"/>
              </w:rPr>
            </w:pPr>
          </w:p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6662C">
              <w:rPr>
                <w:sz w:val="24"/>
              </w:rPr>
              <w:t>Documentare le fasi di lavorazione.</w:t>
            </w:r>
          </w:p>
        </w:tc>
        <w:tc>
          <w:tcPr>
            <w:tcW w:w="4730" w:type="dxa"/>
            <w:gridSpan w:val="5"/>
            <w:shd w:val="clear" w:color="auto" w:fill="auto"/>
          </w:tcPr>
          <w:p w:rsidR="00D5670E" w:rsidRPr="007974E1" w:rsidRDefault="00D5670E" w:rsidP="00D5670E">
            <w:pPr>
              <w:rPr>
                <w:b/>
                <w:bCs/>
              </w:rPr>
            </w:pPr>
            <w:r w:rsidRPr="007974E1">
              <w:rPr>
                <w:b/>
                <w:bCs/>
              </w:rPr>
              <w:lastRenderedPageBreak/>
              <w:t>• Elementi strutturali di un</w:t>
            </w:r>
            <w:r>
              <w:rPr>
                <w:b/>
                <w:bCs/>
              </w:rPr>
              <w:t xml:space="preserve"> </w:t>
            </w:r>
            <w:r w:rsidRPr="007974E1">
              <w:rPr>
                <w:b/>
                <w:bCs/>
              </w:rPr>
              <w:t>testo scritto coerente e</w:t>
            </w:r>
            <w:r>
              <w:rPr>
                <w:b/>
                <w:bCs/>
              </w:rPr>
              <w:t xml:space="preserve"> </w:t>
            </w:r>
            <w:r w:rsidRPr="007974E1">
              <w:rPr>
                <w:b/>
                <w:bCs/>
              </w:rPr>
              <w:t>coeso</w:t>
            </w:r>
          </w:p>
          <w:p w:rsidR="00D5670E" w:rsidRDefault="00D5670E" w:rsidP="00D5670E">
            <w:pPr>
              <w:rPr>
                <w:b/>
                <w:bCs/>
              </w:rPr>
            </w:pPr>
            <w:r w:rsidRPr="007974E1">
              <w:rPr>
                <w:b/>
                <w:bCs/>
              </w:rPr>
              <w:t>• Uso dei dizionari</w:t>
            </w:r>
            <w:r>
              <w:rPr>
                <w:b/>
                <w:bCs/>
              </w:rPr>
              <w:t xml:space="preserve"> </w:t>
            </w:r>
          </w:p>
          <w:p w:rsidR="00D5670E" w:rsidRDefault="00D5670E" w:rsidP="00D5670E">
            <w:pPr>
              <w:rPr>
                <w:b/>
                <w:bCs/>
              </w:rPr>
            </w:pPr>
            <w:r w:rsidRPr="007974E1">
              <w:rPr>
                <w:b/>
                <w:bCs/>
              </w:rPr>
              <w:t>• Modalità e tecniche delle</w:t>
            </w:r>
            <w:r>
              <w:rPr>
                <w:b/>
                <w:bCs/>
              </w:rPr>
              <w:t xml:space="preserve"> </w:t>
            </w:r>
            <w:r w:rsidRPr="007974E1">
              <w:rPr>
                <w:b/>
                <w:bCs/>
              </w:rPr>
              <w:t>diverse forme di produzione</w:t>
            </w:r>
            <w:r>
              <w:rPr>
                <w:b/>
                <w:bCs/>
              </w:rPr>
              <w:t xml:space="preserve"> </w:t>
            </w:r>
            <w:r w:rsidRPr="007974E1">
              <w:rPr>
                <w:b/>
                <w:bCs/>
              </w:rPr>
              <w:t>scritta: riassunto, lettera,</w:t>
            </w:r>
            <w:r>
              <w:rPr>
                <w:b/>
                <w:bCs/>
              </w:rPr>
              <w:t xml:space="preserve"> </w:t>
            </w:r>
            <w:r w:rsidRPr="007974E1">
              <w:rPr>
                <w:b/>
                <w:bCs/>
              </w:rPr>
              <w:t>relazioni, ecc</w:t>
            </w:r>
            <w:r>
              <w:rPr>
                <w:b/>
                <w:bCs/>
              </w:rPr>
              <w:t xml:space="preserve">. </w:t>
            </w:r>
          </w:p>
          <w:p w:rsidR="00D5670E" w:rsidRPr="007974E1" w:rsidRDefault="00D5670E" w:rsidP="00D5670E">
            <w:pPr>
              <w:rPr>
                <w:b/>
                <w:bCs/>
              </w:rPr>
            </w:pPr>
            <w:r w:rsidRPr="007974E1">
              <w:rPr>
                <w:b/>
                <w:bCs/>
              </w:rPr>
              <w:t>Fasi della produzione scritta:</w:t>
            </w:r>
          </w:p>
          <w:p w:rsidR="00D5670E" w:rsidRDefault="00D5670E" w:rsidP="00D5670E">
            <w:pPr>
              <w:rPr>
                <w:b/>
                <w:bCs/>
              </w:rPr>
            </w:pPr>
            <w:r w:rsidRPr="007974E1">
              <w:rPr>
                <w:b/>
                <w:bCs/>
              </w:rPr>
              <w:t>pianificazione,</w:t>
            </w:r>
            <w:r>
              <w:rPr>
                <w:b/>
                <w:bCs/>
              </w:rPr>
              <w:t xml:space="preserve"> </w:t>
            </w:r>
            <w:r w:rsidRPr="007974E1">
              <w:rPr>
                <w:b/>
                <w:bCs/>
              </w:rPr>
              <w:t>stesura e</w:t>
            </w:r>
            <w:r>
              <w:rPr>
                <w:b/>
                <w:bCs/>
              </w:rPr>
              <w:t xml:space="preserve"> </w:t>
            </w:r>
            <w:r w:rsidRPr="007974E1">
              <w:rPr>
                <w:b/>
                <w:bCs/>
              </w:rPr>
              <w:t>revisione</w:t>
            </w:r>
          </w:p>
          <w:p w:rsidR="00D5670E" w:rsidRDefault="00D5670E" w:rsidP="00D5670E">
            <w:pPr>
              <w:rPr>
                <w:b/>
                <w:bCs/>
              </w:rPr>
            </w:pPr>
            <w:r w:rsidRPr="003C69F2">
              <w:rPr>
                <w:b/>
                <w:bCs/>
              </w:rPr>
              <w:t>Principali componenti</w:t>
            </w:r>
            <w:r>
              <w:rPr>
                <w:b/>
                <w:bCs/>
              </w:rPr>
              <w:t xml:space="preserve"> </w:t>
            </w:r>
            <w:r w:rsidRPr="003C69F2">
              <w:rPr>
                <w:b/>
                <w:bCs/>
              </w:rPr>
              <w:t>strutturali ed espressive di</w:t>
            </w:r>
            <w:r>
              <w:rPr>
                <w:b/>
                <w:bCs/>
              </w:rPr>
              <w:t xml:space="preserve"> </w:t>
            </w:r>
            <w:r w:rsidRPr="003C69F2">
              <w:rPr>
                <w:b/>
                <w:bCs/>
              </w:rPr>
              <w:t>un prodotto audiovisivo</w:t>
            </w:r>
          </w:p>
          <w:p w:rsidR="00D5670E" w:rsidRPr="003C69F2" w:rsidRDefault="00D5670E" w:rsidP="00D5670E">
            <w:pPr>
              <w:rPr>
                <w:b/>
                <w:bCs/>
              </w:rPr>
            </w:pPr>
            <w:r w:rsidRPr="003C69F2">
              <w:rPr>
                <w:b/>
                <w:bCs/>
              </w:rPr>
              <w:t>• Semplici applicazioni per la</w:t>
            </w:r>
            <w:r>
              <w:rPr>
                <w:b/>
                <w:bCs/>
              </w:rPr>
              <w:t xml:space="preserve"> </w:t>
            </w:r>
            <w:r w:rsidRPr="003C69F2">
              <w:rPr>
                <w:b/>
                <w:bCs/>
              </w:rPr>
              <w:t>elaborazione audio e video</w:t>
            </w:r>
          </w:p>
          <w:p w:rsidR="00D5670E" w:rsidRDefault="00D5670E" w:rsidP="00D5670E">
            <w:pPr>
              <w:rPr>
                <w:b/>
                <w:bCs/>
              </w:rPr>
            </w:pPr>
            <w:r w:rsidRPr="003C69F2">
              <w:rPr>
                <w:b/>
                <w:bCs/>
              </w:rPr>
              <w:lastRenderedPageBreak/>
              <w:t>• Uso essenziale della</w:t>
            </w:r>
            <w:r>
              <w:rPr>
                <w:b/>
                <w:bCs/>
              </w:rPr>
              <w:t xml:space="preserve"> </w:t>
            </w:r>
            <w:r w:rsidRPr="003C69F2">
              <w:rPr>
                <w:b/>
                <w:bCs/>
              </w:rPr>
              <w:t>comunicazione telematica</w:t>
            </w:r>
          </w:p>
          <w:p w:rsidR="00D5670E" w:rsidRPr="002748B0" w:rsidRDefault="00D5670E" w:rsidP="00D5670E">
            <w:r w:rsidRPr="002748B0">
              <w:t>Strutture essenziali dei testi funzionali:</w:t>
            </w:r>
          </w:p>
          <w:p w:rsidR="00D5670E" w:rsidRPr="002748B0" w:rsidRDefault="00D5670E" w:rsidP="00D5670E">
            <w:r w:rsidRPr="002748B0">
              <w:t>descrittivi, espositivi, , espressivi, valutativo interpretativi,</w:t>
            </w:r>
          </w:p>
          <w:p w:rsidR="00D5670E" w:rsidRPr="002748B0" w:rsidRDefault="00D5670E" w:rsidP="00D5670E">
            <w:r w:rsidRPr="002748B0">
              <w:t>argomentativi, regolativi.</w:t>
            </w:r>
          </w:p>
          <w:p w:rsidR="00D5670E" w:rsidRDefault="00D5670E" w:rsidP="00D5670E">
            <w:pPr>
              <w:rPr>
                <w:b/>
                <w:bCs/>
              </w:rPr>
            </w:pPr>
          </w:p>
          <w:p w:rsidR="00D5670E" w:rsidRPr="002748B0" w:rsidRDefault="00D5670E" w:rsidP="00D5670E">
            <w:r w:rsidRPr="002748B0">
              <w:t>Regole di compilazione di</w:t>
            </w:r>
          </w:p>
          <w:p w:rsidR="00D5670E" w:rsidRPr="007845B2" w:rsidRDefault="00D5670E" w:rsidP="00D5670E">
            <w:pPr>
              <w:rPr>
                <w:b/>
                <w:bCs/>
              </w:rPr>
            </w:pPr>
            <w:r w:rsidRPr="002748B0">
              <w:t>una relazione tecnica.</w:t>
            </w:r>
          </w:p>
        </w:tc>
        <w:tc>
          <w:tcPr>
            <w:tcW w:w="4649" w:type="dxa"/>
            <w:gridSpan w:val="6"/>
            <w:shd w:val="clear" w:color="auto" w:fill="auto"/>
            <w:vAlign w:val="center"/>
          </w:tcPr>
          <w:p w:rsidR="00D5670E" w:rsidRPr="00512FB8" w:rsidRDefault="00D5670E" w:rsidP="00D5670E">
            <w:pPr>
              <w:pStyle w:val="Nessunaspaziatura"/>
              <w:rPr>
                <w:rFonts w:cs="Calibri"/>
                <w:sz w:val="24"/>
              </w:rPr>
            </w:pPr>
            <w:r w:rsidRPr="00512FB8">
              <w:rPr>
                <w:rFonts w:cs="Calibri"/>
                <w:sz w:val="24"/>
              </w:rPr>
              <w:lastRenderedPageBreak/>
              <w:t>Testi in poesia e testi in prosa.</w:t>
            </w:r>
          </w:p>
          <w:p w:rsidR="00D5670E" w:rsidRPr="00512FB8" w:rsidRDefault="00D5670E" w:rsidP="00D5670E">
            <w:pPr>
              <w:pStyle w:val="Nessunaspaziatura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T</w:t>
            </w:r>
            <w:r w:rsidRPr="00512FB8">
              <w:rPr>
                <w:rFonts w:cs="Calibri"/>
                <w:sz w:val="24"/>
              </w:rPr>
              <w:t>esti teatrali</w:t>
            </w:r>
          </w:p>
          <w:p w:rsidR="00D5670E" w:rsidRPr="009765E9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sz w:val="24"/>
              </w:rPr>
              <w:t>A</w:t>
            </w:r>
            <w:r w:rsidRPr="00512FB8">
              <w:rPr>
                <w:rFonts w:ascii="Calibri" w:hAnsi="Calibri" w:cs="Calibri"/>
                <w:sz w:val="24"/>
              </w:rPr>
              <w:t>nalisi del periodo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auto"/>
          </w:tcPr>
          <w:p w:rsidR="00D5670E" w:rsidRPr="00512FB8" w:rsidRDefault="00D5670E" w:rsidP="00D5670E">
            <w:pPr>
              <w:pStyle w:val="Corpodeltesto3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it-IT" w:eastAsia="it-IT"/>
              </w:rPr>
            </w:pPr>
            <w:r w:rsidRPr="00512FB8">
              <w:rPr>
                <w:rFonts w:ascii="Calibri" w:hAnsi="Calibri" w:cs="Calibri"/>
                <w:color w:val="000000"/>
                <w:sz w:val="24"/>
                <w:szCs w:val="24"/>
                <w:lang w:val="it-IT" w:eastAsia="it-IT"/>
              </w:rPr>
              <w:t>Elaborazione di un semplice testo espositivo-argomentativo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it-IT" w:eastAsia="it-IT"/>
              </w:rPr>
              <w:t xml:space="preserve"> di tipo multimediale</w:t>
            </w:r>
            <w:r w:rsidRPr="00512FB8">
              <w:rPr>
                <w:rFonts w:ascii="Calibri" w:hAnsi="Calibri" w:cs="Calibri"/>
                <w:color w:val="000000"/>
                <w:sz w:val="24"/>
                <w:szCs w:val="24"/>
                <w:lang w:val="it-IT" w:eastAsia="it-IT"/>
              </w:rPr>
              <w:t xml:space="preserve"> sulle tipologie testuali affrontate nell’U.F.</w:t>
            </w:r>
          </w:p>
          <w:p w:rsidR="00D5670E" w:rsidRPr="00B44EC1" w:rsidRDefault="00D5670E" w:rsidP="00D5670E">
            <w:pPr>
              <w:pStyle w:val="Corpodeltesto3"/>
              <w:jc w:val="center"/>
              <w:rPr>
                <w:color w:val="000000"/>
                <w:sz w:val="22"/>
                <w:szCs w:val="22"/>
                <w:lang w:val="it-IT"/>
              </w:rPr>
            </w:pPr>
            <w:r w:rsidRPr="00DA723C">
              <w:rPr>
                <w:rFonts w:ascii="Calibri" w:hAnsi="Calibri" w:cs="Calibri"/>
                <w:color w:val="000000"/>
                <w:sz w:val="24"/>
              </w:rPr>
              <w:t>Colloquio : esposizione orale, interventi, osservazioni e commenti sugli argomenti proposti evidenziando un’adeguata proprietà di linguaggio e l’uso consapevole  del lessico specifico.</w:t>
            </w:r>
          </w:p>
        </w:tc>
      </w:tr>
    </w:tbl>
    <w:p w:rsidR="00D5670E" w:rsidRDefault="00D5670E" w:rsidP="00D5670E">
      <w:pPr>
        <w:rPr>
          <w:b/>
          <w:sz w:val="22"/>
          <w:szCs w:val="22"/>
        </w:rPr>
      </w:pPr>
    </w:p>
    <w:p w:rsidR="00D5670E" w:rsidRDefault="00D5670E" w:rsidP="00D5670E">
      <w:pPr>
        <w:rPr>
          <w:b/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5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D5670E" w:rsidRPr="009765E9" w:rsidTr="00D5670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lastRenderedPageBreak/>
              <w:t>( strutturata in ogni singolo dipartimento disciplinare)</w:t>
            </w:r>
          </w:p>
        </w:tc>
      </w:tr>
      <w:tr w:rsidR="00D5670E" w:rsidRPr="009765E9" w:rsidTr="00D5670E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 xml:space="preserve">I 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b/>
                <w:bCs/>
                <w:szCs w:val="28"/>
              </w:rPr>
              <w:t xml:space="preserve"> </w:t>
            </w:r>
            <w:r w:rsidRPr="006D1D2F">
              <w:rPr>
                <w:bCs/>
                <w:szCs w:val="28"/>
              </w:rPr>
              <w:t>INDUSTRIA E ARTIGIANATO PER IL MADE IN ITALY</w:t>
            </w:r>
          </w:p>
        </w:tc>
      </w:tr>
      <w:tr w:rsidR="00D5670E" w:rsidRPr="009765E9" w:rsidTr="00D5670E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C24FC3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4479B5">
              <w:rPr>
                <w:b/>
                <w:sz w:val="24"/>
                <w:lang w:val="en-GB"/>
              </w:rPr>
              <w:t>Build Up to B1 – I’m from Australia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INGLESE</w:t>
            </w:r>
          </w:p>
        </w:tc>
      </w:tr>
      <w:tr w:rsidR="00D5670E" w:rsidRPr="009765E9" w:rsidTr="00D5670E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D5670E" w:rsidRPr="0004423D" w:rsidRDefault="00D5670E" w:rsidP="004C6AF3">
            <w:pPr>
              <w:numPr>
                <w:ilvl w:val="0"/>
                <w:numId w:val="28"/>
              </w:numPr>
              <w:rPr>
                <w:bCs/>
              </w:rPr>
            </w:pPr>
            <w:r w:rsidRPr="0004423D">
              <w:rPr>
                <w:bCs/>
              </w:rPr>
              <w:t>Utilizzare una lingua straniera per i principali scopi comunicativi ed operativi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3639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D5670E" w:rsidRPr="00BD28D9" w:rsidRDefault="00D5670E" w:rsidP="004C6AF3">
            <w:pPr>
              <w:numPr>
                <w:ilvl w:val="0"/>
                <w:numId w:val="26"/>
              </w:numPr>
            </w:pPr>
            <w:r w:rsidRPr="00F363B2">
              <w:t>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partecipare a brevi conversazioni</w:t>
            </w:r>
            <w:r>
              <w:t>.</w:t>
            </w: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ind w:firstLine="70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19</w:t>
            </w:r>
          </w:p>
        </w:tc>
      </w:tr>
      <w:tr w:rsidR="00D5670E" w:rsidRPr="009765E9" w:rsidTr="00D5670E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9765E9" w:rsidTr="00D5670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Comprendere i punti principali di messaggi e annunci semplici e chiari su argomenti di interesse personale, quotidiano, sociale o professionale</w:t>
            </w: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lastRenderedPageBreak/>
              <w:t>• Ricercare informazioni all’interno di testi di breve estensione di interesse personale, quotidiano, sociale o professionale</w:t>
            </w: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Descrivere in maniera semplice esperienze ed eventi, relativi all’ambito personale e sociale</w:t>
            </w:r>
          </w:p>
          <w:p w:rsidR="00D5670E" w:rsidRPr="00F71742" w:rsidRDefault="00D5670E" w:rsidP="00D5670E">
            <w:pPr>
              <w:rPr>
                <w:bCs/>
              </w:rPr>
            </w:pPr>
          </w:p>
          <w:p w:rsidR="00D5670E" w:rsidRPr="00F71742" w:rsidRDefault="00D5670E" w:rsidP="00D5670E">
            <w:pPr>
              <w:rPr>
                <w:bCs/>
              </w:rPr>
            </w:pPr>
          </w:p>
        </w:tc>
        <w:tc>
          <w:tcPr>
            <w:tcW w:w="4734" w:type="dxa"/>
            <w:gridSpan w:val="5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lastRenderedPageBreak/>
              <w:t>• Lessico di base su argomenti di vita quotidiana , sociale e professionale</w:t>
            </w:r>
          </w:p>
          <w:p w:rsidR="00D5670E" w:rsidRPr="00F71742" w:rsidRDefault="00D5670E" w:rsidP="00D5670E">
            <w:pPr>
              <w:rPr>
                <w:bCs/>
              </w:rPr>
            </w:pP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Uso del dizionario bilingue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D5670E" w:rsidRPr="0084032F" w:rsidRDefault="00D5670E" w:rsidP="004C6AF3">
            <w:pPr>
              <w:numPr>
                <w:ilvl w:val="0"/>
                <w:numId w:val="30"/>
              </w:numPr>
              <w:jc w:val="left"/>
              <w:rPr>
                <w:color w:val="000000"/>
                <w:sz w:val="20"/>
                <w:szCs w:val="20"/>
              </w:rPr>
            </w:pPr>
            <w:r w:rsidRPr="0084032F">
              <w:rPr>
                <w:color w:val="000000"/>
                <w:sz w:val="20"/>
                <w:szCs w:val="20"/>
              </w:rPr>
              <w:t>Countries and nationalities</w:t>
            </w:r>
          </w:p>
          <w:p w:rsidR="00D5670E" w:rsidRPr="0084032F" w:rsidRDefault="00D5670E" w:rsidP="004C6AF3">
            <w:pPr>
              <w:numPr>
                <w:ilvl w:val="0"/>
                <w:numId w:val="30"/>
              </w:numPr>
              <w:jc w:val="left"/>
              <w:rPr>
                <w:color w:val="000000"/>
                <w:sz w:val="20"/>
                <w:szCs w:val="20"/>
              </w:rPr>
            </w:pPr>
            <w:r w:rsidRPr="0084032F">
              <w:rPr>
                <w:color w:val="000000"/>
                <w:sz w:val="20"/>
                <w:szCs w:val="20"/>
              </w:rPr>
              <w:t>Everyday objects</w:t>
            </w:r>
          </w:p>
          <w:p w:rsidR="00D5670E" w:rsidRPr="002278A0" w:rsidRDefault="00D5670E" w:rsidP="004C6AF3">
            <w:pPr>
              <w:numPr>
                <w:ilvl w:val="0"/>
                <w:numId w:val="29"/>
              </w:numPr>
              <w:ind w:left="289" w:firstLine="0"/>
              <w:jc w:val="left"/>
              <w:rPr>
                <w:color w:val="000000"/>
                <w:sz w:val="20"/>
                <w:szCs w:val="20"/>
              </w:rPr>
            </w:pPr>
            <w:r w:rsidRPr="002278A0">
              <w:rPr>
                <w:color w:val="000000"/>
                <w:sz w:val="20"/>
                <w:szCs w:val="20"/>
              </w:rPr>
              <w:t>Healthy habits</w:t>
            </w:r>
          </w:p>
          <w:p w:rsidR="00D5670E" w:rsidRPr="002278A0" w:rsidRDefault="00D5670E" w:rsidP="004C6AF3">
            <w:pPr>
              <w:numPr>
                <w:ilvl w:val="0"/>
                <w:numId w:val="29"/>
              </w:numPr>
              <w:ind w:left="289" w:firstLine="0"/>
              <w:jc w:val="left"/>
              <w:rPr>
                <w:color w:val="000000"/>
                <w:sz w:val="20"/>
                <w:szCs w:val="20"/>
              </w:rPr>
            </w:pPr>
            <w:r w:rsidRPr="002278A0">
              <w:rPr>
                <w:color w:val="000000"/>
                <w:sz w:val="20"/>
                <w:szCs w:val="20"/>
              </w:rPr>
              <w:t>Free-time activities</w:t>
            </w:r>
          </w:p>
          <w:p w:rsidR="00D5670E" w:rsidRPr="002278A0" w:rsidRDefault="00D5670E" w:rsidP="004C6AF3">
            <w:pPr>
              <w:numPr>
                <w:ilvl w:val="0"/>
                <w:numId w:val="29"/>
              </w:numPr>
              <w:ind w:left="289" w:firstLine="0"/>
              <w:jc w:val="left"/>
              <w:rPr>
                <w:color w:val="000000"/>
                <w:sz w:val="20"/>
                <w:szCs w:val="20"/>
              </w:rPr>
            </w:pPr>
            <w:r w:rsidRPr="002278A0">
              <w:rPr>
                <w:color w:val="000000"/>
                <w:sz w:val="20"/>
                <w:szCs w:val="20"/>
              </w:rPr>
              <w:t>Inviting a friend out</w:t>
            </w:r>
          </w:p>
          <w:p w:rsidR="00D5670E" w:rsidRPr="002278A0" w:rsidRDefault="00D5670E" w:rsidP="004C6AF3">
            <w:pPr>
              <w:numPr>
                <w:ilvl w:val="0"/>
                <w:numId w:val="29"/>
              </w:numPr>
              <w:ind w:left="289" w:firstLine="0"/>
              <w:jc w:val="left"/>
              <w:rPr>
                <w:color w:val="000000"/>
                <w:sz w:val="20"/>
                <w:szCs w:val="20"/>
              </w:rPr>
            </w:pPr>
            <w:r w:rsidRPr="002278A0">
              <w:rPr>
                <w:color w:val="000000"/>
                <w:sz w:val="20"/>
                <w:szCs w:val="20"/>
              </w:rPr>
              <w:lastRenderedPageBreak/>
              <w:t>Accepting an invitation</w:t>
            </w:r>
          </w:p>
          <w:p w:rsidR="00D5670E" w:rsidRPr="002278A0" w:rsidRDefault="00D5670E" w:rsidP="004C6AF3">
            <w:pPr>
              <w:numPr>
                <w:ilvl w:val="0"/>
                <w:numId w:val="29"/>
              </w:numPr>
              <w:ind w:left="246" w:hanging="246"/>
              <w:jc w:val="left"/>
              <w:rPr>
                <w:color w:val="000000"/>
                <w:sz w:val="20"/>
                <w:szCs w:val="20"/>
              </w:rPr>
            </w:pPr>
            <w:r w:rsidRPr="002278A0">
              <w:rPr>
                <w:color w:val="000000"/>
                <w:sz w:val="20"/>
                <w:szCs w:val="20"/>
              </w:rPr>
              <w:t>Turning down an invitation</w:t>
            </w:r>
          </w:p>
          <w:p w:rsidR="00D5670E" w:rsidRPr="009765E9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</w:tc>
      </w:tr>
      <w:tr w:rsidR="00D5670E" w:rsidRPr="009765E9" w:rsidTr="00D5670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lastRenderedPageBreak/>
              <w:t xml:space="preserve">• Utilizzare in modo adeguato le strutture grammaticali </w:t>
            </w:r>
          </w:p>
        </w:tc>
        <w:tc>
          <w:tcPr>
            <w:tcW w:w="4734" w:type="dxa"/>
            <w:gridSpan w:val="5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Regole grammaticali fondamentali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D5670E" w:rsidRPr="002278A0" w:rsidRDefault="00D5670E" w:rsidP="004C6AF3">
            <w:pPr>
              <w:numPr>
                <w:ilvl w:val="0"/>
                <w:numId w:val="30"/>
              </w:numPr>
              <w:ind w:left="318" w:hanging="284"/>
              <w:jc w:val="left"/>
              <w:rPr>
                <w:sz w:val="20"/>
                <w:szCs w:val="20"/>
              </w:rPr>
            </w:pPr>
            <w:r w:rsidRPr="002278A0">
              <w:rPr>
                <w:color w:val="000000"/>
                <w:sz w:val="20"/>
                <w:szCs w:val="20"/>
              </w:rPr>
              <w:t>Present simple</w:t>
            </w:r>
          </w:p>
          <w:p w:rsidR="00D5670E" w:rsidRPr="002278A0" w:rsidRDefault="00D5670E" w:rsidP="004C6AF3">
            <w:pPr>
              <w:numPr>
                <w:ilvl w:val="0"/>
                <w:numId w:val="30"/>
              </w:numPr>
              <w:ind w:left="318" w:hanging="284"/>
              <w:jc w:val="left"/>
              <w:rPr>
                <w:sz w:val="20"/>
                <w:szCs w:val="20"/>
              </w:rPr>
            </w:pPr>
            <w:r w:rsidRPr="002278A0">
              <w:rPr>
                <w:color w:val="000000"/>
                <w:sz w:val="20"/>
                <w:szCs w:val="20"/>
              </w:rPr>
              <w:t>Object pronouns</w:t>
            </w:r>
          </w:p>
          <w:p w:rsidR="00D5670E" w:rsidRPr="009765E9" w:rsidRDefault="00D5670E" w:rsidP="00D5670E">
            <w:pPr>
              <w:ind w:left="246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Interagire in conversazioni brevi e</w:t>
            </w: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semplici su temi di interesse personale,</w:t>
            </w: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quotidiano, sociale o professionale</w:t>
            </w:r>
          </w:p>
        </w:tc>
        <w:tc>
          <w:tcPr>
            <w:tcW w:w="4734" w:type="dxa"/>
            <w:gridSpan w:val="5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Corretta pronuncia di un repertorio di parole e frasi memorizzate di uso comune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D5670E" w:rsidRPr="002278A0" w:rsidRDefault="00D5670E" w:rsidP="00D5670E">
            <w:pPr>
              <w:ind w:left="318"/>
              <w:rPr>
                <w:color w:val="000000"/>
                <w:sz w:val="20"/>
                <w:szCs w:val="20"/>
              </w:rPr>
            </w:pPr>
          </w:p>
          <w:p w:rsidR="00D5670E" w:rsidRPr="002278A0" w:rsidRDefault="00D5670E" w:rsidP="004C6AF3">
            <w:pPr>
              <w:numPr>
                <w:ilvl w:val="0"/>
                <w:numId w:val="30"/>
              </w:numPr>
              <w:ind w:left="318" w:hanging="284"/>
              <w:rPr>
                <w:b/>
                <w:smallCaps/>
                <w:color w:val="000000"/>
                <w:sz w:val="20"/>
                <w:szCs w:val="20"/>
              </w:rPr>
            </w:pPr>
            <w:r w:rsidRPr="002278A0">
              <w:rPr>
                <w:color w:val="000000"/>
                <w:sz w:val="20"/>
                <w:szCs w:val="20"/>
                <w:lang w:val="fr-FR"/>
              </w:rPr>
              <w:t>Descrivere abitudini e routine</w:t>
            </w:r>
          </w:p>
          <w:p w:rsidR="00D5670E" w:rsidRPr="002278A0" w:rsidRDefault="00D5670E" w:rsidP="00D5670E">
            <w:pPr>
              <w:ind w:left="318"/>
              <w:rPr>
                <w:b/>
                <w:smallCaps/>
                <w:color w:val="000000"/>
                <w:sz w:val="20"/>
                <w:szCs w:val="20"/>
              </w:rPr>
            </w:pPr>
          </w:p>
        </w:tc>
      </w:tr>
      <w:tr w:rsidR="00D5670E" w:rsidRPr="009765E9" w:rsidTr="00D5670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Scrivere brevi testi di interesse personale, quotidiano, sociale o professionale</w:t>
            </w: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Scrivere correttamente semplici testi su tematiche coerenti con i percorsi di studio</w:t>
            </w:r>
          </w:p>
        </w:tc>
        <w:tc>
          <w:tcPr>
            <w:tcW w:w="4734" w:type="dxa"/>
            <w:gridSpan w:val="5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Semplici modalità di scrittura: messaggi brevi, lettera informale</w:t>
            </w:r>
          </w:p>
        </w:tc>
        <w:tc>
          <w:tcPr>
            <w:tcW w:w="4633" w:type="dxa"/>
            <w:gridSpan w:val="6"/>
            <w:shd w:val="clear" w:color="auto" w:fill="auto"/>
          </w:tcPr>
          <w:p w:rsidR="00D5670E" w:rsidRPr="002278A0" w:rsidRDefault="00D5670E" w:rsidP="00D5670E">
            <w:pPr>
              <w:ind w:left="318"/>
              <w:rPr>
                <w:b/>
                <w:smallCaps/>
                <w:color w:val="000000"/>
                <w:sz w:val="20"/>
                <w:szCs w:val="20"/>
              </w:rPr>
            </w:pPr>
          </w:p>
          <w:p w:rsidR="00D5670E" w:rsidRPr="002278A0" w:rsidRDefault="00D5670E" w:rsidP="004C6AF3">
            <w:pPr>
              <w:numPr>
                <w:ilvl w:val="0"/>
                <w:numId w:val="30"/>
              </w:numPr>
              <w:ind w:left="318" w:hanging="284"/>
              <w:rPr>
                <w:b/>
                <w:smallCaps/>
                <w:color w:val="000000"/>
                <w:sz w:val="20"/>
                <w:szCs w:val="20"/>
              </w:rPr>
            </w:pPr>
            <w:r w:rsidRPr="002278A0">
              <w:rPr>
                <w:color w:val="000000"/>
                <w:sz w:val="20"/>
                <w:szCs w:val="20"/>
                <w:lang w:val="fr-FR"/>
              </w:rPr>
              <w:t>Describe a daily routine</w:t>
            </w:r>
          </w:p>
        </w:tc>
      </w:tr>
      <w:tr w:rsidR="00D5670E" w:rsidRPr="009765E9" w:rsidTr="00D5670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Riflettere sui propri atteggiamenti in</w:t>
            </w: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rapporto all’altro in contesti multiculturali</w:t>
            </w:r>
          </w:p>
        </w:tc>
        <w:tc>
          <w:tcPr>
            <w:tcW w:w="4734" w:type="dxa"/>
            <w:gridSpan w:val="5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Cultura e civiltà dei paesi di cui si studia la lingua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D5670E" w:rsidRPr="0084032F" w:rsidRDefault="00D5670E" w:rsidP="004C6AF3">
            <w:pPr>
              <w:numPr>
                <w:ilvl w:val="0"/>
                <w:numId w:val="30"/>
              </w:numPr>
              <w:jc w:val="left"/>
              <w:rPr>
                <w:color w:val="000000"/>
                <w:sz w:val="20"/>
                <w:szCs w:val="20"/>
              </w:rPr>
            </w:pPr>
            <w:r w:rsidRPr="0084032F">
              <w:rPr>
                <w:color w:val="000000"/>
                <w:sz w:val="20"/>
                <w:szCs w:val="20"/>
              </w:rPr>
              <w:t>Cardinal numbers, days, months, seasons</w:t>
            </w:r>
          </w:p>
          <w:p w:rsidR="00D5670E" w:rsidRDefault="00D5670E" w:rsidP="004C6AF3">
            <w:pPr>
              <w:numPr>
                <w:ilvl w:val="0"/>
                <w:numId w:val="30"/>
              </w:numPr>
              <w:jc w:val="left"/>
              <w:rPr>
                <w:color w:val="000000"/>
                <w:sz w:val="20"/>
                <w:szCs w:val="20"/>
              </w:rPr>
            </w:pPr>
            <w:r w:rsidRPr="0084032F">
              <w:rPr>
                <w:color w:val="000000"/>
                <w:sz w:val="20"/>
                <w:szCs w:val="20"/>
              </w:rPr>
              <w:t>Places in town, directions</w:t>
            </w:r>
          </w:p>
          <w:p w:rsidR="00D5670E" w:rsidRPr="0084032F" w:rsidRDefault="00D5670E" w:rsidP="004C6AF3">
            <w:pPr>
              <w:numPr>
                <w:ilvl w:val="0"/>
                <w:numId w:val="30"/>
              </w:numPr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Your daily routine</w:t>
            </w:r>
          </w:p>
          <w:p w:rsidR="00D5670E" w:rsidRPr="009765E9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</w:tc>
      </w:tr>
      <w:tr w:rsidR="00D5670E" w:rsidRPr="009765E9" w:rsidTr="00D5670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Default="00D5670E" w:rsidP="00D5670E">
            <w:r>
              <w:t>Comprendere i punti principali di testi</w:t>
            </w:r>
          </w:p>
          <w:p w:rsidR="00D5670E" w:rsidRDefault="00D5670E" w:rsidP="00D5670E">
            <w:r>
              <w:t>orali in lingua standard abbastanza</w:t>
            </w:r>
          </w:p>
          <w:p w:rsidR="00D5670E" w:rsidRDefault="00D5670E" w:rsidP="00D5670E">
            <w:r>
              <w:t>complessi, ma chiari, relativi ad</w:t>
            </w:r>
          </w:p>
          <w:p w:rsidR="00D5670E" w:rsidRDefault="00D5670E" w:rsidP="00D5670E">
            <w:r>
              <w:lastRenderedPageBreak/>
              <w:t>ambiti di interesse generale, ad</w:t>
            </w:r>
          </w:p>
          <w:p w:rsidR="00D5670E" w:rsidRDefault="00D5670E" w:rsidP="00D5670E">
            <w:r>
              <w:t>argomenti di attualità e ad argomenti</w:t>
            </w:r>
          </w:p>
          <w:p w:rsidR="00D5670E" w:rsidRDefault="00D5670E" w:rsidP="00D5670E">
            <w:r>
              <w:t>attinenti alla microlingua dell’ambito</w:t>
            </w:r>
          </w:p>
          <w:p w:rsidR="00D5670E" w:rsidRDefault="00D5670E" w:rsidP="00D5670E">
            <w:r>
              <w:t>professionale di appartenenza.</w:t>
            </w:r>
          </w:p>
          <w:p w:rsidR="00D5670E" w:rsidRDefault="00D5670E" w:rsidP="00D5670E"/>
          <w:p w:rsidR="00D5670E" w:rsidRDefault="00D5670E" w:rsidP="00D5670E"/>
          <w:p w:rsidR="00D5670E" w:rsidRDefault="00D5670E" w:rsidP="00D5670E"/>
          <w:p w:rsidR="00D5670E" w:rsidRDefault="00D5670E" w:rsidP="00D5670E"/>
          <w:p w:rsidR="00D5670E" w:rsidRDefault="00D5670E" w:rsidP="00D5670E"/>
          <w:p w:rsidR="00D5670E" w:rsidRDefault="00D5670E" w:rsidP="00D5670E"/>
          <w:p w:rsidR="00D5670E" w:rsidRDefault="00D5670E" w:rsidP="00D5670E"/>
          <w:p w:rsidR="00D5670E" w:rsidRDefault="00D5670E" w:rsidP="00D5670E"/>
          <w:p w:rsidR="00D5670E" w:rsidRDefault="00D5670E" w:rsidP="00D5670E"/>
          <w:p w:rsidR="00D5670E" w:rsidRDefault="00D5670E" w:rsidP="00D5670E"/>
        </w:tc>
        <w:tc>
          <w:tcPr>
            <w:tcW w:w="4734" w:type="dxa"/>
            <w:gridSpan w:val="5"/>
            <w:shd w:val="clear" w:color="auto" w:fill="auto"/>
          </w:tcPr>
          <w:p w:rsidR="00D5670E" w:rsidRDefault="00D5670E" w:rsidP="00D5670E">
            <w:r>
              <w:lastRenderedPageBreak/>
              <w:t>Aspetti grammaticali, incluse le strutture più</w:t>
            </w:r>
          </w:p>
          <w:p w:rsidR="00D5670E" w:rsidRDefault="00D5670E" w:rsidP="00D5670E">
            <w:r>
              <w:t>frequenti nella microlingua dell’ambito</w:t>
            </w:r>
          </w:p>
          <w:p w:rsidR="00D5670E" w:rsidRDefault="00D5670E" w:rsidP="00D5670E">
            <w:r>
              <w:lastRenderedPageBreak/>
              <w:t>professionale di appartenenza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D5670E" w:rsidRPr="002278A0" w:rsidRDefault="00D5670E" w:rsidP="004C6AF3">
            <w:pPr>
              <w:numPr>
                <w:ilvl w:val="0"/>
                <w:numId w:val="30"/>
              </w:numPr>
              <w:ind w:left="318" w:hanging="284"/>
              <w:jc w:val="left"/>
              <w:rPr>
                <w:sz w:val="20"/>
                <w:szCs w:val="20"/>
              </w:rPr>
            </w:pPr>
            <w:r w:rsidRPr="002278A0">
              <w:rPr>
                <w:color w:val="000000"/>
                <w:sz w:val="20"/>
                <w:szCs w:val="20"/>
              </w:rPr>
              <w:lastRenderedPageBreak/>
              <w:t>Adverbs of frequency</w:t>
            </w:r>
          </w:p>
          <w:p w:rsidR="00D5670E" w:rsidRPr="009765E9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</w:tc>
      </w:tr>
      <w:tr w:rsidR="00D5670E" w:rsidRPr="009765E9" w:rsidTr="00D5670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Default="00D5670E" w:rsidP="00D5670E">
            <w:r>
              <w:lastRenderedPageBreak/>
              <w:t>Comprendere i punti principali di testi</w:t>
            </w:r>
          </w:p>
          <w:p w:rsidR="00D5670E" w:rsidRDefault="00D5670E" w:rsidP="00D5670E">
            <w:r>
              <w:t>orali in lingua standard abbastanza</w:t>
            </w:r>
          </w:p>
          <w:p w:rsidR="00D5670E" w:rsidRDefault="00D5670E" w:rsidP="00D5670E">
            <w:r>
              <w:t>complessi, ma chiari, relativi ad</w:t>
            </w:r>
          </w:p>
          <w:p w:rsidR="00D5670E" w:rsidRDefault="00D5670E" w:rsidP="00D5670E">
            <w:r>
              <w:t>ambiti di interesse generale, ad</w:t>
            </w:r>
          </w:p>
          <w:p w:rsidR="00D5670E" w:rsidRDefault="00D5670E" w:rsidP="00D5670E">
            <w:r>
              <w:t>argomenti di attualità e ad argomenti</w:t>
            </w:r>
          </w:p>
          <w:p w:rsidR="00D5670E" w:rsidRDefault="00D5670E" w:rsidP="00D5670E">
            <w:r>
              <w:t>attinenti alla microlingua dell’ambito</w:t>
            </w:r>
          </w:p>
          <w:p w:rsidR="00D5670E" w:rsidRDefault="00D5670E" w:rsidP="00D5670E">
            <w:r>
              <w:t>professionale di appartenenza.</w:t>
            </w:r>
          </w:p>
          <w:p w:rsidR="00D5670E" w:rsidRDefault="00D5670E" w:rsidP="00D5670E"/>
        </w:tc>
        <w:tc>
          <w:tcPr>
            <w:tcW w:w="4734" w:type="dxa"/>
            <w:gridSpan w:val="5"/>
            <w:shd w:val="clear" w:color="auto" w:fill="auto"/>
          </w:tcPr>
          <w:p w:rsidR="00D5670E" w:rsidRDefault="00D5670E" w:rsidP="00D5670E"/>
          <w:p w:rsidR="00D5670E" w:rsidRDefault="00D5670E" w:rsidP="00D5670E">
            <w:r w:rsidRPr="001416A3">
              <w:t>Ortografia</w:t>
            </w:r>
          </w:p>
          <w:p w:rsidR="00D5670E" w:rsidRDefault="00D5670E" w:rsidP="00D5670E"/>
          <w:p w:rsidR="00D5670E" w:rsidRDefault="00D5670E" w:rsidP="00D5670E"/>
          <w:p w:rsidR="00D5670E" w:rsidRDefault="00D5670E" w:rsidP="00D5670E"/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D5670E" w:rsidRPr="009765E9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 w:rsidRPr="002278A0">
              <w:rPr>
                <w:color w:val="000000"/>
                <w:sz w:val="20"/>
                <w:szCs w:val="20"/>
                <w:lang w:val="fr-FR"/>
              </w:rPr>
              <w:t>Describe a daily routine</w:t>
            </w:r>
          </w:p>
        </w:tc>
      </w:tr>
      <w:tr w:rsidR="00D5670E" w:rsidRPr="009765E9" w:rsidTr="00D5670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Default="00D5670E" w:rsidP="00D5670E">
            <w:r>
              <w:t>Comprendere i punti principali di testi</w:t>
            </w:r>
          </w:p>
          <w:p w:rsidR="00D5670E" w:rsidRDefault="00D5670E" w:rsidP="00D5670E">
            <w:r>
              <w:t>orali in lingua standard abbastanza</w:t>
            </w:r>
          </w:p>
          <w:p w:rsidR="00D5670E" w:rsidRDefault="00D5670E" w:rsidP="00D5670E">
            <w:r>
              <w:t>complessi, ma chiari, relativi ad</w:t>
            </w:r>
          </w:p>
          <w:p w:rsidR="00D5670E" w:rsidRDefault="00D5670E" w:rsidP="00D5670E">
            <w:r>
              <w:t>ambiti di interesse generale, ad</w:t>
            </w:r>
          </w:p>
          <w:p w:rsidR="00D5670E" w:rsidRDefault="00D5670E" w:rsidP="00D5670E">
            <w:r>
              <w:t>argomenti di attualità e ad argomenti</w:t>
            </w:r>
          </w:p>
          <w:p w:rsidR="00D5670E" w:rsidRDefault="00D5670E" w:rsidP="00D5670E">
            <w:r>
              <w:lastRenderedPageBreak/>
              <w:t>attinenti alla microlingua dell’ambito</w:t>
            </w:r>
          </w:p>
          <w:p w:rsidR="00D5670E" w:rsidRDefault="00D5670E" w:rsidP="00D5670E">
            <w:r>
              <w:t>professionale di appartenenza.</w:t>
            </w:r>
          </w:p>
          <w:p w:rsidR="00D5670E" w:rsidRDefault="00D5670E" w:rsidP="00D5670E"/>
        </w:tc>
        <w:tc>
          <w:tcPr>
            <w:tcW w:w="4734" w:type="dxa"/>
            <w:gridSpan w:val="5"/>
            <w:shd w:val="clear" w:color="auto" w:fill="auto"/>
          </w:tcPr>
          <w:p w:rsidR="00D5670E" w:rsidRDefault="00D5670E" w:rsidP="00D5670E"/>
          <w:p w:rsidR="00D5670E" w:rsidRDefault="00D5670E" w:rsidP="00D5670E"/>
          <w:p w:rsidR="00D5670E" w:rsidRDefault="00D5670E" w:rsidP="00D5670E">
            <w:r w:rsidRPr="001416A3">
              <w:t>Fonologia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D5670E" w:rsidRDefault="00D5670E" w:rsidP="004C6AF3">
            <w:pPr>
              <w:pStyle w:val="Paragrafoelenco"/>
              <w:numPr>
                <w:ilvl w:val="0"/>
                <w:numId w:val="31"/>
              </w:numPr>
              <w:ind w:left="318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Teen’s top attractions in London</w:t>
            </w:r>
          </w:p>
          <w:p w:rsidR="00D5670E" w:rsidRPr="003A666E" w:rsidRDefault="00D5670E" w:rsidP="004C6AF3">
            <w:pPr>
              <w:pStyle w:val="Paragrafoelenco"/>
              <w:numPr>
                <w:ilvl w:val="0"/>
                <w:numId w:val="31"/>
              </w:numPr>
              <w:ind w:left="318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For the sports fans</w:t>
            </w:r>
          </w:p>
          <w:p w:rsidR="00D5670E" w:rsidRPr="002278A0" w:rsidRDefault="00D5670E" w:rsidP="00D5670E">
            <w:pPr>
              <w:ind w:left="318"/>
              <w:rPr>
                <w:b/>
                <w:smallCaps/>
                <w:color w:val="000000"/>
                <w:sz w:val="20"/>
                <w:szCs w:val="20"/>
              </w:rPr>
            </w:pPr>
          </w:p>
          <w:p w:rsidR="00D5670E" w:rsidRPr="009765E9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auto"/>
          </w:tcPr>
          <w:p w:rsidR="00D5670E" w:rsidRPr="009765E9" w:rsidRDefault="00D5670E" w:rsidP="00D5670E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b/>
                <w:sz w:val="24"/>
                <w:szCs w:val="22"/>
              </w:rPr>
              <w:t>Describe your daily routine.</w:t>
            </w:r>
          </w:p>
        </w:tc>
      </w:tr>
      <w:tr w:rsidR="00D5670E" w:rsidRPr="009765E9" w:rsidTr="00D5670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5670E" w:rsidRPr="009765E9" w:rsidTr="00D5670E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 xml:space="preserve">I 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b/>
                <w:bCs/>
                <w:szCs w:val="28"/>
              </w:rPr>
              <w:t xml:space="preserve"> </w:t>
            </w:r>
            <w:r w:rsidRPr="006D1D2F">
              <w:rPr>
                <w:bCs/>
                <w:szCs w:val="28"/>
              </w:rPr>
              <w:t>INDUSTRIA E ARTIGIANATO PER IL MADE IN ITALY</w:t>
            </w:r>
          </w:p>
        </w:tc>
      </w:tr>
      <w:tr w:rsidR="00D5670E" w:rsidRPr="009765E9" w:rsidTr="00D5670E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b/>
                <w:sz w:val="24"/>
                <w:lang w:val="en-GB"/>
              </w:rPr>
              <w:t>Sports and competitions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INGLESE</w:t>
            </w:r>
          </w:p>
        </w:tc>
      </w:tr>
      <w:tr w:rsidR="00D5670E" w:rsidRPr="009765E9" w:rsidTr="00D5670E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6A4F6E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F6E">
              <w:rPr>
                <w:bCs/>
              </w:rPr>
              <w:t>Utilizzare gli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strumenti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fondamentali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per una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fruizione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consapevole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del patrimonio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artistico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3639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D5670E" w:rsidRPr="009765E9" w:rsidRDefault="00D5670E" w:rsidP="00D5670E">
            <w:pPr>
              <w:rPr>
                <w:sz w:val="22"/>
                <w:szCs w:val="22"/>
              </w:rPr>
            </w:pPr>
            <w:r>
              <w:t xml:space="preserve"> </w:t>
            </w: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Pr="00F363B2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63B2">
              <w:t>Realizzare disegni tecnici e/o artistici, di prodotti o parti semplici e consuete, utilizzando le metodologie di rappresentazione grafica e gli strumenti tradizionali o informatici più idonei alle esigenze specifiche di progetto e di settore/contesto.</w:t>
            </w:r>
          </w:p>
        </w:tc>
      </w:tr>
      <w:tr w:rsidR="00D5670E" w:rsidRPr="009765E9" w:rsidTr="00D5670E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16</w:t>
            </w:r>
          </w:p>
        </w:tc>
      </w:tr>
      <w:tr w:rsidR="00D5670E" w:rsidRPr="009765E9" w:rsidTr="00D5670E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9765E9" w:rsidTr="00D5670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• Riconoscere e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apprezzare le opere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d’arte</w:t>
            </w:r>
          </w:p>
        </w:tc>
        <w:tc>
          <w:tcPr>
            <w:tcW w:w="4734" w:type="dxa"/>
            <w:gridSpan w:val="5"/>
            <w:shd w:val="clear" w:color="auto" w:fill="auto"/>
          </w:tcPr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• Elementi fondamentali per la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lettura/ascolto di un’opera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d’arte (pittura, architettura,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plastica, fotografia, film,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musica…..)</w:t>
            </w:r>
          </w:p>
        </w:tc>
        <w:tc>
          <w:tcPr>
            <w:tcW w:w="4633" w:type="dxa"/>
            <w:gridSpan w:val="6"/>
            <w:shd w:val="clear" w:color="auto" w:fill="auto"/>
          </w:tcPr>
          <w:p w:rsidR="00D5670E" w:rsidRPr="002278A0" w:rsidRDefault="00D5670E" w:rsidP="00D5670E">
            <w:pPr>
              <w:ind w:left="318"/>
              <w:rPr>
                <w:color w:val="000000"/>
                <w:sz w:val="20"/>
                <w:szCs w:val="20"/>
              </w:rPr>
            </w:pPr>
          </w:p>
          <w:p w:rsidR="00D5670E" w:rsidRPr="002278A0" w:rsidRDefault="00D5670E" w:rsidP="004C6AF3">
            <w:pPr>
              <w:numPr>
                <w:ilvl w:val="0"/>
                <w:numId w:val="29"/>
              </w:numPr>
              <w:ind w:left="246" w:hanging="246"/>
              <w:jc w:val="left"/>
              <w:rPr>
                <w:color w:val="000000"/>
                <w:sz w:val="20"/>
                <w:szCs w:val="20"/>
                <w:lang w:val="en-GB"/>
              </w:rPr>
            </w:pPr>
            <w:r w:rsidRPr="002278A0">
              <w:rPr>
                <w:color w:val="000000"/>
                <w:sz w:val="20"/>
                <w:szCs w:val="20"/>
                <w:lang w:val="en-GB"/>
              </w:rPr>
              <w:t>Parts of the house and furnishings</w:t>
            </w:r>
          </w:p>
          <w:p w:rsidR="00D5670E" w:rsidRPr="002278A0" w:rsidRDefault="00D5670E" w:rsidP="004C6AF3">
            <w:pPr>
              <w:numPr>
                <w:ilvl w:val="0"/>
                <w:numId w:val="29"/>
              </w:numPr>
              <w:ind w:left="246" w:hanging="246"/>
              <w:jc w:val="left"/>
              <w:rPr>
                <w:color w:val="000000"/>
                <w:sz w:val="20"/>
                <w:szCs w:val="20"/>
              </w:rPr>
            </w:pPr>
            <w:r w:rsidRPr="002278A0">
              <w:rPr>
                <w:color w:val="000000"/>
                <w:sz w:val="20"/>
                <w:szCs w:val="20"/>
              </w:rPr>
              <w:t>Shops and shopping</w:t>
            </w:r>
          </w:p>
          <w:p w:rsidR="00D5670E" w:rsidRPr="002278A0" w:rsidRDefault="00D5670E" w:rsidP="004C6AF3">
            <w:pPr>
              <w:numPr>
                <w:ilvl w:val="0"/>
                <w:numId w:val="29"/>
              </w:numPr>
              <w:ind w:left="246" w:hanging="246"/>
              <w:jc w:val="left"/>
              <w:rPr>
                <w:color w:val="000000"/>
                <w:sz w:val="20"/>
                <w:szCs w:val="20"/>
              </w:rPr>
            </w:pPr>
            <w:r w:rsidRPr="002278A0">
              <w:rPr>
                <w:color w:val="000000"/>
                <w:sz w:val="20"/>
                <w:szCs w:val="20"/>
              </w:rPr>
              <w:t>Prices</w:t>
            </w:r>
          </w:p>
          <w:p w:rsidR="00D5670E" w:rsidRDefault="00D5670E" w:rsidP="004C6AF3">
            <w:pPr>
              <w:numPr>
                <w:ilvl w:val="0"/>
                <w:numId w:val="29"/>
              </w:numPr>
              <w:ind w:left="246" w:hanging="246"/>
              <w:jc w:val="left"/>
              <w:rPr>
                <w:color w:val="000000"/>
                <w:sz w:val="20"/>
                <w:szCs w:val="20"/>
              </w:rPr>
            </w:pPr>
            <w:r w:rsidRPr="002278A0">
              <w:rPr>
                <w:color w:val="000000"/>
                <w:sz w:val="20"/>
                <w:szCs w:val="20"/>
              </w:rPr>
              <w:t>Going shopping</w:t>
            </w:r>
          </w:p>
          <w:p w:rsidR="00D5670E" w:rsidRPr="002278A0" w:rsidRDefault="00D5670E" w:rsidP="004C6AF3">
            <w:pPr>
              <w:numPr>
                <w:ilvl w:val="0"/>
                <w:numId w:val="29"/>
              </w:numPr>
              <w:ind w:left="246" w:hanging="246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Colours</w:t>
            </w:r>
          </w:p>
          <w:p w:rsidR="00D5670E" w:rsidRPr="002278A0" w:rsidRDefault="00D5670E" w:rsidP="00D5670E">
            <w:pPr>
              <w:tabs>
                <w:tab w:val="left" w:pos="1671"/>
              </w:tabs>
              <w:ind w:left="246"/>
              <w:rPr>
                <w:color w:val="000000"/>
                <w:sz w:val="20"/>
                <w:szCs w:val="20"/>
              </w:rPr>
            </w:pPr>
            <w:r w:rsidRPr="002278A0">
              <w:rPr>
                <w:color w:val="000000"/>
                <w:sz w:val="20"/>
                <w:szCs w:val="20"/>
              </w:rPr>
              <w:tab/>
            </w:r>
          </w:p>
          <w:p w:rsidR="00D5670E" w:rsidRPr="002278A0" w:rsidRDefault="00D5670E" w:rsidP="00D5670E">
            <w:pPr>
              <w:ind w:left="720"/>
              <w:rPr>
                <w:b/>
                <w:smallCaps/>
                <w:color w:val="000000"/>
                <w:sz w:val="20"/>
                <w:szCs w:val="20"/>
                <w:lang w:val="en-GB"/>
              </w:rPr>
            </w:pPr>
          </w:p>
        </w:tc>
      </w:tr>
      <w:tr w:rsidR="00D5670E" w:rsidRPr="00C24FC3" w:rsidTr="00D5670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Default="00D5670E" w:rsidP="00D5670E">
            <w:r>
              <w:t>Utilizzare correttamente gli</w:t>
            </w:r>
          </w:p>
          <w:p w:rsidR="00D5670E" w:rsidRDefault="00D5670E" w:rsidP="00D5670E">
            <w:r>
              <w:t>strumenti del disegno più adeguati.</w:t>
            </w:r>
          </w:p>
          <w:p w:rsidR="00D5670E" w:rsidRDefault="00D5670E" w:rsidP="00D5670E"/>
          <w:p w:rsidR="00D5670E" w:rsidRDefault="00D5670E" w:rsidP="00D5670E">
            <w:r>
              <w:t>Utilizzare il CAD in semplici</w:t>
            </w:r>
          </w:p>
          <w:p w:rsidR="00D5670E" w:rsidRDefault="00D5670E" w:rsidP="00D5670E">
            <w:r>
              <w:t>contesti, ove rilevante.</w:t>
            </w:r>
          </w:p>
        </w:tc>
        <w:tc>
          <w:tcPr>
            <w:tcW w:w="4734" w:type="dxa"/>
            <w:gridSpan w:val="5"/>
            <w:shd w:val="clear" w:color="auto" w:fill="auto"/>
          </w:tcPr>
          <w:p w:rsidR="00D5670E" w:rsidRDefault="00D5670E" w:rsidP="00D5670E">
            <w:r>
              <w:t>Materiali per il disegno e</w:t>
            </w:r>
          </w:p>
          <w:p w:rsidR="00D5670E" w:rsidRDefault="00D5670E" w:rsidP="00D5670E">
            <w:r>
              <w:t>codici comunicativi.</w:t>
            </w:r>
          </w:p>
        </w:tc>
        <w:tc>
          <w:tcPr>
            <w:tcW w:w="4633" w:type="dxa"/>
            <w:gridSpan w:val="6"/>
            <w:shd w:val="clear" w:color="auto" w:fill="auto"/>
          </w:tcPr>
          <w:p w:rsidR="00D5670E" w:rsidRPr="002278A0" w:rsidRDefault="00D5670E" w:rsidP="00D5670E">
            <w:pPr>
              <w:rPr>
                <w:sz w:val="20"/>
                <w:szCs w:val="20"/>
              </w:rPr>
            </w:pPr>
          </w:p>
          <w:p w:rsidR="00D5670E" w:rsidRPr="002278A0" w:rsidRDefault="00D5670E" w:rsidP="004C6AF3">
            <w:pPr>
              <w:numPr>
                <w:ilvl w:val="0"/>
                <w:numId w:val="30"/>
              </w:numPr>
              <w:ind w:left="318" w:hanging="284"/>
              <w:jc w:val="left"/>
              <w:rPr>
                <w:sz w:val="20"/>
                <w:szCs w:val="20"/>
              </w:rPr>
            </w:pPr>
            <w:r w:rsidRPr="002278A0">
              <w:rPr>
                <w:color w:val="000000"/>
                <w:sz w:val="20"/>
                <w:szCs w:val="20"/>
              </w:rPr>
              <w:t>Present continuous</w:t>
            </w:r>
          </w:p>
          <w:p w:rsidR="00D5670E" w:rsidRPr="002278A0" w:rsidRDefault="00D5670E" w:rsidP="004C6AF3">
            <w:pPr>
              <w:numPr>
                <w:ilvl w:val="0"/>
                <w:numId w:val="30"/>
              </w:numPr>
              <w:ind w:left="318" w:hanging="284"/>
              <w:jc w:val="left"/>
              <w:rPr>
                <w:sz w:val="20"/>
                <w:szCs w:val="20"/>
              </w:rPr>
            </w:pPr>
            <w:r w:rsidRPr="002278A0">
              <w:rPr>
                <w:color w:val="000000"/>
                <w:sz w:val="20"/>
                <w:szCs w:val="20"/>
              </w:rPr>
              <w:t>Present simple vs present continuous</w:t>
            </w:r>
          </w:p>
          <w:p w:rsidR="00D5670E" w:rsidRPr="002278A0" w:rsidRDefault="00D5670E" w:rsidP="004C6AF3">
            <w:pPr>
              <w:numPr>
                <w:ilvl w:val="0"/>
                <w:numId w:val="30"/>
              </w:numPr>
              <w:ind w:left="318" w:hanging="284"/>
              <w:jc w:val="left"/>
              <w:rPr>
                <w:sz w:val="20"/>
                <w:szCs w:val="20"/>
              </w:rPr>
            </w:pPr>
            <w:r w:rsidRPr="002278A0">
              <w:rPr>
                <w:color w:val="000000"/>
                <w:sz w:val="20"/>
                <w:szCs w:val="20"/>
              </w:rPr>
              <w:t>I’d like and I want</w:t>
            </w:r>
          </w:p>
          <w:p w:rsidR="00D5670E" w:rsidRPr="00A51ACF" w:rsidRDefault="00D5670E" w:rsidP="004C6AF3">
            <w:pPr>
              <w:pStyle w:val="Paragrafoelenco"/>
              <w:numPr>
                <w:ilvl w:val="0"/>
                <w:numId w:val="31"/>
              </w:numPr>
              <w:ind w:left="318" w:hanging="284"/>
              <w:rPr>
                <w:color w:val="000000"/>
                <w:sz w:val="20"/>
                <w:szCs w:val="20"/>
                <w:lang w:val="en-GB"/>
              </w:rPr>
            </w:pPr>
            <w:r w:rsidRPr="00A51ACF">
              <w:rPr>
                <w:color w:val="000000"/>
                <w:sz w:val="20"/>
                <w:szCs w:val="20"/>
                <w:lang w:val="en-GB"/>
              </w:rPr>
              <w:t xml:space="preserve">Different types of house in the United </w:t>
            </w:r>
            <w:r>
              <w:rPr>
                <w:color w:val="000000"/>
                <w:sz w:val="20"/>
                <w:szCs w:val="20"/>
                <w:lang w:val="en-GB"/>
              </w:rPr>
              <w:t>K</w:t>
            </w:r>
            <w:r w:rsidRPr="00A51ACF">
              <w:rPr>
                <w:color w:val="000000"/>
                <w:sz w:val="20"/>
                <w:szCs w:val="20"/>
                <w:lang w:val="en-GB"/>
              </w:rPr>
              <w:t>ingdom</w:t>
            </w:r>
          </w:p>
          <w:p w:rsidR="00D5670E" w:rsidRPr="00C24FC3" w:rsidRDefault="00D5670E" w:rsidP="00D5670E">
            <w:pPr>
              <w:rPr>
                <w:sz w:val="20"/>
                <w:szCs w:val="20"/>
                <w:lang w:val="en-GB"/>
              </w:rPr>
            </w:pP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D5670E" w:rsidRPr="00C24FC3" w:rsidTr="00D5670E">
        <w:tc>
          <w:tcPr>
            <w:tcW w:w="14283" w:type="dxa"/>
            <w:gridSpan w:val="15"/>
            <w:shd w:val="clear" w:color="auto" w:fill="auto"/>
          </w:tcPr>
          <w:p w:rsidR="00D5670E" w:rsidRPr="00C24FC3" w:rsidRDefault="00D5670E" w:rsidP="00D5670E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</w:pPr>
            <w:r w:rsidRPr="00624684">
              <w:rPr>
                <w:b/>
                <w:color w:val="000000"/>
                <w:sz w:val="24"/>
                <w:lang w:val="en-GB"/>
              </w:rPr>
              <w:t>Match countries and their capital cities.</w:t>
            </w:r>
          </w:p>
        </w:tc>
      </w:tr>
    </w:tbl>
    <w:p w:rsidR="00D5670E" w:rsidRPr="00C24FC3" w:rsidRDefault="00D5670E" w:rsidP="00D5670E">
      <w:pPr>
        <w:rPr>
          <w:b/>
          <w:sz w:val="22"/>
          <w:szCs w:val="22"/>
          <w:lang w:val="en-GB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5"/>
        <w:gridCol w:w="423"/>
        <w:gridCol w:w="852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1"/>
        <w:gridCol w:w="442"/>
      </w:tblGrid>
      <w:tr w:rsidR="00D5670E" w:rsidRPr="009765E9" w:rsidTr="00D5670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3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5670E" w:rsidRPr="009765E9" w:rsidTr="00D5670E"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5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 xml:space="preserve">I </w:t>
            </w:r>
          </w:p>
        </w:tc>
        <w:tc>
          <w:tcPr>
            <w:tcW w:w="826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b/>
                <w:bCs/>
                <w:szCs w:val="28"/>
              </w:rPr>
              <w:t xml:space="preserve"> </w:t>
            </w:r>
            <w:r w:rsidRPr="006D1D2F">
              <w:rPr>
                <w:bCs/>
                <w:szCs w:val="28"/>
              </w:rPr>
              <w:t>INDUSTRIA E ARTIGIANATO PER IL MADE IN ITALY</w:t>
            </w:r>
          </w:p>
        </w:tc>
      </w:tr>
      <w:tr w:rsidR="00D5670E" w:rsidRPr="009765E9" w:rsidTr="00D5670E">
        <w:tc>
          <w:tcPr>
            <w:tcW w:w="16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6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b/>
                <w:sz w:val="24"/>
                <w:lang w:val="en-GB"/>
              </w:rPr>
              <w:t>Food for you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6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INGLESE</w:t>
            </w:r>
          </w:p>
        </w:tc>
      </w:tr>
      <w:tr w:rsidR="00D5670E" w:rsidRPr="009765E9" w:rsidTr="00D5670E">
        <w:tc>
          <w:tcPr>
            <w:tcW w:w="135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c>
          <w:tcPr>
            <w:tcW w:w="3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04423D" w:rsidRDefault="00D5670E" w:rsidP="004C6AF3">
            <w:pPr>
              <w:numPr>
                <w:ilvl w:val="0"/>
                <w:numId w:val="28"/>
              </w:numPr>
              <w:rPr>
                <w:bCs/>
              </w:rPr>
            </w:pPr>
            <w:r w:rsidRPr="0004423D">
              <w:rPr>
                <w:bCs/>
              </w:rPr>
              <w:t>Utilizzare una lingua straniera per i principali scopi comunicativi ed operativi</w:t>
            </w:r>
          </w:p>
          <w:p w:rsidR="00D5670E" w:rsidRPr="006A4F6E" w:rsidRDefault="00D5670E" w:rsidP="004C6AF3">
            <w:pPr>
              <w:numPr>
                <w:ilvl w:val="0"/>
                <w:numId w:val="2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F6E">
              <w:rPr>
                <w:bCs/>
              </w:rPr>
              <w:t>Utilizzare gli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strumenti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fondamentali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per una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fruizione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consapevole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del patrimonio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artistico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3631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di cui al decreto n.766 del 23/08/2019:</w:t>
            </w:r>
          </w:p>
        </w:tc>
        <w:tc>
          <w:tcPr>
            <w:tcW w:w="10652" w:type="dxa"/>
            <w:gridSpan w:val="13"/>
            <w:shd w:val="clear" w:color="auto" w:fill="auto"/>
          </w:tcPr>
          <w:p w:rsidR="00D5670E" w:rsidRPr="009765E9" w:rsidRDefault="00D5670E" w:rsidP="00D5670E">
            <w:pPr>
              <w:rPr>
                <w:sz w:val="22"/>
                <w:szCs w:val="22"/>
              </w:rPr>
            </w:pPr>
            <w:r>
              <w:lastRenderedPageBreak/>
              <w:t xml:space="preserve"> </w:t>
            </w:r>
          </w:p>
        </w:tc>
      </w:tr>
      <w:tr w:rsidR="00D5670E" w:rsidRPr="009765E9" w:rsidTr="00D5670E">
        <w:tc>
          <w:tcPr>
            <w:tcW w:w="3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Competenze del profilo di INDIRIZZO  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Pr="00F363B2" w:rsidRDefault="00D5670E" w:rsidP="00D5670E">
            <w:r w:rsidRPr="00F363B2">
              <w:t>Realizzare e presentare modelli fisici di semplici manufatti e/o parti di manufatti,</w:t>
            </w:r>
          </w:p>
          <w:p w:rsidR="00D5670E" w:rsidRPr="00F363B2" w:rsidRDefault="00D5670E" w:rsidP="00D5670E">
            <w:r w:rsidRPr="00F363B2">
              <w:t>con caratteristiche dimensionali corrispondenti a quanto previsto dal progetto</w:t>
            </w:r>
          </w:p>
        </w:tc>
      </w:tr>
      <w:tr w:rsidR="00D5670E" w:rsidRPr="009765E9" w:rsidTr="00D5670E">
        <w:tc>
          <w:tcPr>
            <w:tcW w:w="1384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16</w:t>
            </w:r>
          </w:p>
        </w:tc>
      </w:tr>
      <w:tr w:rsidR="00D5670E" w:rsidRPr="009765E9" w:rsidTr="00D5670E">
        <w:trPr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trHeight w:val="685"/>
        </w:trPr>
        <w:tc>
          <w:tcPr>
            <w:tcW w:w="363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782"/>
        </w:trPr>
        <w:tc>
          <w:tcPr>
            <w:tcW w:w="363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490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2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50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9765E9" w:rsidTr="00D5670E">
        <w:trPr>
          <w:trHeight w:val="869"/>
        </w:trPr>
        <w:tc>
          <w:tcPr>
            <w:tcW w:w="4906" w:type="dxa"/>
            <w:gridSpan w:val="4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Comprendere i punti principali di messaggi e annunci semplici e chiari su argomenti di interesse personale, quotidiano, sociale o professionale</w:t>
            </w: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Ricercare informazioni all’interno di testi di breve estensione di interesse personale, quotidiano, sociale o professionale</w:t>
            </w: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Descrivere in maniera semplice esperienze ed eventi, relativi all’ambito personale e sociale</w:t>
            </w:r>
          </w:p>
          <w:p w:rsidR="00D5670E" w:rsidRPr="00F71742" w:rsidRDefault="00D5670E" w:rsidP="00D5670E">
            <w:pPr>
              <w:rPr>
                <w:bCs/>
              </w:rPr>
            </w:pPr>
          </w:p>
          <w:p w:rsidR="00D5670E" w:rsidRPr="00F71742" w:rsidRDefault="00D5670E" w:rsidP="00D5670E">
            <w:pPr>
              <w:rPr>
                <w:bCs/>
              </w:rPr>
            </w:pPr>
          </w:p>
        </w:tc>
        <w:tc>
          <w:tcPr>
            <w:tcW w:w="4727" w:type="dxa"/>
            <w:gridSpan w:val="5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Lessico di base su argomenti di vita quotidiana , sociale e professionale</w:t>
            </w:r>
          </w:p>
          <w:p w:rsidR="00D5670E" w:rsidRPr="00F71742" w:rsidRDefault="00D5670E" w:rsidP="00D5670E">
            <w:pPr>
              <w:rPr>
                <w:bCs/>
              </w:rPr>
            </w:pP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Uso del dizionario bilingue</w:t>
            </w:r>
          </w:p>
        </w:tc>
        <w:tc>
          <w:tcPr>
            <w:tcW w:w="4650" w:type="dxa"/>
            <w:gridSpan w:val="6"/>
            <w:shd w:val="clear" w:color="auto" w:fill="auto"/>
          </w:tcPr>
          <w:p w:rsidR="00D5670E" w:rsidRPr="002278A0" w:rsidRDefault="00D5670E" w:rsidP="004C6AF3">
            <w:pPr>
              <w:numPr>
                <w:ilvl w:val="0"/>
                <w:numId w:val="29"/>
              </w:numPr>
              <w:ind w:left="246" w:hanging="246"/>
              <w:jc w:val="left"/>
              <w:rPr>
                <w:color w:val="000000"/>
                <w:sz w:val="20"/>
                <w:szCs w:val="20"/>
              </w:rPr>
            </w:pPr>
            <w:r w:rsidRPr="002278A0">
              <w:rPr>
                <w:color w:val="000000"/>
                <w:sz w:val="20"/>
                <w:szCs w:val="20"/>
              </w:rPr>
              <w:t>Food and drink</w:t>
            </w:r>
          </w:p>
          <w:p w:rsidR="00D5670E" w:rsidRPr="002278A0" w:rsidRDefault="00D5670E" w:rsidP="00D5670E">
            <w:pPr>
              <w:tabs>
                <w:tab w:val="left" w:pos="246"/>
              </w:tabs>
              <w:spacing w:after="200" w:line="276" w:lineRule="auto"/>
              <w:ind w:left="72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D5670E" w:rsidRPr="009765E9" w:rsidTr="00D5670E">
        <w:trPr>
          <w:trHeight w:val="869"/>
        </w:trPr>
        <w:tc>
          <w:tcPr>
            <w:tcW w:w="4906" w:type="dxa"/>
            <w:gridSpan w:val="4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lastRenderedPageBreak/>
              <w:t xml:space="preserve">• Utilizzare in modo adeguato le strutture grammaticali </w:t>
            </w:r>
          </w:p>
        </w:tc>
        <w:tc>
          <w:tcPr>
            <w:tcW w:w="4727" w:type="dxa"/>
            <w:gridSpan w:val="5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Regole grammaticali fondamentali</w:t>
            </w:r>
          </w:p>
        </w:tc>
        <w:tc>
          <w:tcPr>
            <w:tcW w:w="4650" w:type="dxa"/>
            <w:gridSpan w:val="6"/>
            <w:shd w:val="clear" w:color="auto" w:fill="auto"/>
          </w:tcPr>
          <w:p w:rsidR="00D5670E" w:rsidRPr="002278A0" w:rsidRDefault="00D5670E" w:rsidP="004C6AF3">
            <w:pPr>
              <w:numPr>
                <w:ilvl w:val="0"/>
                <w:numId w:val="29"/>
              </w:numPr>
              <w:ind w:left="246" w:hanging="246"/>
              <w:jc w:val="left"/>
              <w:rPr>
                <w:color w:val="000000"/>
                <w:sz w:val="20"/>
                <w:szCs w:val="20"/>
              </w:rPr>
            </w:pPr>
            <w:r w:rsidRPr="002278A0">
              <w:rPr>
                <w:color w:val="000000"/>
                <w:sz w:val="20"/>
                <w:szCs w:val="20"/>
              </w:rPr>
              <w:t>Containers and quantities</w:t>
            </w:r>
          </w:p>
          <w:p w:rsidR="00D5670E" w:rsidRPr="002278A0" w:rsidRDefault="00D5670E" w:rsidP="00D5670E">
            <w:pPr>
              <w:tabs>
                <w:tab w:val="left" w:pos="246"/>
              </w:tabs>
              <w:spacing w:after="200" w:line="276" w:lineRule="auto"/>
              <w:ind w:left="72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D5670E" w:rsidRPr="009765E9" w:rsidTr="00D5670E">
        <w:trPr>
          <w:trHeight w:val="869"/>
        </w:trPr>
        <w:tc>
          <w:tcPr>
            <w:tcW w:w="4906" w:type="dxa"/>
            <w:gridSpan w:val="4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Interagire in conversazioni brevi e</w:t>
            </w: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semplici su temi di interesse personale,</w:t>
            </w: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quotidiano, sociale o professionale</w:t>
            </w:r>
          </w:p>
        </w:tc>
        <w:tc>
          <w:tcPr>
            <w:tcW w:w="4727" w:type="dxa"/>
            <w:gridSpan w:val="5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Corretta pronuncia di un repertorio di parole e frasi memorizzate di uso comune</w:t>
            </w:r>
          </w:p>
        </w:tc>
        <w:tc>
          <w:tcPr>
            <w:tcW w:w="4650" w:type="dxa"/>
            <w:gridSpan w:val="6"/>
            <w:shd w:val="clear" w:color="auto" w:fill="auto"/>
          </w:tcPr>
          <w:p w:rsidR="00D5670E" w:rsidRPr="002278A0" w:rsidRDefault="00D5670E" w:rsidP="004C6AF3">
            <w:pPr>
              <w:numPr>
                <w:ilvl w:val="0"/>
                <w:numId w:val="29"/>
              </w:numPr>
              <w:ind w:left="246" w:hanging="246"/>
              <w:jc w:val="left"/>
              <w:rPr>
                <w:color w:val="000000"/>
                <w:sz w:val="20"/>
                <w:szCs w:val="20"/>
              </w:rPr>
            </w:pPr>
            <w:r w:rsidRPr="002278A0">
              <w:rPr>
                <w:color w:val="000000"/>
                <w:sz w:val="20"/>
                <w:szCs w:val="20"/>
              </w:rPr>
              <w:t>The menu</w:t>
            </w:r>
          </w:p>
          <w:p w:rsidR="00D5670E" w:rsidRPr="002278A0" w:rsidRDefault="00D5670E" w:rsidP="00D5670E">
            <w:pPr>
              <w:tabs>
                <w:tab w:val="left" w:pos="246"/>
              </w:tabs>
              <w:spacing w:after="200" w:line="276" w:lineRule="auto"/>
              <w:ind w:left="72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D5670E" w:rsidRPr="009765E9" w:rsidTr="00D5670E">
        <w:trPr>
          <w:trHeight w:val="869"/>
        </w:trPr>
        <w:tc>
          <w:tcPr>
            <w:tcW w:w="4906" w:type="dxa"/>
            <w:gridSpan w:val="4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Scrivere brevi testi di interesse personale, quotidiano, sociale o professionale</w:t>
            </w: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Scrivere correttamente semplici testi su tematiche coerenti con i percorsi di studio</w:t>
            </w:r>
          </w:p>
        </w:tc>
        <w:tc>
          <w:tcPr>
            <w:tcW w:w="4727" w:type="dxa"/>
            <w:gridSpan w:val="5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Semplici modalità di scrittura: messaggi brevi, lettera informale</w:t>
            </w:r>
          </w:p>
        </w:tc>
        <w:tc>
          <w:tcPr>
            <w:tcW w:w="4650" w:type="dxa"/>
            <w:gridSpan w:val="6"/>
            <w:shd w:val="clear" w:color="auto" w:fill="auto"/>
          </w:tcPr>
          <w:p w:rsidR="00D5670E" w:rsidRPr="002278A0" w:rsidRDefault="00D5670E" w:rsidP="004C6AF3">
            <w:pPr>
              <w:numPr>
                <w:ilvl w:val="0"/>
                <w:numId w:val="29"/>
              </w:numPr>
              <w:tabs>
                <w:tab w:val="left" w:pos="246"/>
              </w:tabs>
              <w:spacing w:after="200" w:line="276" w:lineRule="auto"/>
              <w:ind w:hanging="720"/>
              <w:jc w:val="left"/>
              <w:rPr>
                <w:color w:val="000000"/>
                <w:sz w:val="20"/>
                <w:szCs w:val="20"/>
              </w:rPr>
            </w:pPr>
            <w:r w:rsidRPr="002278A0">
              <w:rPr>
                <w:color w:val="000000"/>
                <w:sz w:val="20"/>
                <w:szCs w:val="20"/>
              </w:rPr>
              <w:t>At a restaurant</w:t>
            </w:r>
          </w:p>
          <w:p w:rsidR="00D5670E" w:rsidRPr="002278A0" w:rsidRDefault="00D5670E" w:rsidP="00D5670E">
            <w:pPr>
              <w:ind w:left="318"/>
              <w:rPr>
                <w:color w:val="000000"/>
                <w:sz w:val="20"/>
                <w:szCs w:val="20"/>
              </w:rPr>
            </w:pPr>
          </w:p>
        </w:tc>
      </w:tr>
      <w:tr w:rsidR="00D5670E" w:rsidRPr="00C24FC3" w:rsidTr="00D5670E">
        <w:trPr>
          <w:trHeight w:val="869"/>
        </w:trPr>
        <w:tc>
          <w:tcPr>
            <w:tcW w:w="4906" w:type="dxa"/>
            <w:gridSpan w:val="4"/>
            <w:shd w:val="clear" w:color="auto" w:fill="auto"/>
          </w:tcPr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• Riconoscere e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apprezzare le opere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d’arte</w:t>
            </w:r>
          </w:p>
        </w:tc>
        <w:tc>
          <w:tcPr>
            <w:tcW w:w="4727" w:type="dxa"/>
            <w:gridSpan w:val="5"/>
            <w:shd w:val="clear" w:color="auto" w:fill="auto"/>
          </w:tcPr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• Elementi fondamentali per la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lettura/ascolto di un’opera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d’arte (pittura, architettura,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plastica, fotografia, film,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musica…..)</w:t>
            </w:r>
          </w:p>
        </w:tc>
        <w:tc>
          <w:tcPr>
            <w:tcW w:w="4650" w:type="dxa"/>
            <w:gridSpan w:val="6"/>
            <w:shd w:val="clear" w:color="auto" w:fill="auto"/>
          </w:tcPr>
          <w:p w:rsidR="00D5670E" w:rsidRPr="002278A0" w:rsidRDefault="00D5670E" w:rsidP="00D5670E">
            <w:pPr>
              <w:ind w:left="318"/>
              <w:rPr>
                <w:color w:val="000000"/>
                <w:sz w:val="20"/>
                <w:szCs w:val="20"/>
              </w:rPr>
            </w:pPr>
          </w:p>
          <w:p w:rsidR="00D5670E" w:rsidRPr="002278A0" w:rsidRDefault="00D5670E" w:rsidP="004C6AF3">
            <w:pPr>
              <w:numPr>
                <w:ilvl w:val="0"/>
                <w:numId w:val="30"/>
              </w:numPr>
              <w:ind w:left="318" w:hanging="284"/>
              <w:jc w:val="left"/>
              <w:rPr>
                <w:sz w:val="20"/>
                <w:szCs w:val="20"/>
                <w:lang w:val="en-GB"/>
              </w:rPr>
            </w:pPr>
            <w:r w:rsidRPr="002278A0">
              <w:rPr>
                <w:color w:val="000000"/>
                <w:sz w:val="20"/>
                <w:szCs w:val="20"/>
                <w:lang w:val="en-GB"/>
              </w:rPr>
              <w:t>A lot of, much, many, a little, a few; too, too much, too many, enough, not enough</w:t>
            </w:r>
          </w:p>
          <w:p w:rsidR="00D5670E" w:rsidRPr="002278A0" w:rsidRDefault="00D5670E" w:rsidP="00D5670E">
            <w:pPr>
              <w:tabs>
                <w:tab w:val="left" w:pos="246"/>
              </w:tabs>
              <w:spacing w:after="200" w:line="276" w:lineRule="auto"/>
              <w:ind w:left="720"/>
              <w:jc w:val="left"/>
              <w:rPr>
                <w:b/>
                <w:smallCaps/>
                <w:color w:val="000000"/>
                <w:sz w:val="20"/>
                <w:szCs w:val="20"/>
                <w:lang w:val="en-GB"/>
              </w:rPr>
            </w:pPr>
          </w:p>
        </w:tc>
      </w:tr>
      <w:tr w:rsidR="00D5670E" w:rsidRPr="009765E9" w:rsidTr="00D5670E">
        <w:trPr>
          <w:trHeight w:val="869"/>
        </w:trPr>
        <w:tc>
          <w:tcPr>
            <w:tcW w:w="4906" w:type="dxa"/>
            <w:gridSpan w:val="4"/>
            <w:shd w:val="clear" w:color="auto" w:fill="auto"/>
          </w:tcPr>
          <w:p w:rsidR="00D5670E" w:rsidRDefault="00D5670E" w:rsidP="00D5670E">
            <w:r>
              <w:t>Interpretare le informazioni</w:t>
            </w:r>
          </w:p>
          <w:p w:rsidR="00D5670E" w:rsidRDefault="00D5670E" w:rsidP="00D5670E">
            <w:r>
              <w:t>contenute in un disegno</w:t>
            </w:r>
          </w:p>
          <w:p w:rsidR="00D5670E" w:rsidRDefault="00D5670E" w:rsidP="00D5670E">
            <w:r>
              <w:t>tecnico/artistico.</w:t>
            </w:r>
          </w:p>
        </w:tc>
        <w:tc>
          <w:tcPr>
            <w:tcW w:w="4727" w:type="dxa"/>
            <w:gridSpan w:val="5"/>
            <w:shd w:val="clear" w:color="auto" w:fill="auto"/>
          </w:tcPr>
          <w:p w:rsidR="00D5670E" w:rsidRDefault="00D5670E" w:rsidP="00D5670E">
            <w:r>
              <w:t>Documentazione tecnica di base ove rilevante in relazione al settore di attività.</w:t>
            </w:r>
          </w:p>
        </w:tc>
        <w:tc>
          <w:tcPr>
            <w:tcW w:w="4650" w:type="dxa"/>
            <w:gridSpan w:val="6"/>
            <w:shd w:val="clear" w:color="auto" w:fill="auto"/>
          </w:tcPr>
          <w:p w:rsidR="00D5670E" w:rsidRPr="002278A0" w:rsidRDefault="00D5670E" w:rsidP="00D5670E">
            <w:pPr>
              <w:ind w:left="318"/>
              <w:rPr>
                <w:color w:val="000000"/>
                <w:sz w:val="20"/>
                <w:szCs w:val="20"/>
              </w:rPr>
            </w:pPr>
          </w:p>
          <w:p w:rsidR="00D5670E" w:rsidRPr="002278A0" w:rsidRDefault="00D5670E" w:rsidP="00D5670E">
            <w:pPr>
              <w:ind w:left="318"/>
              <w:rPr>
                <w:sz w:val="20"/>
                <w:szCs w:val="20"/>
              </w:rPr>
            </w:pPr>
          </w:p>
          <w:p w:rsidR="00D5670E" w:rsidRPr="002278A0" w:rsidRDefault="00D5670E" w:rsidP="004C6AF3">
            <w:pPr>
              <w:numPr>
                <w:ilvl w:val="0"/>
                <w:numId w:val="30"/>
              </w:numPr>
              <w:ind w:left="318" w:hanging="284"/>
              <w:jc w:val="left"/>
              <w:rPr>
                <w:sz w:val="20"/>
                <w:szCs w:val="20"/>
                <w:lang w:val="en-GB"/>
              </w:rPr>
            </w:pPr>
            <w:r w:rsidRPr="002278A0">
              <w:rPr>
                <w:color w:val="000000"/>
                <w:sz w:val="20"/>
                <w:szCs w:val="20"/>
                <w:lang w:val="en-GB"/>
              </w:rPr>
              <w:t>Countable and uncountable nouns</w:t>
            </w:r>
          </w:p>
          <w:p w:rsidR="00D5670E" w:rsidRPr="002278A0" w:rsidRDefault="00D5670E" w:rsidP="004C6AF3">
            <w:pPr>
              <w:numPr>
                <w:ilvl w:val="0"/>
                <w:numId w:val="30"/>
              </w:numPr>
              <w:ind w:left="318" w:hanging="284"/>
              <w:jc w:val="left"/>
              <w:rPr>
                <w:sz w:val="20"/>
                <w:szCs w:val="20"/>
                <w:lang w:val="en-GB"/>
              </w:rPr>
            </w:pPr>
            <w:r w:rsidRPr="002278A0">
              <w:rPr>
                <w:color w:val="000000"/>
                <w:sz w:val="20"/>
                <w:szCs w:val="20"/>
                <w:lang w:val="en-GB"/>
              </w:rPr>
              <w:t>Some, any, no</w:t>
            </w:r>
          </w:p>
          <w:p w:rsidR="00D5670E" w:rsidRPr="005F559E" w:rsidRDefault="00D5670E" w:rsidP="004C6AF3">
            <w:pPr>
              <w:numPr>
                <w:ilvl w:val="0"/>
                <w:numId w:val="30"/>
              </w:numPr>
              <w:ind w:left="318" w:hanging="284"/>
              <w:jc w:val="left"/>
              <w:rPr>
                <w:sz w:val="20"/>
                <w:szCs w:val="20"/>
              </w:rPr>
            </w:pPr>
            <w:r w:rsidRPr="002278A0">
              <w:rPr>
                <w:color w:val="000000"/>
                <w:sz w:val="20"/>
                <w:szCs w:val="20"/>
              </w:rPr>
              <w:t>How much?/How many?</w:t>
            </w:r>
          </w:p>
          <w:p w:rsidR="00D5670E" w:rsidRPr="005F559E" w:rsidRDefault="00D5670E" w:rsidP="004C6AF3">
            <w:pPr>
              <w:numPr>
                <w:ilvl w:val="0"/>
                <w:numId w:val="30"/>
              </w:numPr>
              <w:ind w:left="318" w:hanging="284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Appearance    </w:t>
            </w:r>
          </w:p>
          <w:p w:rsidR="00D5670E" w:rsidRPr="002278A0" w:rsidRDefault="00D5670E" w:rsidP="00D5670E">
            <w:pPr>
              <w:ind w:left="318"/>
              <w:jc w:val="left"/>
              <w:rPr>
                <w:sz w:val="20"/>
                <w:szCs w:val="20"/>
              </w:rPr>
            </w:pPr>
          </w:p>
          <w:p w:rsidR="00D5670E" w:rsidRPr="002278A0" w:rsidRDefault="00D5670E" w:rsidP="00D5670E">
            <w:pPr>
              <w:ind w:left="318"/>
              <w:jc w:val="left"/>
              <w:rPr>
                <w:sz w:val="20"/>
                <w:szCs w:val="20"/>
                <w:lang w:val="en-GB"/>
              </w:rPr>
            </w:pP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auto"/>
          </w:tcPr>
          <w:p w:rsidR="00D5670E" w:rsidRPr="009765E9" w:rsidRDefault="00D5670E" w:rsidP="00D5670E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 w:rsidRPr="0055169A">
              <w:rPr>
                <w:b/>
                <w:sz w:val="24"/>
                <w:szCs w:val="22"/>
                <w:lang w:val="en-GB"/>
              </w:rPr>
              <w:t xml:space="preserve">Describe your </w:t>
            </w:r>
            <w:r>
              <w:rPr>
                <w:b/>
                <w:sz w:val="24"/>
                <w:szCs w:val="22"/>
                <w:lang w:val="en-GB"/>
              </w:rPr>
              <w:t>favourite style</w:t>
            </w:r>
          </w:p>
        </w:tc>
      </w:tr>
    </w:tbl>
    <w:p w:rsidR="00D5670E" w:rsidRPr="009765E9" w:rsidRDefault="00D5670E" w:rsidP="00D5670E">
      <w:pPr>
        <w:rPr>
          <w:b/>
          <w:sz w:val="22"/>
          <w:szCs w:val="22"/>
        </w:rPr>
      </w:pPr>
    </w:p>
    <w:tbl>
      <w:tblPr>
        <w:tblW w:w="29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970"/>
        <w:gridCol w:w="423"/>
        <w:gridCol w:w="853"/>
        <w:gridCol w:w="1114"/>
        <w:gridCol w:w="1270"/>
        <w:gridCol w:w="353"/>
        <w:gridCol w:w="1383"/>
        <w:gridCol w:w="611"/>
        <w:gridCol w:w="664"/>
        <w:gridCol w:w="606"/>
        <w:gridCol w:w="423"/>
        <w:gridCol w:w="2236"/>
        <w:gridCol w:w="282"/>
        <w:gridCol w:w="442"/>
        <w:gridCol w:w="7484"/>
        <w:gridCol w:w="7485"/>
      </w:tblGrid>
      <w:tr w:rsidR="00D5670E" w:rsidRPr="009765E9" w:rsidTr="00D5670E">
        <w:trPr>
          <w:gridAfter w:val="2"/>
          <w:wAfter w:w="14969" w:type="dxa"/>
        </w:trPr>
        <w:tc>
          <w:tcPr>
            <w:tcW w:w="14298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4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5670E" w:rsidRPr="009765E9" w:rsidTr="00D5670E">
        <w:trPr>
          <w:gridAfter w:val="2"/>
          <w:wAfter w:w="14969" w:type="dxa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Classe:</w:t>
            </w:r>
          </w:p>
        </w:tc>
        <w:tc>
          <w:tcPr>
            <w:tcW w:w="43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 xml:space="preserve">I </w:t>
            </w:r>
          </w:p>
        </w:tc>
        <w:tc>
          <w:tcPr>
            <w:tcW w:w="827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b/>
                <w:bCs/>
                <w:szCs w:val="28"/>
              </w:rPr>
              <w:t xml:space="preserve"> </w:t>
            </w:r>
            <w:r w:rsidRPr="006D1D2F">
              <w:rPr>
                <w:bCs/>
                <w:szCs w:val="28"/>
              </w:rPr>
              <w:t>INDUSTRIA E ARTIGIANATO PER IL MADE IN ITALY</w:t>
            </w:r>
          </w:p>
        </w:tc>
      </w:tr>
      <w:tr w:rsidR="00D5670E" w:rsidRPr="009765E9" w:rsidTr="00D5670E">
        <w:trPr>
          <w:gridAfter w:val="2"/>
          <w:wAfter w:w="14969" w:type="dxa"/>
        </w:trPr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66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b/>
                <w:sz w:val="24"/>
                <w:lang w:val="en-GB"/>
              </w:rPr>
              <w:t>Celebrations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INGLESE</w:t>
            </w: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D5670E" w:rsidRPr="009765E9" w:rsidTr="00D5670E">
        <w:trPr>
          <w:gridAfter w:val="2"/>
          <w:wAfter w:w="14969" w:type="dxa"/>
        </w:trPr>
        <w:tc>
          <w:tcPr>
            <w:tcW w:w="135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D5670E" w:rsidRPr="009765E9" w:rsidTr="00D5670E">
        <w:trPr>
          <w:gridAfter w:val="2"/>
          <w:wAfter w:w="14969" w:type="dxa"/>
        </w:trPr>
        <w:tc>
          <w:tcPr>
            <w:tcW w:w="14298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rPr>
          <w:gridAfter w:val="2"/>
          <w:wAfter w:w="14969" w:type="dxa"/>
        </w:trPr>
        <w:tc>
          <w:tcPr>
            <w:tcW w:w="36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6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D5670E" w:rsidRPr="006A4F6E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F6E">
              <w:rPr>
                <w:bCs/>
              </w:rPr>
              <w:t>Utilizzare e produrre testi multimediali</w:t>
            </w:r>
          </w:p>
        </w:tc>
      </w:tr>
      <w:tr w:rsidR="00D5670E" w:rsidRPr="009765E9" w:rsidTr="00D5670E">
        <w:trPr>
          <w:gridAfter w:val="2"/>
          <w:wAfter w:w="14969" w:type="dxa"/>
        </w:trPr>
        <w:tc>
          <w:tcPr>
            <w:tcW w:w="3638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60" w:type="dxa"/>
            <w:gridSpan w:val="13"/>
            <w:shd w:val="clear" w:color="auto" w:fill="auto"/>
          </w:tcPr>
          <w:p w:rsidR="00D5670E" w:rsidRPr="009765E9" w:rsidRDefault="00D5670E" w:rsidP="00D5670E">
            <w:pPr>
              <w:rPr>
                <w:sz w:val="22"/>
                <w:szCs w:val="22"/>
              </w:rPr>
            </w:pPr>
            <w:r>
              <w:t xml:space="preserve"> </w:t>
            </w:r>
          </w:p>
        </w:tc>
      </w:tr>
      <w:tr w:rsidR="00D5670E" w:rsidRPr="009765E9" w:rsidTr="00D5670E">
        <w:trPr>
          <w:gridAfter w:val="2"/>
          <w:wAfter w:w="14969" w:type="dxa"/>
        </w:trPr>
        <w:tc>
          <w:tcPr>
            <w:tcW w:w="36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60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Pr="00F363B2" w:rsidRDefault="00D5670E" w:rsidP="00D5670E">
            <w:pPr>
              <w:rPr>
                <w:sz w:val="22"/>
                <w:szCs w:val="22"/>
              </w:rPr>
            </w:pPr>
            <w:r w:rsidRPr="00F363B2">
              <w:t>Osservare, descrivere ed analizzare i fenomeni base appartenenti alla realtà organizzativa industriale/commerciale e riconoscere, nelle varie forme, i concetti economici essenziali e del mercato nel quale si opera</w:t>
            </w:r>
          </w:p>
        </w:tc>
      </w:tr>
      <w:tr w:rsidR="00D5670E" w:rsidRPr="009765E9" w:rsidTr="00D5670E">
        <w:trPr>
          <w:gridAfter w:val="2"/>
          <w:wAfter w:w="14969" w:type="dxa"/>
        </w:trPr>
        <w:tc>
          <w:tcPr>
            <w:tcW w:w="138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16</w:t>
            </w:r>
          </w:p>
        </w:tc>
      </w:tr>
      <w:tr w:rsidR="00D5670E" w:rsidRPr="009765E9" w:rsidTr="00D5670E">
        <w:trPr>
          <w:gridAfter w:val="2"/>
          <w:wAfter w:w="14969" w:type="dxa"/>
          <w:trHeight w:val="456"/>
        </w:trPr>
        <w:tc>
          <w:tcPr>
            <w:tcW w:w="363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gridAfter w:val="2"/>
          <w:wAfter w:w="14969" w:type="dxa"/>
          <w:trHeight w:val="685"/>
        </w:trPr>
        <w:tc>
          <w:tcPr>
            <w:tcW w:w="363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gridAfter w:val="2"/>
          <w:wAfter w:w="14969" w:type="dxa"/>
          <w:trHeight w:val="782"/>
        </w:trPr>
        <w:tc>
          <w:tcPr>
            <w:tcW w:w="363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gridAfter w:val="2"/>
          <w:wAfter w:w="14969" w:type="dxa"/>
        </w:trPr>
        <w:tc>
          <w:tcPr>
            <w:tcW w:w="4914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1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5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9765E9" w:rsidTr="00D5670E">
        <w:trPr>
          <w:gridAfter w:val="2"/>
          <w:wAfter w:w="14969" w:type="dxa"/>
          <w:trHeight w:val="869"/>
        </w:trPr>
        <w:tc>
          <w:tcPr>
            <w:tcW w:w="4914" w:type="dxa"/>
            <w:gridSpan w:val="4"/>
            <w:shd w:val="clear" w:color="auto" w:fill="auto"/>
          </w:tcPr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• Comprendere i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prodotti della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comunicazione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audiovisiva</w:t>
            </w:r>
          </w:p>
        </w:tc>
        <w:tc>
          <w:tcPr>
            <w:tcW w:w="4731" w:type="dxa"/>
            <w:gridSpan w:val="5"/>
            <w:shd w:val="clear" w:color="auto" w:fill="auto"/>
          </w:tcPr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• Principali componenti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strutturali ed espressive di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un prodotto audiovisivo</w:t>
            </w:r>
          </w:p>
        </w:tc>
        <w:tc>
          <w:tcPr>
            <w:tcW w:w="4653" w:type="dxa"/>
            <w:gridSpan w:val="6"/>
            <w:shd w:val="clear" w:color="auto" w:fill="auto"/>
          </w:tcPr>
          <w:p w:rsidR="00D5670E" w:rsidRPr="002278A0" w:rsidRDefault="00D5670E" w:rsidP="004C6AF3">
            <w:pPr>
              <w:numPr>
                <w:ilvl w:val="0"/>
                <w:numId w:val="30"/>
              </w:numPr>
              <w:ind w:left="318" w:hanging="284"/>
              <w:jc w:val="left"/>
              <w:rPr>
                <w:sz w:val="20"/>
                <w:szCs w:val="20"/>
                <w:lang w:val="en-GB"/>
              </w:rPr>
            </w:pPr>
            <w:r w:rsidRPr="002278A0">
              <w:rPr>
                <w:color w:val="000000"/>
                <w:sz w:val="20"/>
                <w:szCs w:val="20"/>
                <w:lang w:val="en-GB"/>
              </w:rPr>
              <w:t>Past simple: be</w:t>
            </w:r>
          </w:p>
          <w:p w:rsidR="00D5670E" w:rsidRPr="002278A0" w:rsidRDefault="00D5670E" w:rsidP="004C6AF3">
            <w:pPr>
              <w:numPr>
                <w:ilvl w:val="0"/>
                <w:numId w:val="30"/>
              </w:numPr>
              <w:ind w:left="318" w:hanging="284"/>
              <w:jc w:val="left"/>
              <w:rPr>
                <w:sz w:val="20"/>
                <w:szCs w:val="20"/>
                <w:lang w:val="en-GB"/>
              </w:rPr>
            </w:pPr>
            <w:r w:rsidRPr="002278A0">
              <w:rPr>
                <w:color w:val="000000"/>
                <w:sz w:val="20"/>
                <w:szCs w:val="20"/>
                <w:lang w:val="en-GB"/>
              </w:rPr>
              <w:t>Past simple: regular verbs</w:t>
            </w:r>
          </w:p>
          <w:p w:rsidR="00D5670E" w:rsidRPr="002278A0" w:rsidRDefault="00D5670E" w:rsidP="004C6AF3">
            <w:pPr>
              <w:numPr>
                <w:ilvl w:val="0"/>
                <w:numId w:val="30"/>
              </w:numPr>
              <w:ind w:left="318" w:hanging="284"/>
              <w:jc w:val="left"/>
              <w:rPr>
                <w:sz w:val="20"/>
                <w:szCs w:val="20"/>
                <w:lang w:val="en-GB"/>
              </w:rPr>
            </w:pPr>
            <w:r w:rsidRPr="002278A0">
              <w:rPr>
                <w:color w:val="000000"/>
                <w:sz w:val="20"/>
                <w:szCs w:val="20"/>
                <w:lang w:val="en-GB"/>
              </w:rPr>
              <w:t>Possessive case</w:t>
            </w:r>
          </w:p>
          <w:p w:rsidR="00D5670E" w:rsidRPr="002278A0" w:rsidRDefault="00D5670E" w:rsidP="004C6AF3">
            <w:pPr>
              <w:numPr>
                <w:ilvl w:val="0"/>
                <w:numId w:val="30"/>
              </w:numPr>
              <w:ind w:left="318" w:hanging="284"/>
              <w:jc w:val="left"/>
              <w:rPr>
                <w:sz w:val="20"/>
                <w:szCs w:val="20"/>
                <w:lang w:val="en-GB"/>
              </w:rPr>
            </w:pPr>
            <w:r w:rsidRPr="002278A0">
              <w:rPr>
                <w:color w:val="000000"/>
                <w:sz w:val="20"/>
                <w:szCs w:val="20"/>
                <w:lang w:val="en-GB"/>
              </w:rPr>
              <w:t>Double genitive</w:t>
            </w:r>
          </w:p>
          <w:p w:rsidR="00D5670E" w:rsidRPr="002278A0" w:rsidRDefault="00D5670E" w:rsidP="004C6AF3">
            <w:pPr>
              <w:numPr>
                <w:ilvl w:val="0"/>
                <w:numId w:val="30"/>
              </w:numPr>
              <w:ind w:left="318" w:hanging="284"/>
              <w:jc w:val="left"/>
              <w:rPr>
                <w:sz w:val="20"/>
                <w:szCs w:val="20"/>
                <w:lang w:val="en-GB"/>
              </w:rPr>
            </w:pPr>
            <w:r w:rsidRPr="002278A0">
              <w:rPr>
                <w:color w:val="000000"/>
                <w:sz w:val="20"/>
                <w:szCs w:val="20"/>
                <w:lang w:val="en-GB"/>
              </w:rPr>
              <w:t xml:space="preserve">Both </w:t>
            </w:r>
          </w:p>
          <w:p w:rsidR="00D5670E" w:rsidRPr="00011E0C" w:rsidRDefault="00D5670E" w:rsidP="00D5670E">
            <w:pPr>
              <w:rPr>
                <w:b/>
                <w:bCs/>
              </w:rPr>
            </w:pPr>
            <w:r w:rsidRPr="002278A0">
              <w:rPr>
                <w:color w:val="000000"/>
                <w:sz w:val="20"/>
                <w:szCs w:val="20"/>
                <w:lang w:val="fr-FR"/>
              </w:rPr>
              <w:t>Describe one’s Christmas</w:t>
            </w:r>
          </w:p>
        </w:tc>
      </w:tr>
      <w:tr w:rsidR="00D5670E" w:rsidRPr="009765E9" w:rsidTr="00D5670E">
        <w:trPr>
          <w:gridAfter w:val="2"/>
          <w:wAfter w:w="14969" w:type="dxa"/>
          <w:trHeight w:val="869"/>
        </w:trPr>
        <w:tc>
          <w:tcPr>
            <w:tcW w:w="4914" w:type="dxa"/>
            <w:gridSpan w:val="4"/>
            <w:shd w:val="clear" w:color="auto" w:fill="auto"/>
          </w:tcPr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lastRenderedPageBreak/>
              <w:t>Elaborare prodotti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multimediali (testi,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immagini, suoni , ecc.),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anche con tecnologie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digitali</w:t>
            </w:r>
          </w:p>
        </w:tc>
        <w:tc>
          <w:tcPr>
            <w:tcW w:w="4731" w:type="dxa"/>
            <w:gridSpan w:val="5"/>
            <w:shd w:val="clear" w:color="auto" w:fill="auto"/>
          </w:tcPr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• Semplici applicazioni per la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elaborazione audio e video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• Uso essenziale della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comunicazione telematica</w:t>
            </w:r>
          </w:p>
        </w:tc>
        <w:tc>
          <w:tcPr>
            <w:tcW w:w="4653" w:type="dxa"/>
            <w:gridSpan w:val="6"/>
            <w:shd w:val="clear" w:color="auto" w:fill="auto"/>
          </w:tcPr>
          <w:p w:rsidR="00D5670E" w:rsidRPr="002278A0" w:rsidRDefault="00D5670E" w:rsidP="004C6AF3">
            <w:pPr>
              <w:numPr>
                <w:ilvl w:val="0"/>
                <w:numId w:val="32"/>
              </w:numPr>
              <w:ind w:left="275" w:hanging="275"/>
              <w:jc w:val="left"/>
              <w:rPr>
                <w:sz w:val="20"/>
                <w:szCs w:val="20"/>
                <w:lang w:val="en-GB"/>
              </w:rPr>
            </w:pPr>
            <w:r w:rsidRPr="002278A0">
              <w:rPr>
                <w:sz w:val="20"/>
                <w:szCs w:val="20"/>
                <w:lang w:val="en-GB"/>
              </w:rPr>
              <w:t>Family</w:t>
            </w:r>
          </w:p>
          <w:p w:rsidR="00D5670E" w:rsidRPr="002278A0" w:rsidRDefault="00D5670E" w:rsidP="004C6AF3">
            <w:pPr>
              <w:numPr>
                <w:ilvl w:val="0"/>
                <w:numId w:val="32"/>
              </w:numPr>
              <w:ind w:left="275" w:hanging="275"/>
              <w:jc w:val="left"/>
              <w:rPr>
                <w:sz w:val="20"/>
                <w:szCs w:val="20"/>
                <w:lang w:val="en-GB"/>
              </w:rPr>
            </w:pPr>
            <w:r w:rsidRPr="002278A0">
              <w:rPr>
                <w:sz w:val="20"/>
                <w:szCs w:val="20"/>
                <w:lang w:val="en-GB"/>
              </w:rPr>
              <w:t>Celebrations</w:t>
            </w:r>
          </w:p>
          <w:p w:rsidR="00D5670E" w:rsidRPr="002278A0" w:rsidRDefault="00D5670E" w:rsidP="004C6AF3">
            <w:pPr>
              <w:numPr>
                <w:ilvl w:val="0"/>
                <w:numId w:val="32"/>
              </w:numPr>
              <w:ind w:left="275" w:hanging="275"/>
              <w:jc w:val="left"/>
              <w:rPr>
                <w:sz w:val="20"/>
                <w:szCs w:val="20"/>
                <w:lang w:val="en-GB"/>
              </w:rPr>
            </w:pPr>
            <w:r w:rsidRPr="002278A0">
              <w:rPr>
                <w:sz w:val="20"/>
                <w:szCs w:val="20"/>
                <w:lang w:val="en-GB"/>
              </w:rPr>
              <w:t>Dates and ordinal numbers</w:t>
            </w:r>
          </w:p>
          <w:p w:rsidR="00D5670E" w:rsidRPr="002278A0" w:rsidRDefault="00D5670E" w:rsidP="004C6AF3">
            <w:pPr>
              <w:numPr>
                <w:ilvl w:val="0"/>
                <w:numId w:val="32"/>
              </w:numPr>
              <w:ind w:left="275" w:hanging="275"/>
              <w:jc w:val="left"/>
              <w:rPr>
                <w:sz w:val="20"/>
                <w:szCs w:val="20"/>
                <w:lang w:val="en-GB"/>
              </w:rPr>
            </w:pPr>
            <w:r w:rsidRPr="002278A0">
              <w:rPr>
                <w:sz w:val="20"/>
                <w:szCs w:val="20"/>
                <w:lang w:val="en-GB"/>
              </w:rPr>
              <w:t>Asking about dates</w:t>
            </w:r>
          </w:p>
          <w:p w:rsidR="00D5670E" w:rsidRPr="002278A0" w:rsidRDefault="00D5670E" w:rsidP="004C6AF3">
            <w:pPr>
              <w:numPr>
                <w:ilvl w:val="0"/>
                <w:numId w:val="32"/>
              </w:numPr>
              <w:ind w:left="275" w:hanging="275"/>
              <w:jc w:val="left"/>
              <w:rPr>
                <w:sz w:val="20"/>
                <w:szCs w:val="20"/>
                <w:lang w:val="en-GB"/>
              </w:rPr>
            </w:pPr>
            <w:r w:rsidRPr="002278A0">
              <w:rPr>
                <w:sz w:val="20"/>
                <w:szCs w:val="20"/>
                <w:lang w:val="en-GB"/>
              </w:rPr>
              <w:t>Giving information about dates</w:t>
            </w:r>
          </w:p>
          <w:p w:rsidR="00D5670E" w:rsidRPr="00011E0C" w:rsidRDefault="00D5670E" w:rsidP="00D5670E">
            <w:pPr>
              <w:rPr>
                <w:b/>
                <w:bCs/>
              </w:rPr>
            </w:pPr>
          </w:p>
        </w:tc>
      </w:tr>
      <w:tr w:rsidR="00D5670E" w:rsidRPr="009765E9" w:rsidTr="00D5670E">
        <w:trPr>
          <w:gridAfter w:val="2"/>
          <w:wAfter w:w="14969" w:type="dxa"/>
          <w:trHeight w:val="869"/>
        </w:trPr>
        <w:tc>
          <w:tcPr>
            <w:tcW w:w="4914" w:type="dxa"/>
            <w:gridSpan w:val="4"/>
            <w:shd w:val="clear" w:color="auto" w:fill="auto"/>
          </w:tcPr>
          <w:p w:rsidR="00D5670E" w:rsidRPr="006A4F6E" w:rsidRDefault="00D5670E" w:rsidP="00D5670E">
            <w:r w:rsidRPr="006A4F6E">
              <w:t>Riconoscere le caratteristiche</w:t>
            </w:r>
          </w:p>
          <w:p w:rsidR="00D5670E" w:rsidRPr="006A4F6E" w:rsidRDefault="00D5670E" w:rsidP="00D5670E">
            <w:r w:rsidRPr="006A4F6E">
              <w:t>fondamentali del mercato e della</w:t>
            </w:r>
          </w:p>
          <w:p w:rsidR="00D5670E" w:rsidRPr="006A4F6E" w:rsidRDefault="00D5670E" w:rsidP="00D5670E">
            <w:r w:rsidRPr="006A4F6E">
              <w:t>domanda e dell’offerta di un</w:t>
            </w:r>
          </w:p>
          <w:p w:rsidR="00D5670E" w:rsidRPr="006A4F6E" w:rsidRDefault="00D5670E" w:rsidP="00D5670E">
            <w:r w:rsidRPr="006A4F6E">
              <w:t>bene.</w:t>
            </w:r>
          </w:p>
        </w:tc>
        <w:tc>
          <w:tcPr>
            <w:tcW w:w="4731" w:type="dxa"/>
            <w:gridSpan w:val="5"/>
            <w:shd w:val="clear" w:color="auto" w:fill="auto"/>
            <w:vAlign w:val="center"/>
          </w:tcPr>
          <w:p w:rsidR="00D5670E" w:rsidRPr="006A4F6E" w:rsidRDefault="00D5670E" w:rsidP="00D5670E">
            <w:r w:rsidRPr="006A4F6E">
              <w:t>Nozioni di domanda e</w:t>
            </w:r>
          </w:p>
          <w:p w:rsidR="00D5670E" w:rsidRPr="006A4F6E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 w:rsidRPr="006A4F6E">
              <w:t>offerta di un bene.</w:t>
            </w:r>
          </w:p>
        </w:tc>
        <w:tc>
          <w:tcPr>
            <w:tcW w:w="4653" w:type="dxa"/>
            <w:gridSpan w:val="6"/>
            <w:shd w:val="clear" w:color="auto" w:fill="auto"/>
            <w:vAlign w:val="center"/>
          </w:tcPr>
          <w:p w:rsidR="00D5670E" w:rsidRPr="002278A0" w:rsidRDefault="00D5670E" w:rsidP="00D5670E">
            <w:pPr>
              <w:ind w:left="318"/>
              <w:rPr>
                <w:color w:val="000000"/>
                <w:sz w:val="20"/>
                <w:szCs w:val="20"/>
              </w:rPr>
            </w:pPr>
          </w:p>
          <w:p w:rsidR="00D5670E" w:rsidRPr="002278A0" w:rsidRDefault="00D5670E" w:rsidP="004C6AF3">
            <w:pPr>
              <w:numPr>
                <w:ilvl w:val="0"/>
                <w:numId w:val="30"/>
              </w:numPr>
              <w:ind w:left="318" w:hanging="284"/>
              <w:rPr>
                <w:b/>
                <w:smallCaps/>
                <w:color w:val="000000"/>
                <w:sz w:val="20"/>
                <w:szCs w:val="20"/>
              </w:rPr>
            </w:pPr>
            <w:r w:rsidRPr="002278A0">
              <w:rPr>
                <w:color w:val="000000"/>
                <w:sz w:val="20"/>
                <w:szCs w:val="20"/>
              </w:rPr>
              <w:t xml:space="preserve">Chiedere e dare informazioni </w:t>
            </w:r>
          </w:p>
          <w:p w:rsidR="00D5670E" w:rsidRDefault="00D5670E" w:rsidP="004C6AF3">
            <w:pPr>
              <w:pStyle w:val="Paragrafoelenco"/>
              <w:numPr>
                <w:ilvl w:val="0"/>
                <w:numId w:val="31"/>
              </w:numPr>
              <w:ind w:left="318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New Year’s Eve Celebrations</w:t>
            </w:r>
          </w:p>
          <w:p w:rsidR="00D5670E" w:rsidRDefault="00D5670E" w:rsidP="004C6AF3">
            <w:pPr>
              <w:pStyle w:val="Paragrafoelenco"/>
              <w:numPr>
                <w:ilvl w:val="0"/>
                <w:numId w:val="31"/>
              </w:numPr>
              <w:ind w:left="318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Hogmanay </w:t>
            </w:r>
          </w:p>
          <w:p w:rsidR="00D5670E" w:rsidRPr="003A666E" w:rsidRDefault="00D5670E" w:rsidP="00D5670E">
            <w:pPr>
              <w:pStyle w:val="Paragrafoelenco"/>
              <w:ind w:left="318"/>
              <w:rPr>
                <w:color w:val="000000"/>
                <w:sz w:val="20"/>
                <w:szCs w:val="20"/>
              </w:rPr>
            </w:pPr>
          </w:p>
          <w:p w:rsidR="00D5670E" w:rsidRPr="002278A0" w:rsidRDefault="00D5670E" w:rsidP="00D5670E">
            <w:pPr>
              <w:ind w:left="318"/>
              <w:rPr>
                <w:b/>
                <w:smallCaps/>
                <w:color w:val="000000"/>
                <w:sz w:val="20"/>
                <w:szCs w:val="20"/>
              </w:rPr>
            </w:pPr>
          </w:p>
        </w:tc>
      </w:tr>
      <w:tr w:rsidR="00D5670E" w:rsidRPr="009765E9" w:rsidTr="00D5670E">
        <w:tc>
          <w:tcPr>
            <w:tcW w:w="14298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  <w:tc>
          <w:tcPr>
            <w:tcW w:w="7484" w:type="dxa"/>
          </w:tcPr>
          <w:p w:rsidR="00D5670E" w:rsidRPr="009765E9" w:rsidRDefault="00D5670E" w:rsidP="00D5670E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7485" w:type="dxa"/>
          </w:tcPr>
          <w:p w:rsidR="00D5670E" w:rsidRPr="002278A0" w:rsidRDefault="00D5670E" w:rsidP="00D5670E">
            <w:pPr>
              <w:ind w:left="318"/>
              <w:rPr>
                <w:b/>
                <w:smallCaps/>
                <w:color w:val="000000"/>
                <w:sz w:val="20"/>
                <w:szCs w:val="20"/>
              </w:rPr>
            </w:pPr>
          </w:p>
          <w:p w:rsidR="00D5670E" w:rsidRPr="002278A0" w:rsidRDefault="00D5670E" w:rsidP="004C6AF3">
            <w:pPr>
              <w:numPr>
                <w:ilvl w:val="0"/>
                <w:numId w:val="30"/>
              </w:numPr>
              <w:ind w:left="318" w:hanging="284"/>
              <w:rPr>
                <w:b/>
                <w:smallCaps/>
                <w:color w:val="000000"/>
                <w:sz w:val="20"/>
                <w:szCs w:val="20"/>
                <w:lang w:val="en-GB"/>
              </w:rPr>
            </w:pPr>
            <w:r w:rsidRPr="002278A0">
              <w:rPr>
                <w:color w:val="000000"/>
                <w:sz w:val="20"/>
                <w:szCs w:val="20"/>
                <w:lang w:val="fr-FR"/>
              </w:rPr>
              <w:t>Describe one’s Christmas</w:t>
            </w:r>
          </w:p>
        </w:tc>
      </w:tr>
      <w:tr w:rsidR="00D5670E" w:rsidRPr="00C24FC3" w:rsidTr="00D5670E">
        <w:trPr>
          <w:gridAfter w:val="2"/>
          <w:wAfter w:w="14969" w:type="dxa"/>
        </w:trPr>
        <w:tc>
          <w:tcPr>
            <w:tcW w:w="14298" w:type="dxa"/>
            <w:gridSpan w:val="15"/>
            <w:shd w:val="clear" w:color="auto" w:fill="auto"/>
          </w:tcPr>
          <w:p w:rsidR="00D5670E" w:rsidRPr="00C24FC3" w:rsidRDefault="00D5670E" w:rsidP="00D5670E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</w:pPr>
            <w:r w:rsidRPr="002278A0">
              <w:rPr>
                <w:b/>
                <w:sz w:val="24"/>
                <w:lang w:val="en-GB"/>
              </w:rPr>
              <w:t>Describe how you celebrate Christmas.</w:t>
            </w:r>
          </w:p>
        </w:tc>
      </w:tr>
    </w:tbl>
    <w:p w:rsidR="00D5670E" w:rsidRPr="00C24FC3" w:rsidRDefault="00D5670E" w:rsidP="00D5670E">
      <w:pPr>
        <w:rPr>
          <w:b/>
          <w:sz w:val="22"/>
          <w:szCs w:val="22"/>
          <w:lang w:val="en-GB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5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1"/>
        <w:gridCol w:w="441"/>
      </w:tblGrid>
      <w:tr w:rsidR="00D5670E" w:rsidRPr="009765E9" w:rsidTr="00D5670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5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5670E" w:rsidRPr="009765E9" w:rsidTr="00D5670E"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 xml:space="preserve">I </w:t>
            </w:r>
          </w:p>
        </w:tc>
        <w:tc>
          <w:tcPr>
            <w:tcW w:w="82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b/>
                <w:bCs/>
                <w:szCs w:val="28"/>
              </w:rPr>
              <w:t xml:space="preserve"> </w:t>
            </w:r>
            <w:r w:rsidRPr="006D1D2F">
              <w:rPr>
                <w:bCs/>
                <w:szCs w:val="28"/>
              </w:rPr>
              <w:t>INDUSTRIA E ARTIGIANATO PER IL MADE IN ITALY</w:t>
            </w:r>
          </w:p>
        </w:tc>
      </w:tr>
      <w:tr w:rsidR="00D5670E" w:rsidRPr="009765E9" w:rsidTr="00D5670E">
        <w:tc>
          <w:tcPr>
            <w:tcW w:w="16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7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Around the world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INGLESE</w:t>
            </w:r>
          </w:p>
        </w:tc>
      </w:tr>
      <w:tr w:rsidR="00D5670E" w:rsidRPr="009765E9" w:rsidTr="00D5670E">
        <w:tc>
          <w:tcPr>
            <w:tcW w:w="135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c>
          <w:tcPr>
            <w:tcW w:w="3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D5670E" w:rsidRPr="0004423D" w:rsidRDefault="00D5670E" w:rsidP="004C6AF3">
            <w:pPr>
              <w:numPr>
                <w:ilvl w:val="0"/>
                <w:numId w:val="27"/>
              </w:numPr>
              <w:rPr>
                <w:bCs/>
              </w:rPr>
            </w:pPr>
            <w:r w:rsidRPr="0004423D">
              <w:rPr>
                <w:bCs/>
              </w:rPr>
              <w:t>Utilizzare una lingua straniera per i principali scopi comunicativi ed operativi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3631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shd w:val="clear" w:color="auto" w:fill="auto"/>
          </w:tcPr>
          <w:p w:rsidR="00D5670E" w:rsidRDefault="00D5670E" w:rsidP="00D5670E">
            <w:r>
              <w:t xml:space="preserve"> </w:t>
            </w:r>
          </w:p>
          <w:p w:rsidR="00D5670E" w:rsidRPr="009765E9" w:rsidRDefault="00D5670E" w:rsidP="00D5670E">
            <w:pPr>
              <w:rPr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3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di cui al decreto n.766 del 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23/08/2019:</w:t>
            </w:r>
          </w:p>
        </w:tc>
        <w:tc>
          <w:tcPr>
            <w:tcW w:w="1065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Default="00D5670E" w:rsidP="004C6AF3">
            <w:pPr>
              <w:numPr>
                <w:ilvl w:val="0"/>
                <w:numId w:val="26"/>
              </w:numPr>
            </w:pPr>
            <w:r>
              <w:lastRenderedPageBreak/>
              <w:t>Saper individuare le principali norme di riferimento nell’ambito dell’igiene e</w:t>
            </w:r>
          </w:p>
          <w:p w:rsidR="00D5670E" w:rsidRDefault="00D5670E" w:rsidP="00D5670E">
            <w:r>
              <w:t>sicurezza nei luoghi di lavoro, identificare le situazioni di rischio per sé e per gli altri</w:t>
            </w:r>
          </w:p>
          <w:p w:rsidR="00D5670E" w:rsidRDefault="00D5670E" w:rsidP="00D5670E"/>
          <w:p w:rsidR="00D5670E" w:rsidRPr="009765E9" w:rsidRDefault="00D5670E" w:rsidP="00D5670E">
            <w:pPr>
              <w:rPr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13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N. di ore impegnate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16</w:t>
            </w:r>
          </w:p>
        </w:tc>
      </w:tr>
      <w:tr w:rsidR="00D5670E" w:rsidRPr="009765E9" w:rsidTr="00D5670E">
        <w:trPr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trHeight w:val="685"/>
        </w:trPr>
        <w:tc>
          <w:tcPr>
            <w:tcW w:w="363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782"/>
        </w:trPr>
        <w:tc>
          <w:tcPr>
            <w:tcW w:w="363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490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2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49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9765E9" w:rsidTr="00D5670E">
        <w:trPr>
          <w:trHeight w:val="869"/>
        </w:trPr>
        <w:tc>
          <w:tcPr>
            <w:tcW w:w="4907" w:type="dxa"/>
            <w:gridSpan w:val="4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Comprendere i punti principali di messaggi e annunci semplici e chiari su argomenti di interesse personale, quotidiano, sociale o professionale</w:t>
            </w: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Ricercare informazioni all’interno di testi di breve estensione di interesse personale, quotidiano, sociale o professionale</w:t>
            </w: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Descrivere in maniera semplice esperienze ed eventi, relativi all’ambito personale e sociale</w:t>
            </w:r>
          </w:p>
          <w:p w:rsidR="00D5670E" w:rsidRPr="00F71742" w:rsidRDefault="00D5670E" w:rsidP="00D5670E">
            <w:pPr>
              <w:rPr>
                <w:bCs/>
              </w:rPr>
            </w:pPr>
          </w:p>
          <w:p w:rsidR="00D5670E" w:rsidRPr="00F71742" w:rsidRDefault="00D5670E" w:rsidP="00D5670E">
            <w:pPr>
              <w:rPr>
                <w:bCs/>
              </w:rPr>
            </w:pPr>
          </w:p>
        </w:tc>
        <w:tc>
          <w:tcPr>
            <w:tcW w:w="4727" w:type="dxa"/>
            <w:gridSpan w:val="5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Lessico di base su argomenti di vita quotidiana , sociale e professionale</w:t>
            </w:r>
          </w:p>
          <w:p w:rsidR="00D5670E" w:rsidRPr="00F71742" w:rsidRDefault="00D5670E" w:rsidP="00D5670E">
            <w:pPr>
              <w:rPr>
                <w:bCs/>
              </w:rPr>
            </w:pP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Uso del dizionario bilingue</w:t>
            </w:r>
          </w:p>
        </w:tc>
        <w:tc>
          <w:tcPr>
            <w:tcW w:w="4649" w:type="dxa"/>
            <w:gridSpan w:val="6"/>
            <w:shd w:val="clear" w:color="auto" w:fill="auto"/>
            <w:vAlign w:val="center"/>
          </w:tcPr>
          <w:p w:rsidR="00D5670E" w:rsidRPr="00C970FE" w:rsidRDefault="00D5670E" w:rsidP="00D5670E">
            <w:pPr>
              <w:rPr>
                <w:color w:val="000000"/>
                <w:sz w:val="24"/>
              </w:rPr>
            </w:pPr>
            <w:r w:rsidRPr="00C970FE">
              <w:rPr>
                <w:color w:val="000000"/>
                <w:sz w:val="24"/>
              </w:rPr>
              <w:t>Countries and nationalities</w:t>
            </w:r>
          </w:p>
          <w:p w:rsidR="00D5670E" w:rsidRPr="00C970FE" w:rsidRDefault="00D5670E" w:rsidP="00D5670E">
            <w:pPr>
              <w:rPr>
                <w:color w:val="000000"/>
                <w:sz w:val="24"/>
              </w:rPr>
            </w:pPr>
            <w:r w:rsidRPr="00C970FE">
              <w:rPr>
                <w:color w:val="000000"/>
                <w:sz w:val="24"/>
              </w:rPr>
              <w:t>Everyday objects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869"/>
        </w:trPr>
        <w:tc>
          <w:tcPr>
            <w:tcW w:w="4907" w:type="dxa"/>
            <w:gridSpan w:val="4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 xml:space="preserve">• Utilizzare in modo adeguato le strutture grammaticali </w:t>
            </w:r>
          </w:p>
        </w:tc>
        <w:tc>
          <w:tcPr>
            <w:tcW w:w="4727" w:type="dxa"/>
            <w:gridSpan w:val="5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Regole grammaticali fondamentali</w:t>
            </w:r>
          </w:p>
        </w:tc>
        <w:tc>
          <w:tcPr>
            <w:tcW w:w="4649" w:type="dxa"/>
            <w:gridSpan w:val="6"/>
            <w:shd w:val="clear" w:color="auto" w:fill="auto"/>
          </w:tcPr>
          <w:p w:rsidR="00D5670E" w:rsidRPr="00596955" w:rsidRDefault="00D5670E" w:rsidP="004C6AF3">
            <w:pPr>
              <w:numPr>
                <w:ilvl w:val="0"/>
                <w:numId w:val="30"/>
              </w:numPr>
              <w:ind w:left="838" w:hanging="426"/>
              <w:rPr>
                <w:sz w:val="24"/>
                <w:lang w:val="en-GB"/>
              </w:rPr>
            </w:pPr>
            <w:r w:rsidRPr="00596955">
              <w:rPr>
                <w:color w:val="000000"/>
                <w:sz w:val="24"/>
                <w:lang w:val="en-GB"/>
              </w:rPr>
              <w:t>Past simple: be</w:t>
            </w:r>
          </w:p>
        </w:tc>
      </w:tr>
      <w:tr w:rsidR="00D5670E" w:rsidRPr="009765E9" w:rsidTr="00D5670E">
        <w:trPr>
          <w:trHeight w:val="869"/>
        </w:trPr>
        <w:tc>
          <w:tcPr>
            <w:tcW w:w="4907" w:type="dxa"/>
            <w:gridSpan w:val="4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lastRenderedPageBreak/>
              <w:t>• Interagire in conversazioni brevi e</w:t>
            </w: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semplici su temi di interesse personale,</w:t>
            </w: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quotidiano, sociale o professionale</w:t>
            </w:r>
          </w:p>
        </w:tc>
        <w:tc>
          <w:tcPr>
            <w:tcW w:w="4727" w:type="dxa"/>
            <w:gridSpan w:val="5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Corretta pronuncia di un repertorio di parole e frasi memorizzate di uso comune</w:t>
            </w:r>
          </w:p>
        </w:tc>
        <w:tc>
          <w:tcPr>
            <w:tcW w:w="4649" w:type="dxa"/>
            <w:gridSpan w:val="6"/>
            <w:shd w:val="clear" w:color="auto" w:fill="auto"/>
          </w:tcPr>
          <w:p w:rsidR="00D5670E" w:rsidRPr="00596955" w:rsidRDefault="00D5670E" w:rsidP="004C6AF3">
            <w:pPr>
              <w:numPr>
                <w:ilvl w:val="0"/>
                <w:numId w:val="30"/>
              </w:numPr>
              <w:ind w:left="838" w:hanging="426"/>
              <w:rPr>
                <w:sz w:val="24"/>
                <w:lang w:val="en-GB"/>
              </w:rPr>
            </w:pPr>
            <w:r w:rsidRPr="00596955">
              <w:rPr>
                <w:color w:val="000000"/>
                <w:sz w:val="24"/>
                <w:lang w:val="en-GB"/>
              </w:rPr>
              <w:t>Past simple: regular verbs</w:t>
            </w:r>
          </w:p>
        </w:tc>
      </w:tr>
      <w:tr w:rsidR="00D5670E" w:rsidRPr="009765E9" w:rsidTr="00D5670E">
        <w:trPr>
          <w:trHeight w:val="869"/>
        </w:trPr>
        <w:tc>
          <w:tcPr>
            <w:tcW w:w="4907" w:type="dxa"/>
            <w:gridSpan w:val="4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Scrivere brevi testi di interesse personale, quotidiano, sociale o professionale</w:t>
            </w: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Scrivere correttamente semplici testi su tematiche coerenti con i percorsi di studio</w:t>
            </w:r>
          </w:p>
        </w:tc>
        <w:tc>
          <w:tcPr>
            <w:tcW w:w="4727" w:type="dxa"/>
            <w:gridSpan w:val="5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Semplici modalità di scrittura: messaggi brevi, lettera informale</w:t>
            </w:r>
          </w:p>
        </w:tc>
        <w:tc>
          <w:tcPr>
            <w:tcW w:w="4649" w:type="dxa"/>
            <w:gridSpan w:val="6"/>
            <w:shd w:val="clear" w:color="auto" w:fill="auto"/>
            <w:vAlign w:val="center"/>
          </w:tcPr>
          <w:p w:rsidR="00D5670E" w:rsidRDefault="00D5670E" w:rsidP="004C6AF3">
            <w:pPr>
              <w:pStyle w:val="Corpotesto"/>
              <w:numPr>
                <w:ilvl w:val="0"/>
                <w:numId w:val="30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Past simple: irregular verbs</w:t>
            </w:r>
          </w:p>
          <w:p w:rsidR="00D5670E" w:rsidRPr="009765E9" w:rsidRDefault="00D5670E" w:rsidP="004C6AF3">
            <w:pPr>
              <w:pStyle w:val="Corpotesto"/>
              <w:numPr>
                <w:ilvl w:val="0"/>
                <w:numId w:val="30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Like/dislike</w:t>
            </w:r>
          </w:p>
        </w:tc>
      </w:tr>
      <w:tr w:rsidR="00D5670E" w:rsidRPr="009765E9" w:rsidTr="00D5670E">
        <w:trPr>
          <w:trHeight w:val="869"/>
        </w:trPr>
        <w:tc>
          <w:tcPr>
            <w:tcW w:w="4907" w:type="dxa"/>
            <w:gridSpan w:val="4"/>
            <w:shd w:val="clear" w:color="auto" w:fill="auto"/>
          </w:tcPr>
          <w:p w:rsidR="00D5670E" w:rsidRDefault="00D5670E" w:rsidP="00D5670E">
            <w:r>
              <w:t>Individuare e rispettare i</w:t>
            </w:r>
          </w:p>
          <w:p w:rsidR="00D5670E" w:rsidRDefault="00D5670E" w:rsidP="00D5670E">
            <w:r>
              <w:t xml:space="preserve">principali segnali di divieto, pericolo e prescrizione tipici delle lavorazioni del settore. </w:t>
            </w:r>
          </w:p>
        </w:tc>
        <w:tc>
          <w:tcPr>
            <w:tcW w:w="4727" w:type="dxa"/>
            <w:gridSpan w:val="5"/>
            <w:shd w:val="clear" w:color="auto" w:fill="auto"/>
          </w:tcPr>
          <w:p w:rsidR="00D5670E" w:rsidRDefault="00D5670E" w:rsidP="00D5670E">
            <w:r>
              <w:t>Segnaletica in materia di emergenza, salute e sicurezza nei luoghi di</w:t>
            </w:r>
          </w:p>
          <w:p w:rsidR="00D5670E" w:rsidRDefault="00D5670E" w:rsidP="00D5670E">
            <w:r>
              <w:t>lavoro.</w:t>
            </w:r>
          </w:p>
          <w:p w:rsidR="00D5670E" w:rsidRDefault="00D5670E" w:rsidP="00D5670E">
            <w:r>
              <w:t>Disposizioni penali –sanzioni.</w:t>
            </w:r>
          </w:p>
        </w:tc>
        <w:tc>
          <w:tcPr>
            <w:tcW w:w="4649" w:type="dxa"/>
            <w:gridSpan w:val="6"/>
            <w:shd w:val="clear" w:color="auto" w:fill="auto"/>
            <w:vAlign w:val="center"/>
          </w:tcPr>
          <w:p w:rsidR="00D5670E" w:rsidRPr="003A666E" w:rsidRDefault="00D5670E" w:rsidP="004C6AF3">
            <w:pPr>
              <w:pStyle w:val="Paragrafoelenco"/>
              <w:numPr>
                <w:ilvl w:val="0"/>
                <w:numId w:val="30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Smoking and stopping smoking</w:t>
            </w:r>
          </w:p>
          <w:p w:rsidR="00D5670E" w:rsidRPr="009765E9" w:rsidRDefault="00D5670E" w:rsidP="004C6AF3">
            <w:pPr>
              <w:pStyle w:val="Corpotesto"/>
              <w:numPr>
                <w:ilvl w:val="0"/>
                <w:numId w:val="30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 w:rsidRPr="00C24FC3">
              <w:rPr>
                <w:color w:val="000000"/>
                <w:sz w:val="24"/>
                <w:lang w:val="it-IT" w:eastAsia="it-IT"/>
              </w:rPr>
              <w:t>Must-can : forma affermativa, negativa e interrogativa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auto"/>
          </w:tcPr>
          <w:p w:rsidR="00D5670E" w:rsidRPr="009765E9" w:rsidRDefault="00D5670E" w:rsidP="00D5670E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Describe your preferences</w:t>
            </w:r>
          </w:p>
        </w:tc>
      </w:tr>
    </w:tbl>
    <w:p w:rsidR="00D5670E" w:rsidRPr="009765E9" w:rsidRDefault="00D5670E" w:rsidP="00D5670E">
      <w:pPr>
        <w:rPr>
          <w:b/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6"/>
        <w:gridCol w:w="422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D5670E" w:rsidRPr="009765E9" w:rsidTr="00D5670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6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5670E" w:rsidRPr="009765E9" w:rsidTr="00D5670E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 xml:space="preserve">I 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b/>
                <w:bCs/>
                <w:szCs w:val="28"/>
              </w:rPr>
              <w:t xml:space="preserve"> </w:t>
            </w:r>
            <w:r w:rsidRPr="006D1D2F">
              <w:rPr>
                <w:bCs/>
                <w:szCs w:val="28"/>
              </w:rPr>
              <w:t>INDUSTRIA E ARTIGIANATO PER IL MADE IN ITALY</w:t>
            </w:r>
          </w:p>
        </w:tc>
      </w:tr>
      <w:tr w:rsidR="00D5670E" w:rsidRPr="009765E9" w:rsidTr="00D5670E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b/>
                <w:sz w:val="24"/>
                <w:lang w:val="en-GB"/>
              </w:rPr>
              <w:t>Living together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INGLESE</w:t>
            </w: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D5670E" w:rsidRPr="009765E9" w:rsidTr="00D5670E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D5670E" w:rsidRPr="006A4F6E" w:rsidRDefault="00D5670E" w:rsidP="004C6AF3">
            <w:pPr>
              <w:numPr>
                <w:ilvl w:val="0"/>
                <w:numId w:val="26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F6E">
              <w:rPr>
                <w:bCs/>
              </w:rPr>
              <w:t>Utilizzare gli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strumenti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fondamentali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per una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fruizione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consapevole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del patrimonio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artistico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3639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D5670E" w:rsidRPr="00F363B2" w:rsidRDefault="00D5670E" w:rsidP="004C6AF3">
            <w:pPr>
              <w:numPr>
                <w:ilvl w:val="0"/>
                <w:numId w:val="25"/>
              </w:numPr>
            </w:pPr>
            <w:r w:rsidRPr="00F363B2">
              <w:lastRenderedPageBreak/>
              <w:t>Acquisire informazioni sulle tradizioni culturali locali utilizzando strumenti e</w:t>
            </w:r>
          </w:p>
          <w:p w:rsidR="00D5670E" w:rsidRPr="00F363B2" w:rsidRDefault="00D5670E" w:rsidP="00D5670E">
            <w:r w:rsidRPr="00F363B2">
              <w:lastRenderedPageBreak/>
              <w:t>metodi adeguati.</w:t>
            </w:r>
          </w:p>
          <w:p w:rsidR="00D5670E" w:rsidRPr="00F363B2" w:rsidRDefault="00D5670E" w:rsidP="004C6AF3">
            <w:pPr>
              <w:numPr>
                <w:ilvl w:val="0"/>
                <w:numId w:val="25"/>
              </w:numPr>
            </w:pPr>
            <w:r w:rsidRPr="00F363B2">
              <w:t>Illustrare le caratteristiche della cultura locale e nazionale di appartenenza,</w:t>
            </w:r>
            <w:r>
              <w:t xml:space="preserve"> </w:t>
            </w:r>
            <w:r w:rsidRPr="00F363B2">
              <w:t>anche a soggetti di altre culture.</w:t>
            </w: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Competenze del profilo di INDIRIZZO  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Default="00D5670E" w:rsidP="00D5670E"/>
        </w:tc>
      </w:tr>
      <w:tr w:rsidR="00D5670E" w:rsidRPr="009765E9" w:rsidTr="00D5670E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16</w:t>
            </w:r>
          </w:p>
        </w:tc>
      </w:tr>
      <w:tr w:rsidR="00D5670E" w:rsidRPr="009765E9" w:rsidTr="00D5670E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X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9765E9" w:rsidTr="00D5670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• Riconoscere e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apprezzare le opere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d’arte</w:t>
            </w:r>
          </w:p>
        </w:tc>
        <w:tc>
          <w:tcPr>
            <w:tcW w:w="4734" w:type="dxa"/>
            <w:gridSpan w:val="5"/>
            <w:shd w:val="clear" w:color="auto" w:fill="auto"/>
          </w:tcPr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• Elementi fondamentali per la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lettura/ascolto di un’opera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d’arte (pittura, architettura,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plastica, fotografia, film,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musica…..)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D5670E" w:rsidRDefault="00D5670E" w:rsidP="004C6AF3">
            <w:pPr>
              <w:pStyle w:val="Corpotesto"/>
              <w:numPr>
                <w:ilvl w:val="0"/>
                <w:numId w:val="25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Colours</w:t>
            </w:r>
          </w:p>
          <w:p w:rsidR="00D5670E" w:rsidRPr="009765E9" w:rsidRDefault="00D5670E" w:rsidP="004C6AF3">
            <w:pPr>
              <w:pStyle w:val="Corpotesto"/>
              <w:numPr>
                <w:ilvl w:val="0"/>
                <w:numId w:val="25"/>
              </w:numPr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Appearance</w:t>
            </w:r>
          </w:p>
        </w:tc>
      </w:tr>
      <w:tr w:rsidR="00D5670E" w:rsidRPr="009765E9" w:rsidTr="00D5670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Default="00D5670E" w:rsidP="00D5670E">
            <w:r>
              <w:t>Saper identificare e utilizzare una</w:t>
            </w:r>
          </w:p>
          <w:p w:rsidR="00D5670E" w:rsidRDefault="00D5670E" w:rsidP="00D5670E">
            <w:r>
              <w:t>gamma di strategie per comunicare in</w:t>
            </w:r>
          </w:p>
          <w:p w:rsidR="00D5670E" w:rsidRDefault="00D5670E" w:rsidP="00D5670E">
            <w:r>
              <w:t>maniera efficace con parlanti la lingua</w:t>
            </w:r>
          </w:p>
          <w:p w:rsidR="00D5670E" w:rsidRDefault="00D5670E" w:rsidP="00D5670E">
            <w:r>
              <w:t>oggetto di studio di culture diverse</w:t>
            </w:r>
          </w:p>
          <w:p w:rsidR="00D5670E" w:rsidRDefault="00D5670E" w:rsidP="00D5670E">
            <w:r>
              <w:t xml:space="preserve">   </w:t>
            </w:r>
          </w:p>
          <w:p w:rsidR="00D5670E" w:rsidRDefault="00D5670E" w:rsidP="00D5670E"/>
          <w:p w:rsidR="00D5670E" w:rsidRDefault="00D5670E" w:rsidP="00D5670E"/>
          <w:p w:rsidR="00D5670E" w:rsidRDefault="00D5670E" w:rsidP="00D5670E"/>
        </w:tc>
        <w:tc>
          <w:tcPr>
            <w:tcW w:w="4734" w:type="dxa"/>
            <w:gridSpan w:val="5"/>
            <w:shd w:val="clear" w:color="auto" w:fill="auto"/>
          </w:tcPr>
          <w:p w:rsidR="00D5670E" w:rsidRDefault="00D5670E" w:rsidP="00D5670E">
            <w:r>
              <w:t>Aspetti delle culture della lingua oggetto di studio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D5670E" w:rsidRPr="00C970FE" w:rsidRDefault="00D5670E" w:rsidP="004C6AF3">
            <w:pPr>
              <w:numPr>
                <w:ilvl w:val="0"/>
                <w:numId w:val="30"/>
              </w:numPr>
              <w:ind w:left="838" w:hanging="426"/>
              <w:rPr>
                <w:sz w:val="24"/>
                <w:lang w:val="en-GB"/>
              </w:rPr>
            </w:pPr>
            <w:r w:rsidRPr="00C970FE">
              <w:rPr>
                <w:color w:val="000000"/>
                <w:sz w:val="24"/>
                <w:lang w:val="en-GB"/>
              </w:rPr>
              <w:t>Possessive case</w:t>
            </w:r>
          </w:p>
          <w:p w:rsidR="00D5670E" w:rsidRPr="00C970FE" w:rsidRDefault="00D5670E" w:rsidP="004C6AF3">
            <w:pPr>
              <w:numPr>
                <w:ilvl w:val="0"/>
                <w:numId w:val="30"/>
              </w:numPr>
              <w:ind w:left="838" w:hanging="426"/>
              <w:rPr>
                <w:sz w:val="24"/>
                <w:lang w:val="en-GB"/>
              </w:rPr>
            </w:pPr>
            <w:r w:rsidRPr="00C970FE">
              <w:rPr>
                <w:color w:val="000000"/>
                <w:sz w:val="24"/>
                <w:lang w:val="en-GB"/>
              </w:rPr>
              <w:t>Double genitive</w:t>
            </w:r>
          </w:p>
          <w:p w:rsidR="00D5670E" w:rsidRPr="005024A3" w:rsidRDefault="00D5670E" w:rsidP="004C6AF3">
            <w:pPr>
              <w:numPr>
                <w:ilvl w:val="0"/>
                <w:numId w:val="30"/>
              </w:numPr>
              <w:ind w:left="696" w:hanging="284"/>
              <w:rPr>
                <w:sz w:val="24"/>
                <w:lang w:val="en-GB"/>
              </w:rPr>
            </w:pPr>
            <w:r w:rsidRPr="00C970FE">
              <w:rPr>
                <w:color w:val="000000"/>
                <w:sz w:val="24"/>
                <w:lang w:val="en-GB"/>
              </w:rPr>
              <w:t xml:space="preserve">Both </w:t>
            </w:r>
          </w:p>
          <w:p w:rsidR="00D5670E" w:rsidRPr="009765E9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</w:tc>
      </w:tr>
      <w:tr w:rsidR="00D5670E" w:rsidRPr="009765E9" w:rsidTr="00D5670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Default="00D5670E" w:rsidP="00D5670E">
            <w:r>
              <w:lastRenderedPageBreak/>
              <w:t>Saper identificare e utilizzare una</w:t>
            </w:r>
          </w:p>
          <w:p w:rsidR="00D5670E" w:rsidRDefault="00D5670E" w:rsidP="00D5670E">
            <w:r>
              <w:t>gamma di strategie per comunicare in</w:t>
            </w:r>
          </w:p>
          <w:p w:rsidR="00D5670E" w:rsidRDefault="00D5670E" w:rsidP="00D5670E">
            <w:r>
              <w:t>maniera efficace con parlanti la lingua</w:t>
            </w:r>
          </w:p>
          <w:p w:rsidR="00D5670E" w:rsidRDefault="00D5670E" w:rsidP="00D5670E">
            <w:r>
              <w:t>oggetto di studio di culture diverse</w:t>
            </w:r>
          </w:p>
          <w:p w:rsidR="00D5670E" w:rsidRDefault="00D5670E" w:rsidP="00D5670E"/>
        </w:tc>
        <w:tc>
          <w:tcPr>
            <w:tcW w:w="4734" w:type="dxa"/>
            <w:gridSpan w:val="5"/>
            <w:shd w:val="clear" w:color="auto" w:fill="auto"/>
          </w:tcPr>
          <w:p w:rsidR="00D5670E" w:rsidRDefault="00D5670E" w:rsidP="00D5670E">
            <w:r w:rsidRPr="000E5D83">
              <w:t>Aspetti interculturali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D5670E" w:rsidRPr="009765E9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  <w:t>UK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D5670E" w:rsidRPr="00C24FC3" w:rsidTr="00D5670E">
        <w:tc>
          <w:tcPr>
            <w:tcW w:w="14283" w:type="dxa"/>
            <w:gridSpan w:val="15"/>
            <w:shd w:val="clear" w:color="auto" w:fill="auto"/>
          </w:tcPr>
          <w:p w:rsidR="00D5670E" w:rsidRPr="00C24FC3" w:rsidRDefault="00D5670E" w:rsidP="00D5670E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</w:pPr>
            <w:r w:rsidRPr="00C24FC3">
              <w:rPr>
                <w:rFonts w:ascii="Calibri" w:hAnsi="Calibri" w:cs="Calibri"/>
                <w:color w:val="000000"/>
                <w:sz w:val="22"/>
                <w:szCs w:val="22"/>
                <w:lang w:val="en-GB" w:eastAsia="it-IT"/>
              </w:rPr>
              <w:t>Describe the holiday of your dreams</w:t>
            </w:r>
          </w:p>
        </w:tc>
      </w:tr>
    </w:tbl>
    <w:p w:rsidR="00D5670E" w:rsidRPr="00C24FC3" w:rsidRDefault="00D5670E" w:rsidP="00D5670E">
      <w:pPr>
        <w:rPr>
          <w:b/>
          <w:sz w:val="22"/>
          <w:szCs w:val="22"/>
          <w:lang w:val="en-GB"/>
        </w:rPr>
      </w:pPr>
    </w:p>
    <w:p w:rsidR="00D5670E" w:rsidRPr="00C24FC3" w:rsidRDefault="00D5670E" w:rsidP="00D5670E">
      <w:pPr>
        <w:rPr>
          <w:lang w:val="en-GB"/>
        </w:rPr>
      </w:pPr>
    </w:p>
    <w:tbl>
      <w:tblPr>
        <w:tblW w:w="28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969"/>
        <w:gridCol w:w="423"/>
        <w:gridCol w:w="853"/>
        <w:gridCol w:w="1114"/>
        <w:gridCol w:w="1270"/>
        <w:gridCol w:w="353"/>
        <w:gridCol w:w="1383"/>
        <w:gridCol w:w="611"/>
        <w:gridCol w:w="664"/>
        <w:gridCol w:w="606"/>
        <w:gridCol w:w="423"/>
        <w:gridCol w:w="2236"/>
        <w:gridCol w:w="282"/>
        <w:gridCol w:w="442"/>
        <w:gridCol w:w="6938"/>
        <w:gridCol w:w="6940"/>
      </w:tblGrid>
      <w:tr w:rsidR="00D5670E" w:rsidRPr="009765E9" w:rsidTr="00D5670E">
        <w:trPr>
          <w:gridAfter w:val="2"/>
          <w:wAfter w:w="13878" w:type="dxa"/>
        </w:trPr>
        <w:tc>
          <w:tcPr>
            <w:tcW w:w="14297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5670E" w:rsidRPr="009765E9" w:rsidTr="00D5670E">
        <w:trPr>
          <w:gridAfter w:val="2"/>
          <w:wAfter w:w="13878" w:type="dxa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II</w:t>
            </w:r>
          </w:p>
        </w:tc>
        <w:tc>
          <w:tcPr>
            <w:tcW w:w="827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b/>
                <w:bCs/>
                <w:szCs w:val="28"/>
              </w:rPr>
              <w:t xml:space="preserve"> </w:t>
            </w:r>
            <w:r w:rsidRPr="006D1D2F">
              <w:rPr>
                <w:bCs/>
                <w:szCs w:val="28"/>
              </w:rPr>
              <w:t>INDUSTRIA E ARTIGIANATO PER IL MADE IN ITALY</w:t>
            </w:r>
          </w:p>
        </w:tc>
      </w:tr>
      <w:tr w:rsidR="00D5670E" w:rsidRPr="009765E9" w:rsidTr="00D5670E">
        <w:trPr>
          <w:gridAfter w:val="2"/>
          <w:wAfter w:w="13878" w:type="dxa"/>
        </w:trPr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65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Chores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INGLESE</w:t>
            </w:r>
          </w:p>
        </w:tc>
      </w:tr>
      <w:tr w:rsidR="00D5670E" w:rsidRPr="009765E9" w:rsidTr="00D5670E">
        <w:trPr>
          <w:gridAfter w:val="2"/>
          <w:wAfter w:w="13878" w:type="dxa"/>
        </w:trPr>
        <w:tc>
          <w:tcPr>
            <w:tcW w:w="1357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D5670E" w:rsidRPr="009765E9" w:rsidTr="00D5670E">
        <w:trPr>
          <w:gridAfter w:val="2"/>
          <w:wAfter w:w="13878" w:type="dxa"/>
        </w:trPr>
        <w:tc>
          <w:tcPr>
            <w:tcW w:w="14297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rPr>
          <w:gridAfter w:val="2"/>
          <w:wAfter w:w="13878" w:type="dxa"/>
        </w:trPr>
        <w:tc>
          <w:tcPr>
            <w:tcW w:w="363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6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D5670E" w:rsidRPr="0004423D" w:rsidRDefault="00D5670E" w:rsidP="004C6AF3">
            <w:pPr>
              <w:numPr>
                <w:ilvl w:val="0"/>
                <w:numId w:val="28"/>
              </w:numPr>
              <w:rPr>
                <w:bCs/>
              </w:rPr>
            </w:pPr>
            <w:r w:rsidRPr="0004423D">
              <w:rPr>
                <w:bCs/>
              </w:rPr>
              <w:t>Utilizzare una lingua straniera per i principali scopi comunicativi ed operativi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gridAfter w:val="2"/>
          <w:wAfter w:w="13878" w:type="dxa"/>
        </w:trPr>
        <w:tc>
          <w:tcPr>
            <w:tcW w:w="3637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60" w:type="dxa"/>
            <w:gridSpan w:val="13"/>
            <w:shd w:val="clear" w:color="auto" w:fill="auto"/>
          </w:tcPr>
          <w:p w:rsidR="00D5670E" w:rsidRDefault="00D5670E" w:rsidP="004C6AF3">
            <w:pPr>
              <w:numPr>
                <w:ilvl w:val="0"/>
                <w:numId w:val="26"/>
              </w:numPr>
            </w:pPr>
            <w:r>
              <w:t>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partecipare a brevi conversazioni</w:t>
            </w:r>
          </w:p>
          <w:p w:rsidR="00D5670E" w:rsidRPr="009765E9" w:rsidRDefault="00D5670E" w:rsidP="00D5670E">
            <w:pPr>
              <w:rPr>
                <w:sz w:val="22"/>
                <w:szCs w:val="22"/>
              </w:rPr>
            </w:pPr>
          </w:p>
        </w:tc>
      </w:tr>
      <w:tr w:rsidR="00D5670E" w:rsidRPr="009765E9" w:rsidTr="00D5670E">
        <w:trPr>
          <w:gridAfter w:val="2"/>
          <w:wAfter w:w="13878" w:type="dxa"/>
        </w:trPr>
        <w:tc>
          <w:tcPr>
            <w:tcW w:w="36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60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ind w:firstLine="70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gridAfter w:val="2"/>
          <w:wAfter w:w="13878" w:type="dxa"/>
        </w:trPr>
        <w:tc>
          <w:tcPr>
            <w:tcW w:w="138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19</w:t>
            </w:r>
          </w:p>
        </w:tc>
      </w:tr>
      <w:tr w:rsidR="00D5670E" w:rsidRPr="009765E9" w:rsidTr="00D5670E">
        <w:trPr>
          <w:gridAfter w:val="2"/>
          <w:wAfter w:w="13878" w:type="dxa"/>
          <w:trHeight w:val="456"/>
        </w:trPr>
        <w:tc>
          <w:tcPr>
            <w:tcW w:w="363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gridAfter w:val="2"/>
          <w:wAfter w:w="13878" w:type="dxa"/>
          <w:trHeight w:val="685"/>
        </w:trPr>
        <w:tc>
          <w:tcPr>
            <w:tcW w:w="3637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gridAfter w:val="2"/>
          <w:wAfter w:w="13878" w:type="dxa"/>
          <w:trHeight w:val="782"/>
        </w:trPr>
        <w:tc>
          <w:tcPr>
            <w:tcW w:w="363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gridAfter w:val="2"/>
          <w:wAfter w:w="13878" w:type="dxa"/>
        </w:trPr>
        <w:tc>
          <w:tcPr>
            <w:tcW w:w="4913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1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5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C24FC3" w:rsidTr="00D5670E">
        <w:trPr>
          <w:gridAfter w:val="2"/>
          <w:wAfter w:w="13878" w:type="dxa"/>
          <w:trHeight w:val="869"/>
        </w:trPr>
        <w:tc>
          <w:tcPr>
            <w:tcW w:w="4913" w:type="dxa"/>
            <w:gridSpan w:val="4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Comprendere i punti principali di messaggi e annunci semplici e chiari su argomenti di interesse personale, quotidiano, sociale o professionale</w:t>
            </w: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Ricercare informazioni all’interno di testi di breve estensione di interesse personale, quotidiano, sociale o professionale</w:t>
            </w: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Descrivere in maniera semplice esperienze ed eventi, relativi all’ambito personale e sociale</w:t>
            </w:r>
          </w:p>
          <w:p w:rsidR="00D5670E" w:rsidRPr="00F71742" w:rsidRDefault="00D5670E" w:rsidP="00D5670E">
            <w:pPr>
              <w:rPr>
                <w:bCs/>
              </w:rPr>
            </w:pPr>
          </w:p>
          <w:p w:rsidR="00D5670E" w:rsidRPr="00F71742" w:rsidRDefault="00D5670E" w:rsidP="00D5670E">
            <w:pPr>
              <w:rPr>
                <w:bCs/>
              </w:rPr>
            </w:pPr>
          </w:p>
        </w:tc>
        <w:tc>
          <w:tcPr>
            <w:tcW w:w="4731" w:type="dxa"/>
            <w:gridSpan w:val="5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Lessico di base su argomenti di vita quotidiana , sociale e professionale</w:t>
            </w:r>
          </w:p>
          <w:p w:rsidR="00D5670E" w:rsidRPr="00F71742" w:rsidRDefault="00D5670E" w:rsidP="00D5670E">
            <w:pPr>
              <w:rPr>
                <w:bCs/>
              </w:rPr>
            </w:pP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Uso del dizionario bilingue</w:t>
            </w:r>
          </w:p>
        </w:tc>
        <w:tc>
          <w:tcPr>
            <w:tcW w:w="4653" w:type="dxa"/>
            <w:gridSpan w:val="6"/>
            <w:shd w:val="clear" w:color="auto" w:fill="auto"/>
          </w:tcPr>
          <w:p w:rsidR="00D5670E" w:rsidRPr="00C24FC3" w:rsidRDefault="00D5670E" w:rsidP="00D5670E">
            <w:pPr>
              <w:jc w:val="left"/>
              <w:rPr>
                <w:b/>
                <w:smallCaps/>
                <w:color w:val="000000"/>
                <w:sz w:val="20"/>
                <w:szCs w:val="20"/>
                <w:lang w:val="en-GB"/>
              </w:rPr>
            </w:pPr>
          </w:p>
          <w:p w:rsidR="00D5670E" w:rsidRPr="00C24FC3" w:rsidRDefault="00D5670E" w:rsidP="00D5670E">
            <w:pPr>
              <w:rPr>
                <w:sz w:val="20"/>
                <w:szCs w:val="20"/>
                <w:lang w:val="en-GB"/>
              </w:rPr>
            </w:pPr>
          </w:p>
          <w:p w:rsidR="00D5670E" w:rsidRDefault="00D5670E" w:rsidP="00D5670E">
            <w:pPr>
              <w:ind w:left="284"/>
              <w:jc w:val="lef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Household chores</w:t>
            </w:r>
          </w:p>
          <w:p w:rsidR="00D5670E" w:rsidRDefault="00D5670E" w:rsidP="00D5670E">
            <w:pPr>
              <w:ind w:left="284"/>
              <w:jc w:val="lef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Household objects</w:t>
            </w:r>
          </w:p>
          <w:p w:rsidR="00D5670E" w:rsidRPr="00F8138F" w:rsidRDefault="00D5670E" w:rsidP="00D5670E">
            <w:pPr>
              <w:ind w:left="284"/>
              <w:jc w:val="lef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Gadgets</w:t>
            </w:r>
          </w:p>
        </w:tc>
      </w:tr>
      <w:tr w:rsidR="00D5670E" w:rsidRPr="009765E9" w:rsidTr="00D5670E">
        <w:trPr>
          <w:gridAfter w:val="2"/>
          <w:wAfter w:w="13878" w:type="dxa"/>
          <w:trHeight w:val="869"/>
        </w:trPr>
        <w:tc>
          <w:tcPr>
            <w:tcW w:w="4913" w:type="dxa"/>
            <w:gridSpan w:val="4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 xml:space="preserve">• Utilizzare in modo adeguato le strutture grammaticali </w:t>
            </w:r>
          </w:p>
        </w:tc>
        <w:tc>
          <w:tcPr>
            <w:tcW w:w="4731" w:type="dxa"/>
            <w:gridSpan w:val="5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Regole grammaticali fondamentali</w:t>
            </w:r>
          </w:p>
        </w:tc>
        <w:tc>
          <w:tcPr>
            <w:tcW w:w="4653" w:type="dxa"/>
            <w:gridSpan w:val="6"/>
            <w:shd w:val="clear" w:color="auto" w:fill="auto"/>
          </w:tcPr>
          <w:p w:rsidR="00D5670E" w:rsidRPr="00C24FC3" w:rsidRDefault="00D5670E" w:rsidP="00D5670E">
            <w:pPr>
              <w:ind w:left="318"/>
              <w:jc w:val="left"/>
              <w:rPr>
                <w:color w:val="000000"/>
                <w:sz w:val="20"/>
                <w:szCs w:val="20"/>
                <w:lang w:val="en-GB"/>
              </w:rPr>
            </w:pPr>
          </w:p>
          <w:p w:rsidR="00D5670E" w:rsidRPr="00C24FC3" w:rsidRDefault="00D5670E" w:rsidP="00D5670E">
            <w:pPr>
              <w:ind w:left="318"/>
              <w:jc w:val="left"/>
              <w:rPr>
                <w:sz w:val="20"/>
                <w:szCs w:val="20"/>
                <w:lang w:val="en-GB"/>
              </w:rPr>
            </w:pPr>
          </w:p>
          <w:p w:rsidR="00D5670E" w:rsidRPr="00C24FC3" w:rsidRDefault="00D5670E" w:rsidP="00D5670E">
            <w:pPr>
              <w:ind w:left="318"/>
              <w:jc w:val="left"/>
              <w:rPr>
                <w:color w:val="000000"/>
                <w:sz w:val="20"/>
                <w:szCs w:val="20"/>
                <w:lang w:val="en-GB"/>
              </w:rPr>
            </w:pPr>
            <w:r w:rsidRPr="00C24FC3">
              <w:rPr>
                <w:color w:val="000000"/>
                <w:sz w:val="20"/>
                <w:szCs w:val="20"/>
                <w:lang w:val="en-GB"/>
              </w:rPr>
              <w:t>Tense revision: present and past</w:t>
            </w:r>
          </w:p>
          <w:p w:rsidR="00D5670E" w:rsidRPr="00C24FC3" w:rsidRDefault="00D5670E" w:rsidP="00D5670E">
            <w:pPr>
              <w:ind w:left="318"/>
              <w:jc w:val="left"/>
              <w:rPr>
                <w:color w:val="000000"/>
                <w:sz w:val="20"/>
                <w:szCs w:val="20"/>
                <w:lang w:val="en-GB"/>
              </w:rPr>
            </w:pPr>
            <w:r w:rsidRPr="00C24FC3">
              <w:rPr>
                <w:color w:val="000000"/>
                <w:sz w:val="20"/>
                <w:szCs w:val="20"/>
                <w:lang w:val="en-GB"/>
              </w:rPr>
              <w:t>Used to</w:t>
            </w:r>
          </w:p>
          <w:p w:rsidR="00D5670E" w:rsidRPr="00B16C70" w:rsidRDefault="00D5670E" w:rsidP="00D5670E">
            <w:pPr>
              <w:ind w:left="318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Indefinite pronouns</w:t>
            </w:r>
          </w:p>
        </w:tc>
      </w:tr>
      <w:tr w:rsidR="00D5670E" w:rsidRPr="00C24FC3" w:rsidTr="00D5670E">
        <w:trPr>
          <w:gridAfter w:val="2"/>
          <w:wAfter w:w="13878" w:type="dxa"/>
          <w:trHeight w:val="869"/>
        </w:trPr>
        <w:tc>
          <w:tcPr>
            <w:tcW w:w="4913" w:type="dxa"/>
            <w:gridSpan w:val="4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Interagire in conversazioni brevi e</w:t>
            </w: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semplici su temi di interesse personale,</w:t>
            </w: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quotidiano, sociale o professionale</w:t>
            </w:r>
          </w:p>
        </w:tc>
        <w:tc>
          <w:tcPr>
            <w:tcW w:w="4731" w:type="dxa"/>
            <w:gridSpan w:val="5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Corretta pronuncia di un repertorio di parole e frasi memorizzate di uso comune</w:t>
            </w:r>
          </w:p>
        </w:tc>
        <w:tc>
          <w:tcPr>
            <w:tcW w:w="4653" w:type="dxa"/>
            <w:gridSpan w:val="6"/>
            <w:shd w:val="clear" w:color="auto" w:fill="auto"/>
            <w:vAlign w:val="center"/>
          </w:tcPr>
          <w:p w:rsidR="00D5670E" w:rsidRPr="00F8138F" w:rsidRDefault="00D5670E" w:rsidP="00D5670E">
            <w:pPr>
              <w:ind w:left="318"/>
              <w:rPr>
                <w:color w:val="000000"/>
                <w:sz w:val="20"/>
                <w:szCs w:val="20"/>
              </w:rPr>
            </w:pPr>
          </w:p>
          <w:p w:rsidR="00D5670E" w:rsidRPr="004202B0" w:rsidRDefault="00D5670E" w:rsidP="00D5670E">
            <w:pPr>
              <w:ind w:left="318"/>
              <w:rPr>
                <w:color w:val="000000"/>
                <w:sz w:val="20"/>
                <w:szCs w:val="20"/>
                <w:lang w:val="en-GB"/>
              </w:rPr>
            </w:pPr>
            <w:r w:rsidRPr="004202B0">
              <w:rPr>
                <w:color w:val="000000"/>
                <w:sz w:val="20"/>
                <w:szCs w:val="20"/>
                <w:lang w:val="en-GB"/>
              </w:rPr>
              <w:t>The pronounciation of used to</w:t>
            </w:r>
          </w:p>
          <w:p w:rsidR="00D5670E" w:rsidRPr="004202B0" w:rsidRDefault="00D5670E" w:rsidP="00D5670E">
            <w:pPr>
              <w:ind w:left="318"/>
              <w:rPr>
                <w:color w:val="000000"/>
                <w:sz w:val="20"/>
                <w:szCs w:val="20"/>
                <w:lang w:val="en-GB"/>
              </w:rPr>
            </w:pPr>
            <w:r w:rsidRPr="004202B0">
              <w:rPr>
                <w:color w:val="000000"/>
                <w:sz w:val="20"/>
                <w:szCs w:val="20"/>
                <w:lang w:val="en-GB"/>
              </w:rPr>
              <w:t>Asking about past habits</w:t>
            </w:r>
          </w:p>
          <w:p w:rsidR="00D5670E" w:rsidRPr="004202B0" w:rsidRDefault="00D5670E" w:rsidP="00D5670E">
            <w:pPr>
              <w:ind w:left="318"/>
              <w:rPr>
                <w:color w:val="000000"/>
                <w:sz w:val="20"/>
                <w:szCs w:val="20"/>
                <w:lang w:val="en-GB"/>
              </w:rPr>
            </w:pPr>
            <w:r w:rsidRPr="004202B0">
              <w:rPr>
                <w:color w:val="000000"/>
                <w:sz w:val="20"/>
                <w:szCs w:val="20"/>
                <w:lang w:val="en-GB"/>
              </w:rPr>
              <w:t>Talking about past habits</w:t>
            </w:r>
          </w:p>
          <w:p w:rsidR="00D5670E" w:rsidRPr="004202B0" w:rsidRDefault="00D5670E" w:rsidP="00D5670E">
            <w:pPr>
              <w:ind w:left="318"/>
              <w:rPr>
                <w:b/>
                <w:smallCaps/>
                <w:color w:val="000000"/>
                <w:sz w:val="20"/>
                <w:szCs w:val="20"/>
                <w:lang w:val="en-GB"/>
              </w:rPr>
            </w:pPr>
            <w:r w:rsidRPr="004202B0">
              <w:rPr>
                <w:color w:val="000000"/>
                <w:sz w:val="20"/>
                <w:szCs w:val="20"/>
                <w:lang w:val="en-GB"/>
              </w:rPr>
              <w:lastRenderedPageBreak/>
              <w:t>Comparing past and present</w:t>
            </w:r>
          </w:p>
        </w:tc>
      </w:tr>
      <w:tr w:rsidR="00D5670E" w:rsidRPr="00C24FC3" w:rsidTr="00D5670E">
        <w:trPr>
          <w:gridAfter w:val="2"/>
          <w:wAfter w:w="13878" w:type="dxa"/>
          <w:trHeight w:val="869"/>
        </w:trPr>
        <w:tc>
          <w:tcPr>
            <w:tcW w:w="4913" w:type="dxa"/>
            <w:gridSpan w:val="4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lastRenderedPageBreak/>
              <w:t>• Scrivere brevi testi di interesse personale, quotidiano, sociale o professionale</w:t>
            </w: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Scrivere correttamente semplici testi su tematiche coerenti con i percorsi di studio</w:t>
            </w:r>
          </w:p>
        </w:tc>
        <w:tc>
          <w:tcPr>
            <w:tcW w:w="4731" w:type="dxa"/>
            <w:gridSpan w:val="5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Semplici modalità di scrittura: messaggi brevi, lettera informale</w:t>
            </w:r>
          </w:p>
        </w:tc>
        <w:tc>
          <w:tcPr>
            <w:tcW w:w="4653" w:type="dxa"/>
            <w:gridSpan w:val="6"/>
            <w:shd w:val="clear" w:color="auto" w:fill="auto"/>
          </w:tcPr>
          <w:p w:rsidR="00D5670E" w:rsidRDefault="00D5670E" w:rsidP="00D5670E">
            <w:pPr>
              <w:rPr>
                <w:smallCaps/>
                <w:color w:val="000000"/>
                <w:sz w:val="20"/>
                <w:szCs w:val="20"/>
                <w:highlight w:val="yellow"/>
              </w:rPr>
            </w:pPr>
          </w:p>
          <w:p w:rsidR="00D5670E" w:rsidRPr="00C24FC3" w:rsidRDefault="00D5670E" w:rsidP="00D5670E">
            <w:pPr>
              <w:jc w:val="left"/>
              <w:rPr>
                <w:sz w:val="20"/>
                <w:szCs w:val="20"/>
                <w:lang w:val="en-GB"/>
              </w:rPr>
            </w:pPr>
            <w:r w:rsidRPr="00C24FC3">
              <w:rPr>
                <w:sz w:val="20"/>
                <w:szCs w:val="20"/>
                <w:lang w:val="en-GB"/>
              </w:rPr>
              <w:t>Same game in different countries</w:t>
            </w:r>
          </w:p>
          <w:p w:rsidR="00D5670E" w:rsidRPr="004202B0" w:rsidRDefault="00D5670E" w:rsidP="00D5670E">
            <w:pPr>
              <w:jc w:val="left"/>
              <w:rPr>
                <w:color w:val="000000"/>
                <w:sz w:val="20"/>
                <w:szCs w:val="20"/>
                <w:lang w:val="en-GB"/>
              </w:rPr>
            </w:pPr>
            <w:r w:rsidRPr="004202B0">
              <w:rPr>
                <w:color w:val="000000"/>
                <w:sz w:val="20"/>
                <w:szCs w:val="20"/>
                <w:lang w:val="en-GB"/>
              </w:rPr>
              <w:t>Traditional games from around the world</w:t>
            </w:r>
          </w:p>
          <w:p w:rsidR="00D5670E" w:rsidRPr="00C24FC3" w:rsidRDefault="00D5670E" w:rsidP="00D5670E">
            <w:pPr>
              <w:rPr>
                <w:smallCaps/>
                <w:color w:val="000000"/>
                <w:sz w:val="20"/>
                <w:szCs w:val="20"/>
                <w:lang w:val="en-GB"/>
              </w:rPr>
            </w:pPr>
            <w:r w:rsidRPr="004202B0">
              <w:rPr>
                <w:color w:val="000000"/>
                <w:sz w:val="20"/>
                <w:szCs w:val="20"/>
                <w:lang w:val="en-GB"/>
              </w:rPr>
              <w:t>A research project about past and present habits linked to the games</w:t>
            </w:r>
          </w:p>
          <w:p w:rsidR="00D5670E" w:rsidRPr="00C24FC3" w:rsidRDefault="00D5670E" w:rsidP="00D5670E">
            <w:pPr>
              <w:rPr>
                <w:smallCaps/>
                <w:color w:val="000000"/>
                <w:sz w:val="20"/>
                <w:szCs w:val="20"/>
                <w:lang w:val="en-GB"/>
              </w:rPr>
            </w:pPr>
          </w:p>
          <w:p w:rsidR="00D5670E" w:rsidRPr="00C24FC3" w:rsidRDefault="00D5670E" w:rsidP="00D5670E">
            <w:pPr>
              <w:rPr>
                <w:smallCaps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</w:tr>
      <w:tr w:rsidR="00D5670E" w:rsidRPr="00C24FC3" w:rsidTr="00D5670E">
        <w:trPr>
          <w:gridAfter w:val="2"/>
          <w:wAfter w:w="13878" w:type="dxa"/>
          <w:trHeight w:val="869"/>
        </w:trPr>
        <w:tc>
          <w:tcPr>
            <w:tcW w:w="4913" w:type="dxa"/>
            <w:gridSpan w:val="4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Riflettere sui propri atteggiamenti in</w:t>
            </w: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rapporto all’altro in contesti multiculturali</w:t>
            </w:r>
          </w:p>
        </w:tc>
        <w:tc>
          <w:tcPr>
            <w:tcW w:w="4731" w:type="dxa"/>
            <w:gridSpan w:val="5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Cultura e civiltà dei paesi di cui si studia la lingua</w:t>
            </w:r>
          </w:p>
        </w:tc>
        <w:tc>
          <w:tcPr>
            <w:tcW w:w="4653" w:type="dxa"/>
            <w:gridSpan w:val="6"/>
            <w:shd w:val="clear" w:color="auto" w:fill="auto"/>
          </w:tcPr>
          <w:p w:rsidR="00D5670E" w:rsidRPr="004202B0" w:rsidRDefault="00D5670E" w:rsidP="00D5670E">
            <w:pPr>
              <w:jc w:val="left"/>
              <w:rPr>
                <w:b/>
                <w:smallCaps/>
                <w:color w:val="000000"/>
                <w:sz w:val="20"/>
                <w:szCs w:val="20"/>
              </w:rPr>
            </w:pPr>
          </w:p>
          <w:p w:rsidR="00D5670E" w:rsidRPr="004202B0" w:rsidRDefault="00D5670E" w:rsidP="00D5670E">
            <w:pPr>
              <w:rPr>
                <w:sz w:val="20"/>
                <w:szCs w:val="20"/>
              </w:rPr>
            </w:pPr>
          </w:p>
          <w:p w:rsidR="00D5670E" w:rsidRDefault="00D5670E" w:rsidP="00D5670E">
            <w:pPr>
              <w:ind w:left="284"/>
              <w:jc w:val="lef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Household chores</w:t>
            </w:r>
          </w:p>
          <w:p w:rsidR="00D5670E" w:rsidRDefault="00D5670E" w:rsidP="00D5670E">
            <w:pPr>
              <w:ind w:left="284"/>
              <w:jc w:val="lef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Household objects</w:t>
            </w:r>
          </w:p>
          <w:p w:rsidR="00D5670E" w:rsidRPr="00F8138F" w:rsidRDefault="00D5670E" w:rsidP="00D5670E">
            <w:pPr>
              <w:ind w:left="284"/>
              <w:jc w:val="lef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Gadgets</w:t>
            </w:r>
          </w:p>
        </w:tc>
      </w:tr>
      <w:tr w:rsidR="00D5670E" w:rsidRPr="009765E9" w:rsidTr="00D5670E">
        <w:trPr>
          <w:gridAfter w:val="2"/>
          <w:wAfter w:w="13878" w:type="dxa"/>
          <w:trHeight w:val="869"/>
        </w:trPr>
        <w:tc>
          <w:tcPr>
            <w:tcW w:w="4913" w:type="dxa"/>
            <w:gridSpan w:val="4"/>
            <w:shd w:val="clear" w:color="auto" w:fill="auto"/>
          </w:tcPr>
          <w:p w:rsidR="00D5670E" w:rsidRDefault="00D5670E" w:rsidP="00D5670E">
            <w:r>
              <w:t>Comprendere i punti principali di testi</w:t>
            </w:r>
          </w:p>
          <w:p w:rsidR="00D5670E" w:rsidRDefault="00D5670E" w:rsidP="00D5670E">
            <w:r>
              <w:t>orali in lingua standard abbastanza</w:t>
            </w:r>
          </w:p>
          <w:p w:rsidR="00D5670E" w:rsidRDefault="00D5670E" w:rsidP="00D5670E">
            <w:r>
              <w:t>complessi, ma chiari, relativi ad</w:t>
            </w:r>
          </w:p>
          <w:p w:rsidR="00D5670E" w:rsidRDefault="00D5670E" w:rsidP="00D5670E">
            <w:r>
              <w:t>ambiti di interesse generale, ad</w:t>
            </w:r>
          </w:p>
          <w:p w:rsidR="00D5670E" w:rsidRDefault="00D5670E" w:rsidP="00D5670E">
            <w:r>
              <w:t>argomenti di attualità e ad argomenti</w:t>
            </w:r>
          </w:p>
          <w:p w:rsidR="00D5670E" w:rsidRDefault="00D5670E" w:rsidP="00D5670E">
            <w:r>
              <w:t>attinenti alla microlingua dell’ambito</w:t>
            </w:r>
          </w:p>
          <w:p w:rsidR="00D5670E" w:rsidRDefault="00D5670E" w:rsidP="00D5670E">
            <w:r>
              <w:t>professionale di appartenenza.</w:t>
            </w:r>
          </w:p>
          <w:p w:rsidR="00D5670E" w:rsidRDefault="00D5670E" w:rsidP="00D5670E"/>
          <w:p w:rsidR="00D5670E" w:rsidRDefault="00D5670E" w:rsidP="00D5670E"/>
          <w:p w:rsidR="00D5670E" w:rsidRDefault="00D5670E" w:rsidP="00D5670E"/>
          <w:p w:rsidR="00D5670E" w:rsidRDefault="00D5670E" w:rsidP="00D5670E"/>
          <w:p w:rsidR="00D5670E" w:rsidRDefault="00D5670E" w:rsidP="00D5670E"/>
          <w:p w:rsidR="00D5670E" w:rsidRDefault="00D5670E" w:rsidP="00D5670E"/>
          <w:p w:rsidR="00D5670E" w:rsidRDefault="00D5670E" w:rsidP="00D5670E"/>
          <w:p w:rsidR="00D5670E" w:rsidRDefault="00D5670E" w:rsidP="00D5670E"/>
          <w:p w:rsidR="00D5670E" w:rsidRDefault="00D5670E" w:rsidP="00D5670E"/>
          <w:p w:rsidR="00D5670E" w:rsidRDefault="00D5670E" w:rsidP="00D5670E"/>
        </w:tc>
        <w:tc>
          <w:tcPr>
            <w:tcW w:w="4731" w:type="dxa"/>
            <w:gridSpan w:val="5"/>
            <w:shd w:val="clear" w:color="auto" w:fill="auto"/>
          </w:tcPr>
          <w:p w:rsidR="00D5670E" w:rsidRDefault="00D5670E" w:rsidP="00D5670E">
            <w:r>
              <w:lastRenderedPageBreak/>
              <w:t>Aspetti grammaticali, incluse le strutture più</w:t>
            </w:r>
          </w:p>
          <w:p w:rsidR="00D5670E" w:rsidRDefault="00D5670E" w:rsidP="00D5670E">
            <w:r>
              <w:t>frequenti nella microlingua dell’ambito</w:t>
            </w:r>
          </w:p>
          <w:p w:rsidR="00D5670E" w:rsidRDefault="00D5670E" w:rsidP="00D5670E">
            <w:r>
              <w:t>professionale di appartenenza</w:t>
            </w:r>
          </w:p>
        </w:tc>
        <w:tc>
          <w:tcPr>
            <w:tcW w:w="4653" w:type="dxa"/>
            <w:gridSpan w:val="6"/>
            <w:shd w:val="clear" w:color="auto" w:fill="auto"/>
          </w:tcPr>
          <w:p w:rsidR="00D5670E" w:rsidRDefault="00D5670E" w:rsidP="00D5670E">
            <w:pPr>
              <w:ind w:left="318"/>
              <w:jc w:val="left"/>
              <w:rPr>
                <w:color w:val="000000"/>
                <w:sz w:val="20"/>
                <w:szCs w:val="20"/>
              </w:rPr>
            </w:pPr>
          </w:p>
          <w:p w:rsidR="00D5670E" w:rsidRPr="0084032F" w:rsidRDefault="00D5670E" w:rsidP="00D5670E">
            <w:pPr>
              <w:ind w:left="318"/>
              <w:jc w:val="left"/>
              <w:rPr>
                <w:sz w:val="20"/>
                <w:szCs w:val="20"/>
              </w:rPr>
            </w:pPr>
          </w:p>
          <w:p w:rsidR="00D5670E" w:rsidRPr="00C24FC3" w:rsidRDefault="00D5670E" w:rsidP="00D5670E">
            <w:pPr>
              <w:ind w:left="318"/>
              <w:jc w:val="left"/>
              <w:rPr>
                <w:color w:val="000000"/>
                <w:sz w:val="20"/>
                <w:szCs w:val="20"/>
                <w:lang w:val="en-GB"/>
              </w:rPr>
            </w:pPr>
            <w:r w:rsidRPr="00C24FC3">
              <w:rPr>
                <w:color w:val="000000"/>
                <w:sz w:val="20"/>
                <w:szCs w:val="20"/>
                <w:lang w:val="en-GB"/>
              </w:rPr>
              <w:t>Tense revision: present and past</w:t>
            </w:r>
          </w:p>
          <w:p w:rsidR="00D5670E" w:rsidRPr="00C24FC3" w:rsidRDefault="00D5670E" w:rsidP="00D5670E">
            <w:pPr>
              <w:ind w:left="318"/>
              <w:jc w:val="left"/>
              <w:rPr>
                <w:color w:val="000000"/>
                <w:sz w:val="20"/>
                <w:szCs w:val="20"/>
                <w:lang w:val="en-GB"/>
              </w:rPr>
            </w:pPr>
            <w:r w:rsidRPr="00C24FC3">
              <w:rPr>
                <w:color w:val="000000"/>
                <w:sz w:val="20"/>
                <w:szCs w:val="20"/>
                <w:lang w:val="en-GB"/>
              </w:rPr>
              <w:t>Used to</w:t>
            </w:r>
          </w:p>
          <w:p w:rsidR="00D5670E" w:rsidRPr="00B16C70" w:rsidRDefault="00D5670E" w:rsidP="00D5670E">
            <w:pPr>
              <w:ind w:left="318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Indefinite pronouns</w:t>
            </w:r>
          </w:p>
        </w:tc>
      </w:tr>
      <w:tr w:rsidR="00D5670E" w:rsidRPr="009765E9" w:rsidTr="00D5670E">
        <w:trPr>
          <w:gridAfter w:val="2"/>
          <w:wAfter w:w="13878" w:type="dxa"/>
          <w:trHeight w:val="869"/>
        </w:trPr>
        <w:tc>
          <w:tcPr>
            <w:tcW w:w="4913" w:type="dxa"/>
            <w:gridSpan w:val="4"/>
            <w:shd w:val="clear" w:color="auto" w:fill="auto"/>
          </w:tcPr>
          <w:p w:rsidR="00D5670E" w:rsidRDefault="00D5670E" w:rsidP="00D5670E">
            <w:r>
              <w:lastRenderedPageBreak/>
              <w:t>Comprendere i punti principali di testi</w:t>
            </w:r>
          </w:p>
          <w:p w:rsidR="00D5670E" w:rsidRDefault="00D5670E" w:rsidP="00D5670E">
            <w:r>
              <w:t>orali in lingua standard abbastanza</w:t>
            </w:r>
          </w:p>
          <w:p w:rsidR="00D5670E" w:rsidRDefault="00D5670E" w:rsidP="00D5670E">
            <w:r>
              <w:t>complessi, ma chiari, relativi ad</w:t>
            </w:r>
          </w:p>
          <w:p w:rsidR="00D5670E" w:rsidRDefault="00D5670E" w:rsidP="00D5670E">
            <w:r>
              <w:t>ambiti di interesse generale, ad</w:t>
            </w:r>
          </w:p>
          <w:p w:rsidR="00D5670E" w:rsidRDefault="00D5670E" w:rsidP="00D5670E">
            <w:r>
              <w:t>argomenti di attualità e ad argomenti</w:t>
            </w:r>
          </w:p>
          <w:p w:rsidR="00D5670E" w:rsidRDefault="00D5670E" w:rsidP="00D5670E">
            <w:r>
              <w:t>attinenti alla microlingua dell’ambito</w:t>
            </w:r>
          </w:p>
          <w:p w:rsidR="00D5670E" w:rsidRDefault="00D5670E" w:rsidP="00D5670E">
            <w:r>
              <w:t>professionale di appartenenza.</w:t>
            </w:r>
          </w:p>
          <w:p w:rsidR="00D5670E" w:rsidRDefault="00D5670E" w:rsidP="00D5670E"/>
        </w:tc>
        <w:tc>
          <w:tcPr>
            <w:tcW w:w="4731" w:type="dxa"/>
            <w:gridSpan w:val="5"/>
            <w:shd w:val="clear" w:color="auto" w:fill="auto"/>
          </w:tcPr>
          <w:p w:rsidR="00D5670E" w:rsidRDefault="00D5670E" w:rsidP="00D5670E"/>
          <w:p w:rsidR="00D5670E" w:rsidRDefault="00D5670E" w:rsidP="00D5670E">
            <w:r w:rsidRPr="001416A3">
              <w:t>Ortografia</w:t>
            </w:r>
          </w:p>
          <w:p w:rsidR="00D5670E" w:rsidRDefault="00D5670E" w:rsidP="00D5670E"/>
          <w:p w:rsidR="00D5670E" w:rsidRDefault="00D5670E" w:rsidP="00D5670E"/>
          <w:p w:rsidR="00D5670E" w:rsidRDefault="00D5670E" w:rsidP="00D5670E"/>
        </w:tc>
        <w:tc>
          <w:tcPr>
            <w:tcW w:w="4653" w:type="dxa"/>
            <w:gridSpan w:val="6"/>
            <w:shd w:val="clear" w:color="auto" w:fill="auto"/>
            <w:vAlign w:val="center"/>
          </w:tcPr>
          <w:p w:rsidR="00D5670E" w:rsidRPr="009765E9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color w:val="000000"/>
                <w:sz w:val="20"/>
                <w:szCs w:val="20"/>
              </w:rPr>
              <w:t>Indefinite pronouns</w:t>
            </w:r>
          </w:p>
        </w:tc>
      </w:tr>
      <w:tr w:rsidR="00D5670E" w:rsidRPr="009765E9" w:rsidTr="00D5670E">
        <w:trPr>
          <w:gridAfter w:val="2"/>
          <w:wAfter w:w="13878" w:type="dxa"/>
          <w:trHeight w:val="869"/>
        </w:trPr>
        <w:tc>
          <w:tcPr>
            <w:tcW w:w="4913" w:type="dxa"/>
            <w:gridSpan w:val="4"/>
            <w:shd w:val="clear" w:color="auto" w:fill="auto"/>
          </w:tcPr>
          <w:p w:rsidR="00D5670E" w:rsidRDefault="00D5670E" w:rsidP="00D5670E">
            <w:r>
              <w:t>Comprendere i punti principali di testi</w:t>
            </w:r>
          </w:p>
          <w:p w:rsidR="00D5670E" w:rsidRDefault="00D5670E" w:rsidP="00D5670E">
            <w:r>
              <w:t>orali in lingua standard abbastanza</w:t>
            </w:r>
          </w:p>
          <w:p w:rsidR="00D5670E" w:rsidRDefault="00D5670E" w:rsidP="00D5670E">
            <w:r>
              <w:t>complessi, ma chiari, relativi ad</w:t>
            </w:r>
          </w:p>
          <w:p w:rsidR="00D5670E" w:rsidRDefault="00D5670E" w:rsidP="00D5670E">
            <w:r>
              <w:t>ambiti di interesse generale, ad</w:t>
            </w:r>
          </w:p>
          <w:p w:rsidR="00D5670E" w:rsidRDefault="00D5670E" w:rsidP="00D5670E">
            <w:r>
              <w:t>argomenti di attualità e ad argomenti</w:t>
            </w:r>
          </w:p>
          <w:p w:rsidR="00D5670E" w:rsidRDefault="00D5670E" w:rsidP="00D5670E">
            <w:r>
              <w:t>attinenti alla microlingua dell’ambito</w:t>
            </w:r>
          </w:p>
          <w:p w:rsidR="00D5670E" w:rsidRDefault="00D5670E" w:rsidP="00D5670E">
            <w:r>
              <w:t>professionale di appartenenza.</w:t>
            </w:r>
          </w:p>
          <w:p w:rsidR="00D5670E" w:rsidRDefault="00D5670E" w:rsidP="00D5670E"/>
        </w:tc>
        <w:tc>
          <w:tcPr>
            <w:tcW w:w="4731" w:type="dxa"/>
            <w:gridSpan w:val="5"/>
            <w:shd w:val="clear" w:color="auto" w:fill="auto"/>
          </w:tcPr>
          <w:p w:rsidR="00D5670E" w:rsidRDefault="00D5670E" w:rsidP="00D5670E"/>
          <w:p w:rsidR="00D5670E" w:rsidRDefault="00D5670E" w:rsidP="00D5670E"/>
          <w:p w:rsidR="00D5670E" w:rsidRDefault="00D5670E" w:rsidP="00D5670E">
            <w:r w:rsidRPr="001416A3">
              <w:t>Fonologia</w:t>
            </w:r>
          </w:p>
        </w:tc>
        <w:tc>
          <w:tcPr>
            <w:tcW w:w="4653" w:type="dxa"/>
            <w:gridSpan w:val="6"/>
            <w:shd w:val="clear" w:color="auto" w:fill="auto"/>
            <w:vAlign w:val="center"/>
          </w:tcPr>
          <w:p w:rsidR="00D5670E" w:rsidRPr="004202B0" w:rsidRDefault="00D5670E" w:rsidP="00D5670E">
            <w:pPr>
              <w:ind w:left="318"/>
              <w:rPr>
                <w:color w:val="000000"/>
                <w:sz w:val="20"/>
                <w:szCs w:val="20"/>
                <w:lang w:val="en-GB"/>
              </w:rPr>
            </w:pPr>
            <w:r w:rsidRPr="004202B0">
              <w:rPr>
                <w:color w:val="000000"/>
                <w:sz w:val="20"/>
                <w:szCs w:val="20"/>
                <w:lang w:val="en-GB"/>
              </w:rPr>
              <w:t>The pronounciation of used to</w:t>
            </w:r>
          </w:p>
          <w:p w:rsidR="00D5670E" w:rsidRPr="009765E9" w:rsidRDefault="00D5670E" w:rsidP="00D5670E">
            <w:pPr>
              <w:ind w:left="31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gridAfter w:val="2"/>
          <w:wAfter w:w="13878" w:type="dxa"/>
        </w:trPr>
        <w:tc>
          <w:tcPr>
            <w:tcW w:w="14297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D5670E" w:rsidRPr="009765E9" w:rsidTr="00D5670E">
        <w:trPr>
          <w:gridAfter w:val="2"/>
          <w:wAfter w:w="13878" w:type="dxa"/>
        </w:trPr>
        <w:tc>
          <w:tcPr>
            <w:tcW w:w="14297" w:type="dxa"/>
            <w:gridSpan w:val="15"/>
            <w:shd w:val="clear" w:color="auto" w:fill="auto"/>
          </w:tcPr>
          <w:p w:rsidR="00D5670E" w:rsidRPr="009765E9" w:rsidRDefault="00D5670E" w:rsidP="00D5670E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Describe your favourite chore</w:t>
            </w:r>
          </w:p>
        </w:tc>
      </w:tr>
      <w:tr w:rsidR="00D5670E" w:rsidRPr="009765E9" w:rsidTr="00D5670E">
        <w:trPr>
          <w:gridAfter w:val="2"/>
          <w:wAfter w:w="13878" w:type="dxa"/>
        </w:trPr>
        <w:tc>
          <w:tcPr>
            <w:tcW w:w="14297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2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5670E" w:rsidRPr="009765E9" w:rsidTr="00D5670E">
        <w:trPr>
          <w:gridAfter w:val="2"/>
          <w:wAfter w:w="13878" w:type="dxa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II</w:t>
            </w:r>
          </w:p>
        </w:tc>
        <w:tc>
          <w:tcPr>
            <w:tcW w:w="827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b/>
                <w:bCs/>
                <w:szCs w:val="28"/>
              </w:rPr>
              <w:t xml:space="preserve"> </w:t>
            </w:r>
            <w:r w:rsidRPr="006D1D2F">
              <w:rPr>
                <w:bCs/>
                <w:szCs w:val="28"/>
              </w:rPr>
              <w:t>INDUSTRIA E ARTIGIANATO PER IL MADE IN ITALY</w:t>
            </w:r>
          </w:p>
        </w:tc>
      </w:tr>
      <w:tr w:rsidR="00D5670E" w:rsidRPr="009765E9" w:rsidTr="00D5670E">
        <w:trPr>
          <w:gridAfter w:val="2"/>
          <w:wAfter w:w="13878" w:type="dxa"/>
        </w:trPr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65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Money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INGLESE</w:t>
            </w:r>
          </w:p>
        </w:tc>
      </w:tr>
      <w:tr w:rsidR="00D5670E" w:rsidRPr="009765E9" w:rsidTr="00D5670E">
        <w:trPr>
          <w:gridAfter w:val="2"/>
          <w:wAfter w:w="13878" w:type="dxa"/>
        </w:trPr>
        <w:tc>
          <w:tcPr>
            <w:tcW w:w="1357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D5670E" w:rsidRPr="009765E9" w:rsidTr="00D5670E">
        <w:trPr>
          <w:gridAfter w:val="2"/>
          <w:wAfter w:w="13878" w:type="dxa"/>
        </w:trPr>
        <w:tc>
          <w:tcPr>
            <w:tcW w:w="14297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rPr>
          <w:gridAfter w:val="2"/>
          <w:wAfter w:w="13878" w:type="dxa"/>
        </w:trPr>
        <w:tc>
          <w:tcPr>
            <w:tcW w:w="363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6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6A4F6E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F6E">
              <w:rPr>
                <w:bCs/>
              </w:rPr>
              <w:t>Utilizzare gli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strumenti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fondamentali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per una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fruizione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consapevole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del patrimonio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artistico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gridAfter w:val="2"/>
          <w:wAfter w:w="13878" w:type="dxa"/>
        </w:trPr>
        <w:tc>
          <w:tcPr>
            <w:tcW w:w="3637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60" w:type="dxa"/>
            <w:gridSpan w:val="13"/>
            <w:shd w:val="clear" w:color="auto" w:fill="auto"/>
          </w:tcPr>
          <w:p w:rsidR="00D5670E" w:rsidRPr="009765E9" w:rsidRDefault="00D5670E" w:rsidP="00D5670E">
            <w:pPr>
              <w:rPr>
                <w:sz w:val="22"/>
                <w:szCs w:val="22"/>
              </w:rPr>
            </w:pPr>
            <w:r>
              <w:t xml:space="preserve"> </w:t>
            </w:r>
          </w:p>
        </w:tc>
      </w:tr>
      <w:tr w:rsidR="00D5670E" w:rsidRPr="009765E9" w:rsidTr="00D5670E">
        <w:trPr>
          <w:gridAfter w:val="2"/>
          <w:wAfter w:w="13878" w:type="dxa"/>
        </w:trPr>
        <w:tc>
          <w:tcPr>
            <w:tcW w:w="36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60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sz w:val="22"/>
                <w:szCs w:val="22"/>
              </w:rPr>
            </w:pPr>
            <w:r>
              <w:t>Realizzare disegni tecnici e/o artistici, di prodotti o parti semplici e consuete, utilizzando le metodologie di rappresentazione grafica e gli strumenti tradizionali o informatici più idonei alle esigenze specifiche di progetto e di settore/contesto.</w:t>
            </w:r>
          </w:p>
        </w:tc>
      </w:tr>
      <w:tr w:rsidR="00D5670E" w:rsidRPr="009765E9" w:rsidTr="00D5670E">
        <w:trPr>
          <w:gridAfter w:val="2"/>
          <w:wAfter w:w="13878" w:type="dxa"/>
        </w:trPr>
        <w:tc>
          <w:tcPr>
            <w:tcW w:w="138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16</w:t>
            </w:r>
          </w:p>
        </w:tc>
      </w:tr>
      <w:tr w:rsidR="00D5670E" w:rsidRPr="009765E9" w:rsidTr="00D5670E">
        <w:trPr>
          <w:gridAfter w:val="2"/>
          <w:wAfter w:w="13878" w:type="dxa"/>
          <w:trHeight w:val="456"/>
        </w:trPr>
        <w:tc>
          <w:tcPr>
            <w:tcW w:w="363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gridAfter w:val="2"/>
          <w:wAfter w:w="13878" w:type="dxa"/>
          <w:trHeight w:val="685"/>
        </w:trPr>
        <w:tc>
          <w:tcPr>
            <w:tcW w:w="3637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gridAfter w:val="2"/>
          <w:wAfter w:w="13878" w:type="dxa"/>
          <w:trHeight w:val="782"/>
        </w:trPr>
        <w:tc>
          <w:tcPr>
            <w:tcW w:w="363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gridAfter w:val="2"/>
          <w:wAfter w:w="13878" w:type="dxa"/>
        </w:trPr>
        <w:tc>
          <w:tcPr>
            <w:tcW w:w="4913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1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5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9765E9" w:rsidTr="00D5670E">
        <w:trPr>
          <w:gridAfter w:val="2"/>
          <w:wAfter w:w="13878" w:type="dxa"/>
          <w:trHeight w:val="869"/>
        </w:trPr>
        <w:tc>
          <w:tcPr>
            <w:tcW w:w="4913" w:type="dxa"/>
            <w:gridSpan w:val="4"/>
            <w:shd w:val="clear" w:color="auto" w:fill="auto"/>
          </w:tcPr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• Riconoscere e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apprezzare le opere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d’arte</w:t>
            </w:r>
          </w:p>
        </w:tc>
        <w:tc>
          <w:tcPr>
            <w:tcW w:w="4731" w:type="dxa"/>
            <w:gridSpan w:val="5"/>
            <w:shd w:val="clear" w:color="auto" w:fill="auto"/>
          </w:tcPr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• Elementi fondamentali per la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lettura/ascolto di un’opera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d’arte (pittura, architettura,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plastica, fotografia, film,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musica…..)</w:t>
            </w:r>
          </w:p>
        </w:tc>
        <w:tc>
          <w:tcPr>
            <w:tcW w:w="4653" w:type="dxa"/>
            <w:gridSpan w:val="6"/>
            <w:shd w:val="clear" w:color="auto" w:fill="auto"/>
          </w:tcPr>
          <w:p w:rsidR="00D5670E" w:rsidRPr="002278A0" w:rsidRDefault="00D5670E" w:rsidP="00D5670E">
            <w:pPr>
              <w:ind w:left="318"/>
              <w:rPr>
                <w:color w:val="000000"/>
                <w:sz w:val="20"/>
                <w:szCs w:val="20"/>
              </w:rPr>
            </w:pPr>
          </w:p>
          <w:p w:rsidR="00D5670E" w:rsidRPr="00064B37" w:rsidRDefault="00D5670E" w:rsidP="004C6AF3">
            <w:pPr>
              <w:pStyle w:val="Paragrafoelenco"/>
              <w:numPr>
                <w:ilvl w:val="0"/>
                <w:numId w:val="33"/>
              </w:numPr>
              <w:rPr>
                <w:sz w:val="20"/>
                <w:szCs w:val="20"/>
                <w:lang w:val="en-GB"/>
              </w:rPr>
            </w:pPr>
            <w:r w:rsidRPr="00064B37">
              <w:rPr>
                <w:sz w:val="20"/>
                <w:szCs w:val="20"/>
                <w:lang w:val="en-GB"/>
              </w:rPr>
              <w:t>Money</w:t>
            </w:r>
          </w:p>
          <w:p w:rsidR="00D5670E" w:rsidRPr="00064B37" w:rsidRDefault="00D5670E" w:rsidP="004C6AF3">
            <w:pPr>
              <w:pStyle w:val="Paragrafoelenco"/>
              <w:numPr>
                <w:ilvl w:val="0"/>
                <w:numId w:val="33"/>
              </w:numPr>
              <w:rPr>
                <w:sz w:val="20"/>
                <w:szCs w:val="20"/>
                <w:lang w:val="en-GB"/>
              </w:rPr>
            </w:pPr>
            <w:r w:rsidRPr="00064B37">
              <w:rPr>
                <w:sz w:val="20"/>
                <w:szCs w:val="20"/>
                <w:lang w:val="en-GB"/>
              </w:rPr>
              <w:t>Payment</w:t>
            </w:r>
          </w:p>
          <w:p w:rsidR="00D5670E" w:rsidRPr="002278A0" w:rsidRDefault="00D5670E" w:rsidP="004C6AF3">
            <w:pPr>
              <w:numPr>
                <w:ilvl w:val="0"/>
                <w:numId w:val="33"/>
              </w:numPr>
              <w:tabs>
                <w:tab w:val="left" w:pos="698"/>
              </w:tabs>
              <w:rPr>
                <w:b/>
                <w:smallCaps/>
                <w:color w:val="000000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Bargain</w:t>
            </w:r>
          </w:p>
        </w:tc>
      </w:tr>
      <w:tr w:rsidR="00D5670E" w:rsidRPr="009765E9" w:rsidTr="00D5670E">
        <w:trPr>
          <w:gridAfter w:val="2"/>
          <w:wAfter w:w="13878" w:type="dxa"/>
          <w:trHeight w:val="869"/>
        </w:trPr>
        <w:tc>
          <w:tcPr>
            <w:tcW w:w="4913" w:type="dxa"/>
            <w:gridSpan w:val="4"/>
            <w:shd w:val="clear" w:color="auto" w:fill="auto"/>
          </w:tcPr>
          <w:p w:rsidR="00D5670E" w:rsidRDefault="00D5670E" w:rsidP="00D5670E">
            <w:r>
              <w:t>Utilizzare correttamente gli</w:t>
            </w:r>
          </w:p>
          <w:p w:rsidR="00D5670E" w:rsidRDefault="00D5670E" w:rsidP="00D5670E">
            <w:r>
              <w:t>strumenti del disegno più adeguati.</w:t>
            </w:r>
          </w:p>
          <w:p w:rsidR="00D5670E" w:rsidRDefault="00D5670E" w:rsidP="00D5670E"/>
          <w:p w:rsidR="00D5670E" w:rsidRDefault="00D5670E" w:rsidP="00D5670E">
            <w:r>
              <w:t>Utilizzare il CAD in semplici</w:t>
            </w:r>
          </w:p>
          <w:p w:rsidR="00D5670E" w:rsidRDefault="00D5670E" w:rsidP="00D5670E">
            <w:r>
              <w:lastRenderedPageBreak/>
              <w:t>contesti, ove rilevante.</w:t>
            </w:r>
          </w:p>
        </w:tc>
        <w:tc>
          <w:tcPr>
            <w:tcW w:w="4731" w:type="dxa"/>
            <w:gridSpan w:val="5"/>
            <w:shd w:val="clear" w:color="auto" w:fill="auto"/>
          </w:tcPr>
          <w:p w:rsidR="00D5670E" w:rsidRDefault="00D5670E" w:rsidP="00D5670E">
            <w:r>
              <w:lastRenderedPageBreak/>
              <w:t>Materiali per il disegno e</w:t>
            </w:r>
          </w:p>
          <w:p w:rsidR="00D5670E" w:rsidRDefault="00D5670E" w:rsidP="00D5670E">
            <w:r>
              <w:t>codici comunicativi.</w:t>
            </w:r>
          </w:p>
        </w:tc>
        <w:tc>
          <w:tcPr>
            <w:tcW w:w="4653" w:type="dxa"/>
            <w:gridSpan w:val="6"/>
            <w:shd w:val="clear" w:color="auto" w:fill="auto"/>
          </w:tcPr>
          <w:p w:rsidR="00D5670E" w:rsidRDefault="00D5670E" w:rsidP="00D5670E">
            <w:pPr>
              <w:ind w:left="318"/>
              <w:jc w:val="left"/>
              <w:rPr>
                <w:color w:val="000000"/>
                <w:sz w:val="20"/>
                <w:szCs w:val="20"/>
              </w:rPr>
            </w:pPr>
          </w:p>
          <w:p w:rsidR="00D5670E" w:rsidRPr="0084032F" w:rsidRDefault="00D5670E" w:rsidP="00D5670E">
            <w:pPr>
              <w:ind w:left="318"/>
              <w:jc w:val="left"/>
              <w:rPr>
                <w:sz w:val="20"/>
                <w:szCs w:val="20"/>
              </w:rPr>
            </w:pPr>
          </w:p>
          <w:p w:rsidR="00D5670E" w:rsidRPr="00BC134D" w:rsidRDefault="00D5670E" w:rsidP="004C6AF3">
            <w:pPr>
              <w:numPr>
                <w:ilvl w:val="0"/>
                <w:numId w:val="30"/>
              </w:numPr>
              <w:ind w:left="318" w:hanging="284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Present perfect continuous</w:t>
            </w:r>
          </w:p>
          <w:p w:rsidR="00D5670E" w:rsidRPr="00BC134D" w:rsidRDefault="00D5670E" w:rsidP="004C6AF3">
            <w:pPr>
              <w:numPr>
                <w:ilvl w:val="0"/>
                <w:numId w:val="30"/>
              </w:numPr>
              <w:ind w:left="318" w:hanging="284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For and since</w:t>
            </w:r>
          </w:p>
          <w:p w:rsidR="00D5670E" w:rsidRPr="00BC134D" w:rsidRDefault="00D5670E" w:rsidP="004C6AF3">
            <w:pPr>
              <w:numPr>
                <w:ilvl w:val="0"/>
                <w:numId w:val="30"/>
              </w:numPr>
              <w:ind w:left="318" w:hanging="284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Defining relative clauses</w:t>
            </w:r>
          </w:p>
          <w:p w:rsidR="00D5670E" w:rsidRPr="00B16C70" w:rsidRDefault="00D5670E" w:rsidP="004C6AF3">
            <w:pPr>
              <w:numPr>
                <w:ilvl w:val="0"/>
                <w:numId w:val="30"/>
              </w:numPr>
              <w:ind w:left="318" w:hanging="284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Question tags</w:t>
            </w:r>
          </w:p>
        </w:tc>
      </w:tr>
      <w:tr w:rsidR="00D5670E" w:rsidRPr="009765E9" w:rsidTr="00D5670E">
        <w:tc>
          <w:tcPr>
            <w:tcW w:w="14297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prova esperta relativa all’unità formativa:</w:t>
            </w:r>
          </w:p>
        </w:tc>
        <w:tc>
          <w:tcPr>
            <w:tcW w:w="6938" w:type="dxa"/>
          </w:tcPr>
          <w:p w:rsidR="00D5670E" w:rsidRPr="009765E9" w:rsidRDefault="00D5670E" w:rsidP="00D5670E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6940" w:type="dxa"/>
            <w:vAlign w:val="center"/>
          </w:tcPr>
          <w:p w:rsidR="00D5670E" w:rsidRPr="00F8138F" w:rsidRDefault="00D5670E" w:rsidP="00D5670E">
            <w:pPr>
              <w:ind w:left="318"/>
              <w:rPr>
                <w:color w:val="000000"/>
                <w:sz w:val="20"/>
                <w:szCs w:val="20"/>
              </w:rPr>
            </w:pPr>
          </w:p>
          <w:p w:rsidR="00D5670E" w:rsidRPr="005D6A4C" w:rsidRDefault="00D5670E" w:rsidP="004C6AF3">
            <w:pPr>
              <w:numPr>
                <w:ilvl w:val="0"/>
                <w:numId w:val="30"/>
              </w:numPr>
              <w:ind w:left="318" w:hanging="284"/>
              <w:rPr>
                <w:b/>
                <w:smallCap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fr-FR"/>
              </w:rPr>
              <w:t>Making choices</w:t>
            </w:r>
          </w:p>
          <w:p w:rsidR="00D5670E" w:rsidRPr="00B16C70" w:rsidRDefault="00D5670E" w:rsidP="004C6AF3">
            <w:pPr>
              <w:numPr>
                <w:ilvl w:val="0"/>
                <w:numId w:val="30"/>
              </w:numPr>
              <w:ind w:left="318" w:hanging="284"/>
              <w:rPr>
                <w:b/>
                <w:smallCap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fr-FR"/>
              </w:rPr>
              <w:t xml:space="preserve">The pronunciation of </w:t>
            </w:r>
            <w:r>
              <w:rPr>
                <w:i/>
                <w:color w:val="000000"/>
                <w:sz w:val="20"/>
                <w:szCs w:val="20"/>
                <w:lang w:val="fr-FR"/>
              </w:rPr>
              <w:t>for</w:t>
            </w:r>
          </w:p>
        </w:tc>
      </w:tr>
      <w:tr w:rsidR="00D5670E" w:rsidRPr="00C24FC3" w:rsidTr="00D5670E">
        <w:trPr>
          <w:gridAfter w:val="2"/>
          <w:wAfter w:w="13878" w:type="dxa"/>
        </w:trPr>
        <w:tc>
          <w:tcPr>
            <w:tcW w:w="14297" w:type="dxa"/>
            <w:gridSpan w:val="15"/>
            <w:shd w:val="clear" w:color="auto" w:fill="auto"/>
          </w:tcPr>
          <w:p w:rsidR="00D5670E" w:rsidRPr="00C24FC3" w:rsidRDefault="00D5670E" w:rsidP="00D5670E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4"/>
                <w:szCs w:val="24"/>
                <w:lang w:val="en-GB" w:eastAsia="it-IT"/>
              </w:rPr>
            </w:pPr>
            <w:r w:rsidRPr="006C464F">
              <w:rPr>
                <w:color w:val="000000"/>
                <w:sz w:val="24"/>
                <w:szCs w:val="24"/>
                <w:lang w:val="en-GB"/>
              </w:rPr>
              <w:t>Describe how teenagers use money in Italy</w:t>
            </w:r>
            <w:r w:rsidRPr="006C464F">
              <w:rPr>
                <w:b/>
                <w:color w:val="000000"/>
                <w:sz w:val="24"/>
                <w:szCs w:val="24"/>
                <w:lang w:val="en-GB"/>
              </w:rPr>
              <w:t>.</w:t>
            </w:r>
          </w:p>
        </w:tc>
      </w:tr>
    </w:tbl>
    <w:p w:rsidR="00D5670E" w:rsidRPr="00C24FC3" w:rsidRDefault="00D5670E" w:rsidP="00D5670E">
      <w:pPr>
        <w:rPr>
          <w:b/>
          <w:sz w:val="22"/>
          <w:szCs w:val="22"/>
          <w:lang w:val="en-GB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5"/>
        <w:gridCol w:w="423"/>
        <w:gridCol w:w="852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1"/>
        <w:gridCol w:w="442"/>
      </w:tblGrid>
      <w:tr w:rsidR="00D5670E" w:rsidRPr="009765E9" w:rsidTr="00D5670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3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5670E" w:rsidRPr="009765E9" w:rsidTr="00D5670E"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5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II</w:t>
            </w:r>
          </w:p>
        </w:tc>
        <w:tc>
          <w:tcPr>
            <w:tcW w:w="826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b/>
                <w:bCs/>
                <w:szCs w:val="28"/>
              </w:rPr>
              <w:t xml:space="preserve"> </w:t>
            </w:r>
            <w:r w:rsidRPr="006D1D2F">
              <w:rPr>
                <w:bCs/>
                <w:szCs w:val="28"/>
              </w:rPr>
              <w:t>INDUSTRIA E ARTIGIANATO PER IL MADE IN ITALY</w:t>
            </w:r>
          </w:p>
        </w:tc>
      </w:tr>
      <w:tr w:rsidR="00D5670E" w:rsidRPr="009765E9" w:rsidTr="00D5670E">
        <w:tc>
          <w:tcPr>
            <w:tcW w:w="16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56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C24FC3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C24FC3">
              <w:rPr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Living the time of your life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86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INGLESE</w:t>
            </w:r>
          </w:p>
        </w:tc>
      </w:tr>
      <w:tr w:rsidR="00D5670E" w:rsidRPr="009765E9" w:rsidTr="00D5670E">
        <w:tc>
          <w:tcPr>
            <w:tcW w:w="135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c>
          <w:tcPr>
            <w:tcW w:w="3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52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04423D" w:rsidRDefault="00D5670E" w:rsidP="004C6AF3">
            <w:pPr>
              <w:numPr>
                <w:ilvl w:val="0"/>
                <w:numId w:val="28"/>
              </w:numPr>
              <w:rPr>
                <w:bCs/>
              </w:rPr>
            </w:pPr>
            <w:r w:rsidRPr="0004423D">
              <w:rPr>
                <w:bCs/>
              </w:rPr>
              <w:t>Utilizzare una lingua straniera per i principali scopi comunicativi ed operativi</w:t>
            </w:r>
          </w:p>
          <w:p w:rsidR="00D5670E" w:rsidRPr="006A4F6E" w:rsidRDefault="00D5670E" w:rsidP="004C6AF3">
            <w:pPr>
              <w:numPr>
                <w:ilvl w:val="0"/>
                <w:numId w:val="28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F6E">
              <w:rPr>
                <w:bCs/>
              </w:rPr>
              <w:t>Utilizzare gli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strumenti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fondamentali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per una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fruizione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consapevole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del patrimonio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artistico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3631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shd w:val="clear" w:color="auto" w:fill="auto"/>
          </w:tcPr>
          <w:p w:rsidR="00D5670E" w:rsidRPr="009765E9" w:rsidRDefault="00D5670E" w:rsidP="00D5670E">
            <w:pPr>
              <w:rPr>
                <w:sz w:val="22"/>
                <w:szCs w:val="22"/>
              </w:rPr>
            </w:pPr>
            <w:r>
              <w:t xml:space="preserve"> </w:t>
            </w:r>
          </w:p>
        </w:tc>
      </w:tr>
      <w:tr w:rsidR="00D5670E" w:rsidRPr="009765E9" w:rsidTr="00D5670E">
        <w:tc>
          <w:tcPr>
            <w:tcW w:w="3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5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sz w:val="22"/>
                <w:szCs w:val="22"/>
              </w:rPr>
            </w:pPr>
            <w:r>
              <w:t>Realizzare e presentare modelli fisici di semplici manufatti e/o parti di manufatti, con caratteristiche dimensionali corrispondenti a quanto previsto dal progetto</w:t>
            </w:r>
          </w:p>
        </w:tc>
      </w:tr>
      <w:tr w:rsidR="00D5670E" w:rsidRPr="009765E9" w:rsidTr="00D5670E">
        <w:tc>
          <w:tcPr>
            <w:tcW w:w="1384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16</w:t>
            </w:r>
          </w:p>
        </w:tc>
      </w:tr>
      <w:tr w:rsidR="00D5670E" w:rsidRPr="009765E9" w:rsidTr="00D5670E">
        <w:trPr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trHeight w:val="685"/>
        </w:trPr>
        <w:tc>
          <w:tcPr>
            <w:tcW w:w="363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782"/>
        </w:trPr>
        <w:tc>
          <w:tcPr>
            <w:tcW w:w="363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490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2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50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9765E9" w:rsidTr="00D5670E">
        <w:trPr>
          <w:trHeight w:val="869"/>
        </w:trPr>
        <w:tc>
          <w:tcPr>
            <w:tcW w:w="4906" w:type="dxa"/>
            <w:gridSpan w:val="4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Comprendere i punti principali di messaggi e annunci semplici e chiari su argomenti di interesse personale, quotidiano, sociale o professionale</w:t>
            </w: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Ricercare informazioni all’interno di testi di breve estensione di interesse personale, quotidiano, sociale o professionale</w:t>
            </w: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Descrivere in maniera semplice esperienze ed eventi, relativi all’ambito personale e sociale</w:t>
            </w:r>
          </w:p>
          <w:p w:rsidR="00D5670E" w:rsidRPr="00F71742" w:rsidRDefault="00D5670E" w:rsidP="00D5670E">
            <w:pPr>
              <w:rPr>
                <w:bCs/>
              </w:rPr>
            </w:pPr>
          </w:p>
          <w:p w:rsidR="00D5670E" w:rsidRPr="00F71742" w:rsidRDefault="00D5670E" w:rsidP="00D5670E">
            <w:pPr>
              <w:rPr>
                <w:bCs/>
              </w:rPr>
            </w:pPr>
          </w:p>
        </w:tc>
        <w:tc>
          <w:tcPr>
            <w:tcW w:w="4727" w:type="dxa"/>
            <w:gridSpan w:val="5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Lessico di base su argomenti di vita quotidiana , sociale e professionale</w:t>
            </w:r>
          </w:p>
          <w:p w:rsidR="00D5670E" w:rsidRPr="00F71742" w:rsidRDefault="00D5670E" w:rsidP="00D5670E">
            <w:pPr>
              <w:rPr>
                <w:bCs/>
              </w:rPr>
            </w:pP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Uso del dizionario bilingue</w:t>
            </w:r>
          </w:p>
        </w:tc>
        <w:tc>
          <w:tcPr>
            <w:tcW w:w="4650" w:type="dxa"/>
            <w:gridSpan w:val="6"/>
            <w:shd w:val="clear" w:color="auto" w:fill="auto"/>
          </w:tcPr>
          <w:p w:rsidR="00D5670E" w:rsidRPr="009445D9" w:rsidRDefault="00D5670E" w:rsidP="004C6AF3">
            <w:pPr>
              <w:pStyle w:val="Paragrafoelenco"/>
              <w:numPr>
                <w:ilvl w:val="0"/>
                <w:numId w:val="36"/>
              </w:numPr>
              <w:rPr>
                <w:sz w:val="20"/>
                <w:szCs w:val="20"/>
                <w:lang w:val="en-GB"/>
              </w:rPr>
            </w:pPr>
            <w:r w:rsidRPr="009445D9">
              <w:rPr>
                <w:sz w:val="20"/>
                <w:szCs w:val="20"/>
                <w:lang w:val="en-GB"/>
              </w:rPr>
              <w:t>Around the town</w:t>
            </w:r>
          </w:p>
        </w:tc>
      </w:tr>
      <w:tr w:rsidR="00D5670E" w:rsidRPr="009765E9" w:rsidTr="00D5670E">
        <w:trPr>
          <w:trHeight w:val="869"/>
        </w:trPr>
        <w:tc>
          <w:tcPr>
            <w:tcW w:w="4906" w:type="dxa"/>
            <w:gridSpan w:val="4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 xml:space="preserve">• Utilizzare in modo adeguato le strutture grammaticali </w:t>
            </w:r>
          </w:p>
        </w:tc>
        <w:tc>
          <w:tcPr>
            <w:tcW w:w="4727" w:type="dxa"/>
            <w:gridSpan w:val="5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Regole grammaticali fondamentali</w:t>
            </w:r>
          </w:p>
        </w:tc>
        <w:tc>
          <w:tcPr>
            <w:tcW w:w="4650" w:type="dxa"/>
            <w:gridSpan w:val="6"/>
            <w:shd w:val="clear" w:color="auto" w:fill="auto"/>
          </w:tcPr>
          <w:p w:rsidR="00D5670E" w:rsidRPr="009445D9" w:rsidRDefault="00D5670E" w:rsidP="004C6AF3">
            <w:pPr>
              <w:pStyle w:val="Paragrafoelenco"/>
              <w:numPr>
                <w:ilvl w:val="0"/>
                <w:numId w:val="36"/>
              </w:numPr>
              <w:rPr>
                <w:sz w:val="20"/>
                <w:szCs w:val="20"/>
                <w:lang w:val="en-GB"/>
              </w:rPr>
            </w:pPr>
            <w:r w:rsidRPr="009445D9">
              <w:rPr>
                <w:sz w:val="20"/>
                <w:szCs w:val="20"/>
                <w:lang w:val="en-GB"/>
              </w:rPr>
              <w:t>Sightseeing</w:t>
            </w:r>
          </w:p>
        </w:tc>
      </w:tr>
      <w:tr w:rsidR="00D5670E" w:rsidRPr="009765E9" w:rsidTr="00D5670E">
        <w:trPr>
          <w:trHeight w:val="869"/>
        </w:trPr>
        <w:tc>
          <w:tcPr>
            <w:tcW w:w="4906" w:type="dxa"/>
            <w:gridSpan w:val="4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Interagire in conversazioni brevi e</w:t>
            </w: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semplici su temi di interesse personale,</w:t>
            </w: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quotidiano, sociale o professionale</w:t>
            </w:r>
          </w:p>
        </w:tc>
        <w:tc>
          <w:tcPr>
            <w:tcW w:w="4727" w:type="dxa"/>
            <w:gridSpan w:val="5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Corretta pronuncia di un repertorio di parole e frasi memorizzate di uso comune</w:t>
            </w:r>
          </w:p>
        </w:tc>
        <w:tc>
          <w:tcPr>
            <w:tcW w:w="4650" w:type="dxa"/>
            <w:gridSpan w:val="6"/>
            <w:shd w:val="clear" w:color="auto" w:fill="auto"/>
          </w:tcPr>
          <w:p w:rsidR="00D5670E" w:rsidRDefault="00D5670E" w:rsidP="00D5670E">
            <w:r w:rsidRPr="009445D9">
              <w:rPr>
                <w:sz w:val="20"/>
                <w:szCs w:val="20"/>
                <w:lang w:val="en-GB"/>
              </w:rPr>
              <w:t>Adjectives to describe places</w:t>
            </w:r>
          </w:p>
        </w:tc>
      </w:tr>
      <w:tr w:rsidR="00D5670E" w:rsidRPr="009765E9" w:rsidTr="00D5670E">
        <w:trPr>
          <w:trHeight w:val="869"/>
        </w:trPr>
        <w:tc>
          <w:tcPr>
            <w:tcW w:w="4906" w:type="dxa"/>
            <w:gridSpan w:val="4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Scrivere brevi testi di interesse personale, quotidiano, sociale o professionale</w:t>
            </w: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lastRenderedPageBreak/>
              <w:t>• Scrivere correttamente semplici testi su tematiche coerenti con i percorsi di studio</w:t>
            </w:r>
          </w:p>
        </w:tc>
        <w:tc>
          <w:tcPr>
            <w:tcW w:w="4727" w:type="dxa"/>
            <w:gridSpan w:val="5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lastRenderedPageBreak/>
              <w:t>• Semplici modalità di scrittura: messaggi brevi, lettera informale</w:t>
            </w:r>
          </w:p>
        </w:tc>
        <w:tc>
          <w:tcPr>
            <w:tcW w:w="4650" w:type="dxa"/>
            <w:gridSpan w:val="6"/>
            <w:shd w:val="clear" w:color="auto" w:fill="auto"/>
          </w:tcPr>
          <w:p w:rsidR="00D5670E" w:rsidRDefault="00D5670E" w:rsidP="00D5670E">
            <w:pPr>
              <w:ind w:left="318"/>
              <w:jc w:val="left"/>
              <w:rPr>
                <w:color w:val="000000"/>
                <w:sz w:val="20"/>
                <w:szCs w:val="20"/>
              </w:rPr>
            </w:pPr>
          </w:p>
          <w:p w:rsidR="00D5670E" w:rsidRPr="0084032F" w:rsidRDefault="00D5670E" w:rsidP="00D5670E">
            <w:pPr>
              <w:ind w:left="318"/>
              <w:jc w:val="left"/>
              <w:rPr>
                <w:sz w:val="20"/>
                <w:szCs w:val="20"/>
              </w:rPr>
            </w:pPr>
          </w:p>
          <w:p w:rsidR="00D5670E" w:rsidRPr="00AD7945" w:rsidRDefault="00D5670E" w:rsidP="004C6AF3">
            <w:pPr>
              <w:numPr>
                <w:ilvl w:val="0"/>
                <w:numId w:val="30"/>
              </w:numPr>
              <w:ind w:left="318" w:hanging="284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Zero and first conditional</w:t>
            </w:r>
          </w:p>
          <w:p w:rsidR="00D5670E" w:rsidRPr="00244FFE" w:rsidRDefault="00D5670E" w:rsidP="004C6AF3">
            <w:pPr>
              <w:numPr>
                <w:ilvl w:val="0"/>
                <w:numId w:val="30"/>
              </w:numPr>
              <w:ind w:left="318" w:hanging="284"/>
              <w:jc w:val="left"/>
              <w:rPr>
                <w:sz w:val="20"/>
                <w:szCs w:val="20"/>
                <w:lang w:val="en-GB"/>
              </w:rPr>
            </w:pPr>
            <w:r w:rsidRPr="00244FFE">
              <w:rPr>
                <w:i/>
                <w:sz w:val="20"/>
                <w:szCs w:val="20"/>
                <w:lang w:val="en-GB"/>
              </w:rPr>
              <w:t>When, unless, as soon as, before, after, until</w:t>
            </w:r>
          </w:p>
          <w:p w:rsidR="00D5670E" w:rsidRDefault="00D5670E" w:rsidP="004C6AF3">
            <w:pPr>
              <w:numPr>
                <w:ilvl w:val="0"/>
                <w:numId w:val="30"/>
              </w:numPr>
              <w:ind w:left="318" w:hanging="28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Modal verbs for deductions</w:t>
            </w:r>
          </w:p>
          <w:p w:rsidR="00D5670E" w:rsidRPr="00B16C70" w:rsidRDefault="00D5670E" w:rsidP="004C6AF3">
            <w:pPr>
              <w:numPr>
                <w:ilvl w:val="0"/>
                <w:numId w:val="30"/>
              </w:numPr>
              <w:ind w:left="318" w:hanging="28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Degree modifiers</w:t>
            </w:r>
          </w:p>
        </w:tc>
      </w:tr>
      <w:tr w:rsidR="00D5670E" w:rsidRPr="009765E9" w:rsidTr="00D5670E">
        <w:trPr>
          <w:trHeight w:val="869"/>
        </w:trPr>
        <w:tc>
          <w:tcPr>
            <w:tcW w:w="4906" w:type="dxa"/>
            <w:gridSpan w:val="4"/>
            <w:shd w:val="clear" w:color="auto" w:fill="auto"/>
          </w:tcPr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lastRenderedPageBreak/>
              <w:t>• Riconoscere e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apprezzare le opere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d’arte</w:t>
            </w:r>
          </w:p>
        </w:tc>
        <w:tc>
          <w:tcPr>
            <w:tcW w:w="4727" w:type="dxa"/>
            <w:gridSpan w:val="5"/>
            <w:shd w:val="clear" w:color="auto" w:fill="auto"/>
          </w:tcPr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• Elementi fondamentali per la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lettura/ascolto di un’opera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d’arte (pittura, architettura,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plastica, fotografia, film,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musica…..)</w:t>
            </w:r>
          </w:p>
        </w:tc>
        <w:tc>
          <w:tcPr>
            <w:tcW w:w="4650" w:type="dxa"/>
            <w:gridSpan w:val="6"/>
            <w:shd w:val="clear" w:color="auto" w:fill="auto"/>
            <w:vAlign w:val="center"/>
          </w:tcPr>
          <w:p w:rsidR="00D5670E" w:rsidRPr="00F8138F" w:rsidRDefault="00D5670E" w:rsidP="00D5670E">
            <w:pPr>
              <w:ind w:left="318"/>
              <w:rPr>
                <w:color w:val="000000"/>
                <w:sz w:val="20"/>
                <w:szCs w:val="20"/>
              </w:rPr>
            </w:pPr>
          </w:p>
          <w:p w:rsidR="00D5670E" w:rsidRPr="00AD7945" w:rsidRDefault="00D5670E" w:rsidP="004C6AF3">
            <w:pPr>
              <w:numPr>
                <w:ilvl w:val="0"/>
                <w:numId w:val="30"/>
              </w:numPr>
              <w:ind w:left="318" w:hanging="284"/>
              <w:rPr>
                <w:b/>
                <w:smallCap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Agreeing, disagreeing  and contradicting people</w:t>
            </w:r>
          </w:p>
          <w:p w:rsidR="00D5670E" w:rsidRPr="00B16C70" w:rsidRDefault="00D5670E" w:rsidP="004C6AF3">
            <w:pPr>
              <w:numPr>
                <w:ilvl w:val="0"/>
                <w:numId w:val="30"/>
              </w:numPr>
              <w:ind w:left="318" w:hanging="284"/>
              <w:rPr>
                <w:b/>
                <w:smallCap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Word stess</w:t>
            </w:r>
          </w:p>
        </w:tc>
      </w:tr>
      <w:tr w:rsidR="00D5670E" w:rsidRPr="009765E9" w:rsidTr="00D5670E">
        <w:trPr>
          <w:trHeight w:val="869"/>
        </w:trPr>
        <w:tc>
          <w:tcPr>
            <w:tcW w:w="4906" w:type="dxa"/>
            <w:gridSpan w:val="4"/>
            <w:shd w:val="clear" w:color="auto" w:fill="auto"/>
          </w:tcPr>
          <w:p w:rsidR="00D5670E" w:rsidRDefault="00D5670E" w:rsidP="00D5670E">
            <w:r>
              <w:t>Interpretare le informazioni</w:t>
            </w:r>
          </w:p>
          <w:p w:rsidR="00D5670E" w:rsidRDefault="00D5670E" w:rsidP="00D5670E">
            <w:r>
              <w:t>contenute in un disegno</w:t>
            </w:r>
          </w:p>
          <w:p w:rsidR="00D5670E" w:rsidRDefault="00D5670E" w:rsidP="00D5670E">
            <w:r>
              <w:t>tecnico/artistico.</w:t>
            </w:r>
          </w:p>
        </w:tc>
        <w:tc>
          <w:tcPr>
            <w:tcW w:w="4727" w:type="dxa"/>
            <w:gridSpan w:val="5"/>
            <w:shd w:val="clear" w:color="auto" w:fill="auto"/>
          </w:tcPr>
          <w:p w:rsidR="00D5670E" w:rsidRDefault="00D5670E" w:rsidP="00D5670E">
            <w:r>
              <w:t>Documentazione tecnica</w:t>
            </w:r>
          </w:p>
          <w:p w:rsidR="00D5670E" w:rsidRDefault="00D5670E" w:rsidP="00D5670E">
            <w:r>
              <w:t>di base ove rilevante in relazione al settore di attività.</w:t>
            </w:r>
          </w:p>
        </w:tc>
        <w:tc>
          <w:tcPr>
            <w:tcW w:w="4650" w:type="dxa"/>
            <w:gridSpan w:val="6"/>
            <w:shd w:val="clear" w:color="auto" w:fill="auto"/>
          </w:tcPr>
          <w:p w:rsidR="00D5670E" w:rsidRPr="0012741B" w:rsidRDefault="00D5670E" w:rsidP="00D5670E">
            <w:pPr>
              <w:ind w:left="318"/>
              <w:rPr>
                <w:b/>
                <w:smallCaps/>
                <w:color w:val="000000"/>
                <w:sz w:val="20"/>
                <w:szCs w:val="20"/>
              </w:rPr>
            </w:pPr>
          </w:p>
          <w:p w:rsidR="00D5670E" w:rsidRPr="00B16C70" w:rsidRDefault="00D5670E" w:rsidP="004C6AF3">
            <w:pPr>
              <w:numPr>
                <w:ilvl w:val="0"/>
                <w:numId w:val="30"/>
              </w:numPr>
              <w:ind w:left="318" w:hanging="284"/>
              <w:rPr>
                <w:b/>
                <w:smallCap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fr-FR"/>
              </w:rPr>
              <w:t>Keeping a mistake checklist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D5670E" w:rsidRPr="00C24FC3" w:rsidTr="00D5670E">
        <w:tc>
          <w:tcPr>
            <w:tcW w:w="14283" w:type="dxa"/>
            <w:gridSpan w:val="15"/>
            <w:shd w:val="clear" w:color="auto" w:fill="auto"/>
          </w:tcPr>
          <w:p w:rsidR="00D5670E" w:rsidRPr="00C24FC3" w:rsidRDefault="00D5670E" w:rsidP="00D5670E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4"/>
                <w:szCs w:val="24"/>
                <w:lang w:val="en-GB" w:eastAsia="it-IT"/>
              </w:rPr>
            </w:pPr>
            <w:r w:rsidRPr="006C464F">
              <w:rPr>
                <w:color w:val="000000"/>
                <w:sz w:val="24"/>
                <w:szCs w:val="24"/>
                <w:lang w:val="en-GB"/>
              </w:rPr>
              <w:t>City vs country: Where’s the best place to live</w:t>
            </w:r>
          </w:p>
        </w:tc>
      </w:tr>
    </w:tbl>
    <w:p w:rsidR="00D5670E" w:rsidRPr="00C24FC3" w:rsidRDefault="00D5670E" w:rsidP="00D5670E">
      <w:pPr>
        <w:rPr>
          <w:b/>
          <w:sz w:val="22"/>
          <w:szCs w:val="22"/>
          <w:lang w:val="en-GB"/>
        </w:rPr>
      </w:pPr>
    </w:p>
    <w:tbl>
      <w:tblPr>
        <w:tblW w:w="29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971"/>
        <w:gridCol w:w="423"/>
        <w:gridCol w:w="854"/>
        <w:gridCol w:w="1115"/>
        <w:gridCol w:w="1271"/>
        <w:gridCol w:w="353"/>
        <w:gridCol w:w="1384"/>
        <w:gridCol w:w="611"/>
        <w:gridCol w:w="664"/>
        <w:gridCol w:w="607"/>
        <w:gridCol w:w="423"/>
        <w:gridCol w:w="2238"/>
        <w:gridCol w:w="282"/>
        <w:gridCol w:w="419"/>
        <w:gridCol w:w="7492"/>
        <w:gridCol w:w="7492"/>
      </w:tblGrid>
      <w:tr w:rsidR="00D5670E" w:rsidRPr="009765E9" w:rsidTr="00D5670E">
        <w:trPr>
          <w:gridAfter w:val="2"/>
          <w:wAfter w:w="14984" w:type="dxa"/>
        </w:trPr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4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5670E" w:rsidRPr="009765E9" w:rsidTr="00D5670E">
        <w:trPr>
          <w:gridAfter w:val="2"/>
          <w:wAfter w:w="14984" w:type="dxa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II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b/>
                <w:bCs/>
                <w:szCs w:val="28"/>
              </w:rPr>
              <w:t xml:space="preserve"> </w:t>
            </w:r>
            <w:r w:rsidRPr="006D1D2F">
              <w:rPr>
                <w:bCs/>
                <w:szCs w:val="28"/>
              </w:rPr>
              <w:t>INDUSTRIA E ARTIGIANATO PER IL MADE IN ITALY</w:t>
            </w:r>
          </w:p>
        </w:tc>
      </w:tr>
      <w:tr w:rsidR="00D5670E" w:rsidRPr="009765E9" w:rsidTr="00D5670E">
        <w:trPr>
          <w:gridAfter w:val="2"/>
          <w:wAfter w:w="14984" w:type="dxa"/>
        </w:trPr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INGLESE</w:t>
            </w: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D5670E" w:rsidRPr="009765E9" w:rsidTr="00D5670E">
        <w:trPr>
          <w:gridAfter w:val="2"/>
          <w:wAfter w:w="14984" w:type="dxa"/>
        </w:trPr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D5670E" w:rsidRPr="009765E9" w:rsidTr="00D5670E">
        <w:trPr>
          <w:gridAfter w:val="2"/>
          <w:wAfter w:w="14984" w:type="dxa"/>
        </w:trPr>
        <w:tc>
          <w:tcPr>
            <w:tcW w:w="14283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rPr>
          <w:gridAfter w:val="2"/>
          <w:wAfter w:w="14984" w:type="dxa"/>
        </w:trPr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D5670E" w:rsidRPr="006A4F6E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F6E">
              <w:rPr>
                <w:bCs/>
              </w:rPr>
              <w:t>Utilizzare e produrre testi multimediali</w:t>
            </w:r>
          </w:p>
        </w:tc>
      </w:tr>
      <w:tr w:rsidR="00D5670E" w:rsidRPr="009765E9" w:rsidTr="00D5670E">
        <w:trPr>
          <w:gridAfter w:val="2"/>
          <w:wAfter w:w="14984" w:type="dxa"/>
        </w:trPr>
        <w:tc>
          <w:tcPr>
            <w:tcW w:w="3639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D5670E" w:rsidRPr="009765E9" w:rsidRDefault="00D5670E" w:rsidP="00D5670E">
            <w:pPr>
              <w:rPr>
                <w:sz w:val="22"/>
                <w:szCs w:val="22"/>
              </w:rPr>
            </w:pPr>
            <w:r>
              <w:t xml:space="preserve"> </w:t>
            </w:r>
          </w:p>
        </w:tc>
      </w:tr>
      <w:tr w:rsidR="00D5670E" w:rsidRPr="009765E9" w:rsidTr="00D5670E">
        <w:trPr>
          <w:gridAfter w:val="2"/>
          <w:wAfter w:w="14984" w:type="dxa"/>
        </w:trPr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di cui al decreto n.766 del 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sz w:val="22"/>
                <w:szCs w:val="22"/>
              </w:rPr>
            </w:pPr>
            <w:r>
              <w:lastRenderedPageBreak/>
              <w:t xml:space="preserve">Osservare, descrivere ed analizzare i fenomeni base appartenenti alla realtà organizzativa industriale/commerciale e riconoscere, nelle varie forme, i concetti economici essenziali e </w:t>
            </w:r>
            <w:r>
              <w:lastRenderedPageBreak/>
              <w:t>del mercato nel quale si opera</w:t>
            </w:r>
          </w:p>
        </w:tc>
      </w:tr>
      <w:tr w:rsidR="00D5670E" w:rsidRPr="009765E9" w:rsidTr="00D5670E">
        <w:trPr>
          <w:gridAfter w:val="2"/>
          <w:wAfter w:w="14984" w:type="dxa"/>
        </w:trPr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gridAfter w:val="2"/>
          <w:wAfter w:w="14984" w:type="dxa"/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gridAfter w:val="2"/>
          <w:wAfter w:w="14984" w:type="dxa"/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gridAfter w:val="2"/>
          <w:wAfter w:w="14984" w:type="dxa"/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gridAfter w:val="2"/>
          <w:wAfter w:w="14984" w:type="dxa"/>
        </w:trPr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9765E9" w:rsidTr="00D5670E">
        <w:trPr>
          <w:gridAfter w:val="2"/>
          <w:wAfter w:w="14984" w:type="dxa"/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• Comprendere i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prodotti della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comunicazione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audiovisiva</w:t>
            </w:r>
          </w:p>
        </w:tc>
        <w:tc>
          <w:tcPr>
            <w:tcW w:w="4734" w:type="dxa"/>
            <w:gridSpan w:val="5"/>
            <w:shd w:val="clear" w:color="auto" w:fill="auto"/>
          </w:tcPr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• Principali componenti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strutturali ed espressive di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un prodotto audiovisivo</w:t>
            </w:r>
          </w:p>
        </w:tc>
        <w:tc>
          <w:tcPr>
            <w:tcW w:w="4633" w:type="dxa"/>
            <w:gridSpan w:val="6"/>
            <w:shd w:val="clear" w:color="auto" w:fill="auto"/>
          </w:tcPr>
          <w:p w:rsidR="00D5670E" w:rsidRPr="00E7798C" w:rsidRDefault="00D5670E" w:rsidP="004C6AF3">
            <w:pPr>
              <w:numPr>
                <w:ilvl w:val="0"/>
                <w:numId w:val="30"/>
              </w:numPr>
              <w:ind w:left="318" w:hanging="284"/>
              <w:jc w:val="left"/>
              <w:rPr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Present perfect simple vs present perfect continuous</w:t>
            </w:r>
          </w:p>
          <w:p w:rsidR="00D5670E" w:rsidRPr="00E7798C" w:rsidRDefault="00D5670E" w:rsidP="004C6AF3">
            <w:pPr>
              <w:numPr>
                <w:ilvl w:val="0"/>
                <w:numId w:val="30"/>
              </w:numPr>
              <w:ind w:left="318" w:hanging="284"/>
              <w:jc w:val="left"/>
              <w:rPr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Non defining relative clauses</w:t>
            </w:r>
          </w:p>
          <w:p w:rsidR="00D5670E" w:rsidRPr="0055169A" w:rsidRDefault="00D5670E" w:rsidP="004C6AF3">
            <w:pPr>
              <w:numPr>
                <w:ilvl w:val="0"/>
                <w:numId w:val="30"/>
              </w:numPr>
              <w:ind w:left="318" w:hanging="284"/>
              <w:jc w:val="left"/>
              <w:rPr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Infinitive of purpose</w:t>
            </w:r>
          </w:p>
          <w:p w:rsidR="00D5670E" w:rsidRPr="00011E0C" w:rsidRDefault="00D5670E" w:rsidP="00D5670E">
            <w:pPr>
              <w:rPr>
                <w:b/>
                <w:bCs/>
              </w:rPr>
            </w:pPr>
          </w:p>
        </w:tc>
      </w:tr>
      <w:tr w:rsidR="00D5670E" w:rsidRPr="009765E9" w:rsidTr="00D5670E">
        <w:trPr>
          <w:gridAfter w:val="2"/>
          <w:wAfter w:w="14984" w:type="dxa"/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Elaborare prodotti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multimediali (testi,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immagini, suoni , ecc.),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anche con tecnologie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digitali</w:t>
            </w:r>
          </w:p>
        </w:tc>
        <w:tc>
          <w:tcPr>
            <w:tcW w:w="4734" w:type="dxa"/>
            <w:gridSpan w:val="5"/>
            <w:shd w:val="clear" w:color="auto" w:fill="auto"/>
          </w:tcPr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• Semplici applicazioni per la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elaborazione audio e video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• Uso essenziale della</w:t>
            </w:r>
          </w:p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comunicazione telematica</w:t>
            </w:r>
          </w:p>
        </w:tc>
        <w:tc>
          <w:tcPr>
            <w:tcW w:w="4633" w:type="dxa"/>
            <w:gridSpan w:val="6"/>
            <w:shd w:val="clear" w:color="auto" w:fill="auto"/>
          </w:tcPr>
          <w:p w:rsidR="00D5670E" w:rsidRPr="00064B37" w:rsidRDefault="00D5670E" w:rsidP="004C6AF3">
            <w:pPr>
              <w:pStyle w:val="Paragrafoelenco"/>
              <w:numPr>
                <w:ilvl w:val="0"/>
                <w:numId w:val="35"/>
              </w:numPr>
              <w:jc w:val="left"/>
              <w:rPr>
                <w:smallCaps/>
                <w:color w:val="000000"/>
                <w:sz w:val="20"/>
                <w:szCs w:val="20"/>
                <w:lang w:val="en-GB"/>
              </w:rPr>
            </w:pPr>
            <w:r w:rsidRPr="00064B37">
              <w:rPr>
                <w:color w:val="000000"/>
                <w:sz w:val="20"/>
                <w:szCs w:val="20"/>
                <w:lang w:val="en-GB"/>
              </w:rPr>
              <w:t>Technology</w:t>
            </w:r>
          </w:p>
          <w:p w:rsidR="00D5670E" w:rsidRPr="00064B37" w:rsidRDefault="00D5670E" w:rsidP="004C6AF3">
            <w:pPr>
              <w:pStyle w:val="Paragrafoelenco"/>
              <w:numPr>
                <w:ilvl w:val="0"/>
                <w:numId w:val="34"/>
              </w:numPr>
              <w:rPr>
                <w:b/>
                <w:sz w:val="20"/>
                <w:szCs w:val="20"/>
                <w:lang w:val="en-GB"/>
              </w:rPr>
            </w:pPr>
            <w:r w:rsidRPr="00064B37">
              <w:rPr>
                <w:sz w:val="20"/>
                <w:szCs w:val="20"/>
                <w:lang w:val="en-GB"/>
              </w:rPr>
              <w:t>The internet</w:t>
            </w:r>
          </w:p>
          <w:p w:rsidR="00D5670E" w:rsidRPr="00064B37" w:rsidRDefault="00D5670E" w:rsidP="004C6AF3">
            <w:pPr>
              <w:pStyle w:val="Paragrafoelenco"/>
              <w:numPr>
                <w:ilvl w:val="0"/>
                <w:numId w:val="34"/>
              </w:numPr>
              <w:rPr>
                <w:b/>
                <w:sz w:val="20"/>
                <w:szCs w:val="20"/>
                <w:lang w:val="en-GB"/>
              </w:rPr>
            </w:pPr>
            <w:r w:rsidRPr="00064B37">
              <w:rPr>
                <w:sz w:val="20"/>
                <w:szCs w:val="20"/>
                <w:lang w:val="en-GB"/>
              </w:rPr>
              <w:t>Touchscreen actions</w:t>
            </w:r>
          </w:p>
          <w:p w:rsidR="00D5670E" w:rsidRPr="00011E0C" w:rsidRDefault="00D5670E" w:rsidP="00D5670E">
            <w:pPr>
              <w:rPr>
                <w:b/>
                <w:bCs/>
              </w:rPr>
            </w:pPr>
          </w:p>
        </w:tc>
      </w:tr>
      <w:tr w:rsidR="00D5670E" w:rsidRPr="00C24FC3" w:rsidTr="00D5670E">
        <w:trPr>
          <w:gridAfter w:val="2"/>
          <w:wAfter w:w="14984" w:type="dxa"/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Pr="006A4F6E" w:rsidRDefault="00D5670E" w:rsidP="00D5670E">
            <w:r w:rsidRPr="006A4F6E">
              <w:t>Riconoscere le caratteristiche</w:t>
            </w:r>
          </w:p>
          <w:p w:rsidR="00D5670E" w:rsidRPr="006A4F6E" w:rsidRDefault="00D5670E" w:rsidP="00D5670E">
            <w:r w:rsidRPr="006A4F6E">
              <w:t>fondamentali del mercato e della</w:t>
            </w:r>
          </w:p>
          <w:p w:rsidR="00D5670E" w:rsidRPr="006A4F6E" w:rsidRDefault="00D5670E" w:rsidP="00D5670E">
            <w:r w:rsidRPr="006A4F6E">
              <w:t>domanda e dell’offerta di un</w:t>
            </w:r>
          </w:p>
          <w:p w:rsidR="00D5670E" w:rsidRPr="006A4F6E" w:rsidRDefault="00D5670E" w:rsidP="00D5670E">
            <w:r w:rsidRPr="006A4F6E">
              <w:t>bene.</w:t>
            </w: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:rsidR="00D5670E" w:rsidRPr="006A4F6E" w:rsidRDefault="00D5670E" w:rsidP="00D5670E">
            <w:r w:rsidRPr="006A4F6E">
              <w:t>Nozioni di domanda e</w:t>
            </w:r>
          </w:p>
          <w:p w:rsidR="00D5670E" w:rsidRPr="006A4F6E" w:rsidRDefault="00D5670E" w:rsidP="00D5670E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  <w:r w:rsidRPr="006A4F6E">
              <w:t>offerta di un bene.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D5670E" w:rsidRPr="002278A0" w:rsidRDefault="00D5670E" w:rsidP="00D5670E">
            <w:pPr>
              <w:ind w:left="318"/>
              <w:rPr>
                <w:color w:val="000000"/>
                <w:sz w:val="20"/>
                <w:szCs w:val="20"/>
              </w:rPr>
            </w:pPr>
          </w:p>
          <w:p w:rsidR="00D5670E" w:rsidRPr="00244FFE" w:rsidRDefault="00D5670E" w:rsidP="004C6AF3">
            <w:pPr>
              <w:pStyle w:val="Paragrafoelenco"/>
              <w:numPr>
                <w:ilvl w:val="0"/>
                <w:numId w:val="31"/>
              </w:numPr>
              <w:ind w:left="318" w:hanging="284"/>
              <w:rPr>
                <w:color w:val="000000"/>
                <w:sz w:val="20"/>
                <w:szCs w:val="20"/>
                <w:lang w:val="en-GB"/>
              </w:rPr>
            </w:pPr>
            <w:r w:rsidRPr="00244FFE">
              <w:rPr>
                <w:color w:val="000000"/>
                <w:sz w:val="20"/>
                <w:szCs w:val="20"/>
                <w:lang w:val="en-GB"/>
              </w:rPr>
              <w:t>Identifying the main ideas in a story</w:t>
            </w:r>
          </w:p>
          <w:p w:rsidR="00D5670E" w:rsidRPr="00C24FC3" w:rsidRDefault="00D5670E" w:rsidP="00D5670E">
            <w:pPr>
              <w:pStyle w:val="Paragrafoelenco"/>
              <w:ind w:left="318"/>
              <w:rPr>
                <w:color w:val="000000"/>
                <w:sz w:val="20"/>
                <w:szCs w:val="20"/>
                <w:lang w:val="en-GB"/>
              </w:rPr>
            </w:pPr>
          </w:p>
          <w:p w:rsidR="00D5670E" w:rsidRPr="00C24FC3" w:rsidRDefault="00D5670E" w:rsidP="00D5670E">
            <w:pPr>
              <w:ind w:left="318"/>
              <w:rPr>
                <w:b/>
                <w:smallCaps/>
                <w:color w:val="000000"/>
                <w:sz w:val="20"/>
                <w:szCs w:val="20"/>
                <w:lang w:val="en-GB"/>
              </w:rPr>
            </w:pP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  <w:tc>
          <w:tcPr>
            <w:tcW w:w="7492" w:type="dxa"/>
          </w:tcPr>
          <w:p w:rsidR="00D5670E" w:rsidRPr="009765E9" w:rsidRDefault="00D5670E" w:rsidP="00D5670E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7492" w:type="dxa"/>
          </w:tcPr>
          <w:p w:rsidR="00D5670E" w:rsidRPr="002278A0" w:rsidRDefault="00D5670E" w:rsidP="00D5670E">
            <w:pPr>
              <w:ind w:left="318"/>
              <w:rPr>
                <w:b/>
                <w:smallCaps/>
                <w:color w:val="000000"/>
                <w:sz w:val="20"/>
                <w:szCs w:val="20"/>
              </w:rPr>
            </w:pPr>
          </w:p>
          <w:p w:rsidR="00D5670E" w:rsidRPr="002278A0" w:rsidRDefault="00D5670E" w:rsidP="004C6AF3">
            <w:pPr>
              <w:numPr>
                <w:ilvl w:val="0"/>
                <w:numId w:val="30"/>
              </w:numPr>
              <w:ind w:left="318" w:hanging="284"/>
              <w:rPr>
                <w:b/>
                <w:smallCaps/>
                <w:color w:val="000000"/>
                <w:sz w:val="20"/>
                <w:szCs w:val="20"/>
                <w:lang w:val="en-GB"/>
              </w:rPr>
            </w:pPr>
            <w:r w:rsidRPr="002278A0">
              <w:rPr>
                <w:color w:val="000000"/>
                <w:sz w:val="20"/>
                <w:szCs w:val="20"/>
                <w:lang w:val="fr-FR"/>
              </w:rPr>
              <w:t>Describe one’s Christmas</w:t>
            </w:r>
          </w:p>
        </w:tc>
      </w:tr>
      <w:tr w:rsidR="00D5670E" w:rsidRPr="00C24FC3" w:rsidTr="00D5670E">
        <w:trPr>
          <w:gridAfter w:val="2"/>
          <w:wAfter w:w="14984" w:type="dxa"/>
        </w:trPr>
        <w:tc>
          <w:tcPr>
            <w:tcW w:w="14283" w:type="dxa"/>
            <w:gridSpan w:val="15"/>
            <w:shd w:val="clear" w:color="auto" w:fill="auto"/>
          </w:tcPr>
          <w:p w:rsidR="00D5670E" w:rsidRPr="00C24FC3" w:rsidRDefault="00D5670E" w:rsidP="00D5670E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8"/>
                <w:szCs w:val="28"/>
                <w:lang w:val="en-GB" w:eastAsia="it-IT"/>
              </w:rPr>
            </w:pPr>
            <w:r w:rsidRPr="002D124F">
              <w:rPr>
                <w:color w:val="000000"/>
                <w:sz w:val="28"/>
                <w:szCs w:val="28"/>
                <w:lang w:val="en-GB"/>
              </w:rPr>
              <w:t>A research project about technology and space</w:t>
            </w:r>
          </w:p>
        </w:tc>
      </w:tr>
    </w:tbl>
    <w:p w:rsidR="00D5670E" w:rsidRPr="00C24FC3" w:rsidRDefault="00D5670E" w:rsidP="00D5670E">
      <w:pPr>
        <w:rPr>
          <w:b/>
          <w:sz w:val="22"/>
          <w:szCs w:val="22"/>
          <w:lang w:val="en-GB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5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D5670E" w:rsidRPr="009765E9" w:rsidTr="00D5670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5</w:t>
            </w: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   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lastRenderedPageBreak/>
              <w:t>( strutturata in ogni singolo dipartimento disciplinare)</w:t>
            </w:r>
          </w:p>
        </w:tc>
      </w:tr>
      <w:tr w:rsidR="00D5670E" w:rsidRPr="009765E9" w:rsidTr="00D5670E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lastRenderedPageBreak/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 xml:space="preserve">II 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b/>
                <w:bCs/>
                <w:szCs w:val="28"/>
              </w:rPr>
              <w:t xml:space="preserve"> </w:t>
            </w:r>
            <w:r w:rsidRPr="006D1D2F">
              <w:rPr>
                <w:bCs/>
                <w:szCs w:val="28"/>
              </w:rPr>
              <w:t>INDUSTRIA E ARTIGIANATO PER IL MADE IN ITALY</w:t>
            </w:r>
          </w:p>
        </w:tc>
      </w:tr>
      <w:tr w:rsidR="00D5670E" w:rsidRPr="009765E9" w:rsidTr="00D5670E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The body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INGLESE</w:t>
            </w:r>
          </w:p>
        </w:tc>
      </w:tr>
      <w:tr w:rsidR="00D5670E" w:rsidRPr="009765E9" w:rsidTr="00D5670E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D5670E" w:rsidRPr="0004423D" w:rsidRDefault="00D5670E" w:rsidP="004C6AF3">
            <w:pPr>
              <w:numPr>
                <w:ilvl w:val="0"/>
                <w:numId w:val="27"/>
              </w:numPr>
              <w:rPr>
                <w:bCs/>
              </w:rPr>
            </w:pPr>
            <w:r w:rsidRPr="0004423D">
              <w:rPr>
                <w:bCs/>
              </w:rPr>
              <w:t>Utilizzare una lingua straniera per i principali scopi comunicativi ed operativi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3639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D5670E" w:rsidRDefault="00D5670E" w:rsidP="00D5670E">
            <w:r>
              <w:t xml:space="preserve"> </w:t>
            </w:r>
          </w:p>
          <w:p w:rsidR="00D5670E" w:rsidRPr="009765E9" w:rsidRDefault="00D5670E" w:rsidP="00D5670E">
            <w:pPr>
              <w:rPr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Pr="00853406" w:rsidRDefault="00D5670E" w:rsidP="004C6AF3">
            <w:pPr>
              <w:numPr>
                <w:ilvl w:val="0"/>
                <w:numId w:val="26"/>
              </w:numPr>
            </w:pPr>
            <w:r w:rsidRPr="00853406">
              <w:t>Saper individuare le principali norme di riferimento nell’ambito dell’igiene e</w:t>
            </w:r>
          </w:p>
          <w:p w:rsidR="00D5670E" w:rsidRPr="00853406" w:rsidRDefault="00D5670E" w:rsidP="00D5670E">
            <w:r w:rsidRPr="00853406">
              <w:t>sicurezza nei luoghi di lavoro, identificare le situazioni di rischio per sé e per gli altri</w:t>
            </w:r>
          </w:p>
          <w:p w:rsidR="00D5670E" w:rsidRPr="00853406" w:rsidRDefault="00D5670E" w:rsidP="00D5670E"/>
          <w:p w:rsidR="00D5670E" w:rsidRPr="00853406" w:rsidRDefault="00D5670E" w:rsidP="00D5670E">
            <w:pPr>
              <w:ind w:firstLine="708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16</w:t>
            </w:r>
          </w:p>
        </w:tc>
      </w:tr>
      <w:tr w:rsidR="00D5670E" w:rsidRPr="009765E9" w:rsidTr="00D5670E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9765E9" w:rsidTr="00D5670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Comprendere i punti principali di messaggi e annunci semplici e chiari su argomenti di interesse personale, quotidiano, sociale o professionale</w:t>
            </w: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lastRenderedPageBreak/>
              <w:t>• Ricercare informazioni all’interno di testi di breve estensione di interesse personale, quotidiano, sociale o professionale</w:t>
            </w: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Descrivere in maniera semplice esperienze ed eventi, relativi all’ambito personale e sociale</w:t>
            </w:r>
          </w:p>
          <w:p w:rsidR="00D5670E" w:rsidRPr="00F71742" w:rsidRDefault="00D5670E" w:rsidP="00D5670E">
            <w:pPr>
              <w:rPr>
                <w:bCs/>
              </w:rPr>
            </w:pPr>
          </w:p>
          <w:p w:rsidR="00D5670E" w:rsidRPr="00F71742" w:rsidRDefault="00D5670E" w:rsidP="00D5670E">
            <w:pPr>
              <w:rPr>
                <w:bCs/>
              </w:rPr>
            </w:pPr>
          </w:p>
        </w:tc>
        <w:tc>
          <w:tcPr>
            <w:tcW w:w="4734" w:type="dxa"/>
            <w:gridSpan w:val="5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lastRenderedPageBreak/>
              <w:t>• Lessico di base su argomenti di vita quotidiana , sociale e professionale</w:t>
            </w:r>
          </w:p>
          <w:p w:rsidR="00D5670E" w:rsidRPr="00F71742" w:rsidRDefault="00D5670E" w:rsidP="00D5670E">
            <w:pPr>
              <w:rPr>
                <w:bCs/>
              </w:rPr>
            </w:pP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Uso del dizionario bilingue</w:t>
            </w:r>
          </w:p>
        </w:tc>
        <w:tc>
          <w:tcPr>
            <w:tcW w:w="4633" w:type="dxa"/>
            <w:gridSpan w:val="6"/>
            <w:shd w:val="clear" w:color="auto" w:fill="auto"/>
          </w:tcPr>
          <w:p w:rsidR="00D5670E" w:rsidRPr="00DE7D2A" w:rsidRDefault="00D5670E" w:rsidP="004C6AF3">
            <w:pPr>
              <w:numPr>
                <w:ilvl w:val="0"/>
                <w:numId w:val="34"/>
              </w:numPr>
              <w:ind w:left="284" w:hanging="284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The body</w:t>
            </w:r>
          </w:p>
          <w:p w:rsidR="00D5670E" w:rsidRPr="00DE7D2A" w:rsidRDefault="00D5670E" w:rsidP="004C6AF3">
            <w:pPr>
              <w:numPr>
                <w:ilvl w:val="0"/>
                <w:numId w:val="34"/>
              </w:numPr>
              <w:ind w:left="284" w:hanging="284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Health problems</w:t>
            </w:r>
          </w:p>
          <w:p w:rsidR="00D5670E" w:rsidRPr="00CB0EFD" w:rsidRDefault="00D5670E" w:rsidP="004C6AF3">
            <w:pPr>
              <w:numPr>
                <w:ilvl w:val="0"/>
                <w:numId w:val="34"/>
              </w:numPr>
              <w:ind w:left="284" w:hanging="284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Treatment and remedies</w:t>
            </w:r>
          </w:p>
        </w:tc>
      </w:tr>
      <w:tr w:rsidR="00D5670E" w:rsidRPr="00C24FC3" w:rsidTr="00D5670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lastRenderedPageBreak/>
              <w:t xml:space="preserve">• Utilizzare in modo adeguato le strutture grammaticali </w:t>
            </w:r>
          </w:p>
        </w:tc>
        <w:tc>
          <w:tcPr>
            <w:tcW w:w="4734" w:type="dxa"/>
            <w:gridSpan w:val="5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Regole grammaticali fondamentali</w:t>
            </w:r>
          </w:p>
        </w:tc>
        <w:tc>
          <w:tcPr>
            <w:tcW w:w="4633" w:type="dxa"/>
            <w:gridSpan w:val="6"/>
            <w:shd w:val="clear" w:color="auto" w:fill="auto"/>
          </w:tcPr>
          <w:p w:rsidR="00D5670E" w:rsidRDefault="00D5670E" w:rsidP="00D5670E">
            <w:pPr>
              <w:ind w:left="318"/>
              <w:jc w:val="left"/>
              <w:rPr>
                <w:color w:val="000000"/>
                <w:sz w:val="20"/>
                <w:szCs w:val="20"/>
              </w:rPr>
            </w:pPr>
          </w:p>
          <w:p w:rsidR="00D5670E" w:rsidRPr="0084032F" w:rsidRDefault="00D5670E" w:rsidP="00D5670E">
            <w:pPr>
              <w:ind w:left="318"/>
              <w:jc w:val="left"/>
              <w:rPr>
                <w:sz w:val="20"/>
                <w:szCs w:val="20"/>
              </w:rPr>
            </w:pPr>
          </w:p>
          <w:p w:rsidR="00D5670E" w:rsidRPr="00DE7D2A" w:rsidRDefault="00D5670E" w:rsidP="004C6AF3">
            <w:pPr>
              <w:numPr>
                <w:ilvl w:val="0"/>
                <w:numId w:val="30"/>
              </w:numPr>
              <w:ind w:left="318" w:hanging="284"/>
              <w:jc w:val="left"/>
              <w:rPr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Second Conditional</w:t>
            </w:r>
          </w:p>
          <w:p w:rsidR="00D5670E" w:rsidRPr="00DE7D2A" w:rsidRDefault="00D5670E" w:rsidP="004C6AF3">
            <w:pPr>
              <w:numPr>
                <w:ilvl w:val="0"/>
                <w:numId w:val="30"/>
              </w:numPr>
              <w:ind w:left="318" w:hanging="284"/>
              <w:jc w:val="left"/>
              <w:rPr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 xml:space="preserve">Modal verbs of advice: </w:t>
            </w:r>
            <w:r>
              <w:rPr>
                <w:i/>
                <w:color w:val="000000"/>
                <w:sz w:val="20"/>
                <w:szCs w:val="20"/>
                <w:lang w:val="en-GB"/>
              </w:rPr>
              <w:t>should, ought to, had better</w:t>
            </w:r>
          </w:p>
          <w:p w:rsidR="00D5670E" w:rsidRPr="00234F1D" w:rsidRDefault="00D5670E" w:rsidP="004C6AF3">
            <w:pPr>
              <w:numPr>
                <w:ilvl w:val="0"/>
                <w:numId w:val="30"/>
              </w:numPr>
              <w:ind w:left="318" w:hanging="284"/>
              <w:jc w:val="left"/>
              <w:rPr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Other expressions of giving advice</w:t>
            </w:r>
          </w:p>
        </w:tc>
      </w:tr>
      <w:tr w:rsidR="00D5670E" w:rsidRPr="009765E9" w:rsidTr="00D5670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Interagire in conversazioni brevi e</w:t>
            </w: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semplici su temi di interesse personale,</w:t>
            </w: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quotidiano, sociale o professionale</w:t>
            </w:r>
          </w:p>
        </w:tc>
        <w:tc>
          <w:tcPr>
            <w:tcW w:w="4734" w:type="dxa"/>
            <w:gridSpan w:val="5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Corretta pronuncia di un repertorio di parole e frasi memorizzate di uso comune</w:t>
            </w:r>
          </w:p>
        </w:tc>
        <w:tc>
          <w:tcPr>
            <w:tcW w:w="4633" w:type="dxa"/>
            <w:gridSpan w:val="6"/>
            <w:shd w:val="clear" w:color="auto" w:fill="auto"/>
          </w:tcPr>
          <w:p w:rsidR="00D5670E" w:rsidRPr="00DE7D2A" w:rsidRDefault="00D5670E" w:rsidP="004C6AF3">
            <w:pPr>
              <w:numPr>
                <w:ilvl w:val="0"/>
                <w:numId w:val="34"/>
              </w:numPr>
              <w:ind w:left="284" w:hanging="284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The body</w:t>
            </w:r>
          </w:p>
          <w:p w:rsidR="00D5670E" w:rsidRPr="00DE7D2A" w:rsidRDefault="00D5670E" w:rsidP="004C6AF3">
            <w:pPr>
              <w:numPr>
                <w:ilvl w:val="0"/>
                <w:numId w:val="34"/>
              </w:numPr>
              <w:ind w:left="284" w:hanging="284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Health problems</w:t>
            </w:r>
          </w:p>
          <w:p w:rsidR="00D5670E" w:rsidRPr="00CB0EFD" w:rsidRDefault="00D5670E" w:rsidP="004C6AF3">
            <w:pPr>
              <w:numPr>
                <w:ilvl w:val="0"/>
                <w:numId w:val="34"/>
              </w:numPr>
              <w:ind w:left="284" w:hanging="284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Treatment and remedies</w:t>
            </w:r>
          </w:p>
        </w:tc>
      </w:tr>
      <w:tr w:rsidR="00D5670E" w:rsidRPr="00C24FC3" w:rsidTr="00D5670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Scrivere brevi testi di interesse personale, quotidiano, sociale o professionale</w:t>
            </w:r>
          </w:p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Scrivere correttamente semplici testi su tematiche coerenti con i percorsi di studio</w:t>
            </w:r>
          </w:p>
        </w:tc>
        <w:tc>
          <w:tcPr>
            <w:tcW w:w="4734" w:type="dxa"/>
            <w:gridSpan w:val="5"/>
            <w:shd w:val="clear" w:color="auto" w:fill="auto"/>
          </w:tcPr>
          <w:p w:rsidR="00D5670E" w:rsidRPr="00F71742" w:rsidRDefault="00D5670E" w:rsidP="00D5670E">
            <w:pPr>
              <w:rPr>
                <w:bCs/>
              </w:rPr>
            </w:pPr>
            <w:r w:rsidRPr="00F71742">
              <w:rPr>
                <w:bCs/>
              </w:rPr>
              <w:t>• Semplici modalità di scrittura: messaggi brevi, lettera informale</w:t>
            </w:r>
          </w:p>
        </w:tc>
        <w:tc>
          <w:tcPr>
            <w:tcW w:w="4633" w:type="dxa"/>
            <w:gridSpan w:val="6"/>
            <w:shd w:val="clear" w:color="auto" w:fill="auto"/>
          </w:tcPr>
          <w:p w:rsidR="00D5670E" w:rsidRDefault="00D5670E" w:rsidP="00D5670E">
            <w:pPr>
              <w:ind w:left="318"/>
              <w:jc w:val="left"/>
              <w:rPr>
                <w:color w:val="000000"/>
                <w:sz w:val="20"/>
                <w:szCs w:val="20"/>
              </w:rPr>
            </w:pPr>
          </w:p>
          <w:p w:rsidR="00D5670E" w:rsidRPr="0084032F" w:rsidRDefault="00D5670E" w:rsidP="00D5670E">
            <w:pPr>
              <w:ind w:left="318"/>
              <w:jc w:val="left"/>
              <w:rPr>
                <w:sz w:val="20"/>
                <w:szCs w:val="20"/>
              </w:rPr>
            </w:pPr>
          </w:p>
          <w:p w:rsidR="00D5670E" w:rsidRPr="00DE7D2A" w:rsidRDefault="00D5670E" w:rsidP="004C6AF3">
            <w:pPr>
              <w:numPr>
                <w:ilvl w:val="0"/>
                <w:numId w:val="30"/>
              </w:numPr>
              <w:ind w:left="318" w:hanging="284"/>
              <w:jc w:val="left"/>
              <w:rPr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Second Conditional</w:t>
            </w:r>
          </w:p>
          <w:p w:rsidR="00D5670E" w:rsidRPr="00DE7D2A" w:rsidRDefault="00D5670E" w:rsidP="004C6AF3">
            <w:pPr>
              <w:numPr>
                <w:ilvl w:val="0"/>
                <w:numId w:val="30"/>
              </w:numPr>
              <w:ind w:left="318" w:hanging="284"/>
              <w:jc w:val="left"/>
              <w:rPr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 xml:space="preserve">Modal verbs of advice: </w:t>
            </w:r>
            <w:r>
              <w:rPr>
                <w:i/>
                <w:color w:val="000000"/>
                <w:sz w:val="20"/>
                <w:szCs w:val="20"/>
                <w:lang w:val="en-GB"/>
              </w:rPr>
              <w:t>should, ought to, had better</w:t>
            </w:r>
          </w:p>
          <w:p w:rsidR="00D5670E" w:rsidRPr="00234F1D" w:rsidRDefault="00D5670E" w:rsidP="004C6AF3">
            <w:pPr>
              <w:numPr>
                <w:ilvl w:val="0"/>
                <w:numId w:val="30"/>
              </w:numPr>
              <w:ind w:left="318" w:hanging="284"/>
              <w:jc w:val="left"/>
              <w:rPr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Other expressions of giving advice</w:t>
            </w:r>
          </w:p>
        </w:tc>
      </w:tr>
      <w:tr w:rsidR="00D5670E" w:rsidRPr="009765E9" w:rsidTr="00D5670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Default="00D5670E" w:rsidP="00D5670E">
            <w:r>
              <w:t>Individuare e rispettare i</w:t>
            </w:r>
          </w:p>
          <w:p w:rsidR="00D5670E" w:rsidRDefault="00D5670E" w:rsidP="00D5670E">
            <w:r>
              <w:t xml:space="preserve">principali segnali di divieto, pericolo e prescrizione tipici delle lavorazioni del settore. </w:t>
            </w:r>
          </w:p>
        </w:tc>
        <w:tc>
          <w:tcPr>
            <w:tcW w:w="4734" w:type="dxa"/>
            <w:gridSpan w:val="5"/>
            <w:shd w:val="clear" w:color="auto" w:fill="auto"/>
          </w:tcPr>
          <w:p w:rsidR="00D5670E" w:rsidRDefault="00D5670E" w:rsidP="00D5670E">
            <w:r>
              <w:t>Segnaletica in materia di emergenza, salute e sicurezza nei luoghi di</w:t>
            </w:r>
          </w:p>
          <w:p w:rsidR="00D5670E" w:rsidRDefault="00D5670E" w:rsidP="00D5670E">
            <w:r>
              <w:t>lavoro.</w:t>
            </w:r>
          </w:p>
          <w:p w:rsidR="00D5670E" w:rsidRDefault="00D5670E" w:rsidP="00D5670E">
            <w:r>
              <w:t>Disposizioni penali –sanzioni.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D5670E" w:rsidRPr="00A37793" w:rsidRDefault="00D5670E" w:rsidP="004C6AF3">
            <w:pPr>
              <w:numPr>
                <w:ilvl w:val="0"/>
                <w:numId w:val="30"/>
              </w:numPr>
              <w:ind w:left="318" w:hanging="284"/>
              <w:rPr>
                <w:b/>
                <w:smallCap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Talking about health</w:t>
            </w:r>
          </w:p>
          <w:p w:rsidR="00D5670E" w:rsidRPr="00DE7D2A" w:rsidRDefault="00D5670E" w:rsidP="004C6AF3">
            <w:pPr>
              <w:numPr>
                <w:ilvl w:val="0"/>
                <w:numId w:val="30"/>
              </w:numPr>
              <w:ind w:left="318" w:hanging="284"/>
              <w:rPr>
                <w:b/>
                <w:smallCap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fr-FR"/>
              </w:rPr>
              <w:t>Describe a disease</w:t>
            </w:r>
          </w:p>
          <w:p w:rsidR="00D5670E" w:rsidRPr="009765E9" w:rsidRDefault="00D5670E" w:rsidP="00D5670E">
            <w:pPr>
              <w:pStyle w:val="Corpotesto"/>
              <w:spacing w:after="0"/>
              <w:ind w:left="72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it-IT" w:eastAsia="it-IT"/>
              </w:rPr>
            </w:pP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D5670E" w:rsidRPr="00C24FC3" w:rsidTr="00D5670E">
        <w:tc>
          <w:tcPr>
            <w:tcW w:w="14283" w:type="dxa"/>
            <w:gridSpan w:val="15"/>
            <w:shd w:val="clear" w:color="auto" w:fill="auto"/>
          </w:tcPr>
          <w:p w:rsidR="00D5670E" w:rsidRPr="00C24FC3" w:rsidRDefault="00D5670E" w:rsidP="00D5670E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4"/>
                <w:szCs w:val="24"/>
                <w:lang w:val="en-GB" w:eastAsia="it-IT"/>
              </w:rPr>
            </w:pPr>
            <w:r w:rsidRPr="002D124F">
              <w:rPr>
                <w:color w:val="000000"/>
                <w:sz w:val="24"/>
                <w:szCs w:val="24"/>
                <w:lang w:val="en-GB"/>
              </w:rPr>
              <w:lastRenderedPageBreak/>
              <w:t>Develop the topic: My personal health</w:t>
            </w:r>
          </w:p>
        </w:tc>
      </w:tr>
    </w:tbl>
    <w:p w:rsidR="00D5670E" w:rsidRPr="00C24FC3" w:rsidRDefault="00D5670E" w:rsidP="00D5670E">
      <w:pPr>
        <w:rPr>
          <w:b/>
          <w:sz w:val="22"/>
          <w:szCs w:val="22"/>
          <w:lang w:val="en-GB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5"/>
        <w:gridCol w:w="423"/>
        <w:gridCol w:w="853"/>
        <w:gridCol w:w="1113"/>
        <w:gridCol w:w="1269"/>
        <w:gridCol w:w="353"/>
        <w:gridCol w:w="1381"/>
        <w:gridCol w:w="611"/>
        <w:gridCol w:w="664"/>
        <w:gridCol w:w="606"/>
        <w:gridCol w:w="423"/>
        <w:gridCol w:w="2234"/>
        <w:gridCol w:w="282"/>
        <w:gridCol w:w="440"/>
      </w:tblGrid>
      <w:tr w:rsidR="00D5670E" w:rsidRPr="009765E9" w:rsidTr="00D5670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U.F. n.     </w:t>
            </w: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6</w:t>
            </w:r>
          </w:p>
          <w:p w:rsidR="00D5670E" w:rsidRPr="009765E9" w:rsidRDefault="00D5670E" w:rsidP="00D5670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b/>
                <w:smallCaps/>
                <w:color w:val="000000"/>
                <w:sz w:val="22"/>
                <w:szCs w:val="22"/>
              </w:rPr>
              <w:t>( strutturata in ogni singolo dipartimento disciplinare)</w:t>
            </w:r>
          </w:p>
        </w:tc>
      </w:tr>
      <w:tr w:rsidR="00D5670E" w:rsidRPr="009765E9" w:rsidTr="00D5670E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  <w:t>II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Indirizzo:</w:t>
            </w:r>
            <w:r>
              <w:rPr>
                <w:b/>
                <w:bCs/>
                <w:szCs w:val="28"/>
              </w:rPr>
              <w:t xml:space="preserve"> </w:t>
            </w:r>
            <w:r w:rsidRPr="006D1D2F">
              <w:rPr>
                <w:bCs/>
                <w:szCs w:val="28"/>
              </w:rPr>
              <w:t>INDUSTRIA E ARTIGIANATO PER IL MADE IN ITALY</w:t>
            </w:r>
          </w:p>
        </w:tc>
      </w:tr>
      <w:tr w:rsidR="00D5670E" w:rsidRPr="009765E9" w:rsidTr="00D5670E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Museums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INGLESE</w:t>
            </w: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D5670E" w:rsidRPr="009765E9" w:rsidTr="00D5670E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99</w:t>
            </w: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rispetto alle quali orientare la scelta dei contenuti specifici</w:t>
            </w: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disciplinari dell’ASSE CULTURALE 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D5670E" w:rsidRPr="006A4F6E" w:rsidRDefault="00D5670E" w:rsidP="004C6AF3">
            <w:pPr>
              <w:numPr>
                <w:ilvl w:val="0"/>
                <w:numId w:val="26"/>
              </w:num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4F6E">
              <w:rPr>
                <w:bCs/>
              </w:rPr>
              <w:t>Utilizzare gli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strumenti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fondamentali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per una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fruizione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consapevole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del patrimonio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artistico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3639" w:type="dxa"/>
            <w:gridSpan w:val="2"/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Competenze PECUP generali INTERMEDIE </w:t>
            </w:r>
          </w:p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D5670E" w:rsidRDefault="00D5670E" w:rsidP="004C6AF3">
            <w:pPr>
              <w:numPr>
                <w:ilvl w:val="0"/>
                <w:numId w:val="25"/>
              </w:numPr>
            </w:pPr>
            <w:r>
              <w:t>Acquisire informazioni sulle tradizioni culturali locali utilizzando strumenti e</w:t>
            </w:r>
          </w:p>
          <w:p w:rsidR="00D5670E" w:rsidRDefault="00D5670E" w:rsidP="00D5670E">
            <w:r>
              <w:t>metodi adeguati.</w:t>
            </w:r>
          </w:p>
          <w:p w:rsidR="00D5670E" w:rsidRDefault="00D5670E" w:rsidP="004C6AF3">
            <w:pPr>
              <w:numPr>
                <w:ilvl w:val="0"/>
                <w:numId w:val="25"/>
              </w:numPr>
            </w:pPr>
            <w:r>
              <w:t>Illustrare le caratteristiche della cultura locale e nazionale di appartenenza, anche a soggetti di altre culture.</w:t>
            </w:r>
          </w:p>
        </w:tc>
      </w:tr>
      <w:tr w:rsidR="00D5670E" w:rsidRPr="009765E9" w:rsidTr="00D5670E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del profilo di INDIRIZZO  INTERMEDIE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D5670E" w:rsidRDefault="00D5670E" w:rsidP="00D5670E"/>
        </w:tc>
      </w:tr>
      <w:tr w:rsidR="00D5670E" w:rsidRPr="009765E9" w:rsidTr="00D5670E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color w:val="000000"/>
                <w:sz w:val="22"/>
                <w:szCs w:val="22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16</w:t>
            </w:r>
          </w:p>
        </w:tc>
      </w:tr>
      <w:tr w:rsidR="00D5670E" w:rsidRPr="009765E9" w:rsidTr="00D5670E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competenze chiave di cittadinanza di cui al D.M. 139/2007: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comunicare</w:t>
            </w:r>
          </w:p>
        </w:tc>
      </w:tr>
      <w:tr w:rsidR="00D5670E" w:rsidRPr="009765E9" w:rsidTr="00D5670E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risolvere problemi</w:t>
            </w: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  <w:p w:rsidR="00D5670E" w:rsidRPr="009765E9" w:rsidRDefault="00D5670E" w:rsidP="00D5670E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</w:p>
        </w:tc>
      </w:tr>
      <w:tr w:rsidR="00D5670E" w:rsidRPr="009765E9" w:rsidTr="00D5670E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 xml:space="preserve">contenuti </w:t>
            </w:r>
          </w:p>
        </w:tc>
      </w:tr>
      <w:tr w:rsidR="00D5670E" w:rsidRPr="00C24FC3" w:rsidTr="00D5670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lastRenderedPageBreak/>
              <w:t>• Riconoscere e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apprezzare le opere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d’arte</w:t>
            </w:r>
          </w:p>
        </w:tc>
        <w:tc>
          <w:tcPr>
            <w:tcW w:w="4734" w:type="dxa"/>
            <w:gridSpan w:val="5"/>
            <w:shd w:val="clear" w:color="auto" w:fill="auto"/>
          </w:tcPr>
          <w:p w:rsidR="00D5670E" w:rsidRPr="006A4F6E" w:rsidRDefault="00D5670E" w:rsidP="00D5670E">
            <w:pPr>
              <w:rPr>
                <w:bCs/>
              </w:rPr>
            </w:pPr>
            <w:r w:rsidRPr="006A4F6E">
              <w:rPr>
                <w:bCs/>
              </w:rPr>
              <w:t>• Elementi fondamentali per la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lettura/ascolto di un’opera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d’arte (pittura, architettura,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plastica, fotografia, film,</w:t>
            </w:r>
            <w:r>
              <w:rPr>
                <w:bCs/>
              </w:rPr>
              <w:t xml:space="preserve"> </w:t>
            </w:r>
            <w:r w:rsidRPr="006A4F6E">
              <w:rPr>
                <w:bCs/>
              </w:rPr>
              <w:t>musica…..)</w:t>
            </w:r>
          </w:p>
        </w:tc>
        <w:tc>
          <w:tcPr>
            <w:tcW w:w="4633" w:type="dxa"/>
            <w:gridSpan w:val="6"/>
            <w:shd w:val="clear" w:color="auto" w:fill="auto"/>
          </w:tcPr>
          <w:p w:rsidR="00D5670E" w:rsidRDefault="00D5670E" w:rsidP="00D5670E">
            <w:pPr>
              <w:ind w:left="318"/>
              <w:jc w:val="left"/>
              <w:rPr>
                <w:color w:val="000000"/>
                <w:sz w:val="20"/>
                <w:szCs w:val="20"/>
              </w:rPr>
            </w:pPr>
          </w:p>
          <w:p w:rsidR="00D5670E" w:rsidRPr="004149AE" w:rsidRDefault="00D5670E" w:rsidP="004C6AF3">
            <w:pPr>
              <w:numPr>
                <w:ilvl w:val="0"/>
                <w:numId w:val="25"/>
              </w:numPr>
              <w:jc w:val="left"/>
              <w:rPr>
                <w:smallCaps/>
                <w:color w:val="000000"/>
                <w:sz w:val="20"/>
                <w:szCs w:val="20"/>
                <w:lang w:val="en-GB"/>
              </w:rPr>
            </w:pPr>
            <w:r w:rsidRPr="004149AE">
              <w:rPr>
                <w:smallCaps/>
                <w:color w:val="000000"/>
                <w:sz w:val="20"/>
                <w:szCs w:val="20"/>
                <w:lang w:val="en-GB"/>
              </w:rPr>
              <w:t>Famous museums around the world</w:t>
            </w:r>
          </w:p>
        </w:tc>
      </w:tr>
      <w:tr w:rsidR="00D5670E" w:rsidRPr="00C24FC3" w:rsidTr="00D5670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Default="00D5670E" w:rsidP="00D5670E">
            <w:r>
              <w:t>Saper identificare e utilizzare una</w:t>
            </w:r>
          </w:p>
          <w:p w:rsidR="00D5670E" w:rsidRDefault="00D5670E" w:rsidP="00D5670E">
            <w:r>
              <w:t>gamma di strategie per comunicare in</w:t>
            </w:r>
          </w:p>
          <w:p w:rsidR="00D5670E" w:rsidRDefault="00D5670E" w:rsidP="00D5670E">
            <w:r>
              <w:t>maniera efficace con parlanti la lingua</w:t>
            </w:r>
          </w:p>
          <w:p w:rsidR="00D5670E" w:rsidRDefault="00D5670E" w:rsidP="00D5670E">
            <w:r>
              <w:t>oggetto di studio di culture diverse</w:t>
            </w:r>
          </w:p>
          <w:p w:rsidR="00D5670E" w:rsidRDefault="00D5670E" w:rsidP="00D5670E">
            <w:r>
              <w:t xml:space="preserve">   </w:t>
            </w:r>
          </w:p>
          <w:p w:rsidR="00D5670E" w:rsidRDefault="00D5670E" w:rsidP="00D5670E"/>
          <w:p w:rsidR="00D5670E" w:rsidRDefault="00D5670E" w:rsidP="00D5670E"/>
          <w:p w:rsidR="00D5670E" w:rsidRDefault="00D5670E" w:rsidP="00D5670E"/>
        </w:tc>
        <w:tc>
          <w:tcPr>
            <w:tcW w:w="4734" w:type="dxa"/>
            <w:gridSpan w:val="5"/>
            <w:shd w:val="clear" w:color="auto" w:fill="auto"/>
          </w:tcPr>
          <w:p w:rsidR="00D5670E" w:rsidRDefault="00D5670E" w:rsidP="00D5670E">
            <w:r>
              <w:t>Aspetti delle culture della lingua oggetto di studio</w:t>
            </w:r>
          </w:p>
        </w:tc>
        <w:tc>
          <w:tcPr>
            <w:tcW w:w="4633" w:type="dxa"/>
            <w:gridSpan w:val="6"/>
            <w:shd w:val="clear" w:color="auto" w:fill="auto"/>
          </w:tcPr>
          <w:p w:rsidR="00D5670E" w:rsidRDefault="00D5670E" w:rsidP="00D5670E">
            <w:pPr>
              <w:ind w:left="318"/>
              <w:jc w:val="left"/>
              <w:rPr>
                <w:color w:val="000000"/>
                <w:sz w:val="20"/>
                <w:szCs w:val="20"/>
              </w:rPr>
            </w:pPr>
          </w:p>
          <w:p w:rsidR="00D5670E" w:rsidRPr="0084032F" w:rsidRDefault="00D5670E" w:rsidP="00D5670E">
            <w:pPr>
              <w:ind w:left="318"/>
              <w:jc w:val="left"/>
              <w:rPr>
                <w:sz w:val="20"/>
                <w:szCs w:val="20"/>
              </w:rPr>
            </w:pPr>
          </w:p>
          <w:p w:rsidR="00D5670E" w:rsidRDefault="00D5670E" w:rsidP="004C6AF3">
            <w:pPr>
              <w:pStyle w:val="Paragrafoelenco"/>
              <w:numPr>
                <w:ilvl w:val="0"/>
                <w:numId w:val="30"/>
              </w:numPr>
              <w:jc w:val="lef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Past perfect</w:t>
            </w:r>
          </w:p>
          <w:p w:rsidR="00D5670E" w:rsidRDefault="00D5670E" w:rsidP="004C6AF3">
            <w:pPr>
              <w:pStyle w:val="Paragrafoelenco"/>
              <w:numPr>
                <w:ilvl w:val="0"/>
                <w:numId w:val="30"/>
              </w:numPr>
              <w:jc w:val="lef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Past perfect vs past simple</w:t>
            </w:r>
          </w:p>
          <w:p w:rsidR="00D5670E" w:rsidRDefault="00D5670E" w:rsidP="004C6AF3">
            <w:pPr>
              <w:pStyle w:val="Paragrafoelenco"/>
              <w:numPr>
                <w:ilvl w:val="0"/>
                <w:numId w:val="30"/>
              </w:numPr>
              <w:jc w:val="lef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Third conditional</w:t>
            </w:r>
          </w:p>
          <w:p w:rsidR="00D5670E" w:rsidRPr="00EC6ACC" w:rsidRDefault="00D5670E" w:rsidP="004C6AF3">
            <w:pPr>
              <w:pStyle w:val="Paragrafoelenco"/>
              <w:numPr>
                <w:ilvl w:val="0"/>
                <w:numId w:val="30"/>
              </w:numPr>
              <w:jc w:val="lef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Expressing disapproval and regret in the past</w:t>
            </w:r>
          </w:p>
        </w:tc>
      </w:tr>
      <w:tr w:rsidR="00D5670E" w:rsidRPr="00C24FC3" w:rsidTr="00D5670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5670E" w:rsidRDefault="00D5670E" w:rsidP="00D5670E">
            <w:r>
              <w:t>Saper identificare e utilizzare una</w:t>
            </w:r>
          </w:p>
          <w:p w:rsidR="00D5670E" w:rsidRDefault="00D5670E" w:rsidP="00D5670E">
            <w:r>
              <w:t>gamma di strategie per comunicare in</w:t>
            </w:r>
          </w:p>
          <w:p w:rsidR="00D5670E" w:rsidRDefault="00D5670E" w:rsidP="00D5670E">
            <w:r>
              <w:t>maniera efficace con parlanti la lingua</w:t>
            </w:r>
          </w:p>
          <w:p w:rsidR="00D5670E" w:rsidRDefault="00D5670E" w:rsidP="00D5670E">
            <w:r>
              <w:t>oggetto di studio di culture diverse</w:t>
            </w:r>
          </w:p>
          <w:p w:rsidR="00D5670E" w:rsidRDefault="00D5670E" w:rsidP="00D5670E"/>
        </w:tc>
        <w:tc>
          <w:tcPr>
            <w:tcW w:w="4734" w:type="dxa"/>
            <w:gridSpan w:val="5"/>
            <w:shd w:val="clear" w:color="auto" w:fill="auto"/>
          </w:tcPr>
          <w:p w:rsidR="00D5670E" w:rsidRDefault="00D5670E" w:rsidP="00D5670E">
            <w:r w:rsidRPr="000E5D83">
              <w:t>Aspetti interculturali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D5670E" w:rsidRPr="00F8138F" w:rsidRDefault="00D5670E" w:rsidP="00D5670E">
            <w:pPr>
              <w:ind w:left="318"/>
              <w:rPr>
                <w:color w:val="000000"/>
                <w:sz w:val="20"/>
                <w:szCs w:val="20"/>
              </w:rPr>
            </w:pPr>
          </w:p>
          <w:p w:rsidR="00D5670E" w:rsidRPr="00F5057F" w:rsidRDefault="00D5670E" w:rsidP="004C6AF3">
            <w:pPr>
              <w:numPr>
                <w:ilvl w:val="0"/>
                <w:numId w:val="30"/>
              </w:numPr>
              <w:ind w:left="318" w:hanging="284"/>
              <w:rPr>
                <w:b/>
                <w:smallCap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Arguing</w:t>
            </w:r>
          </w:p>
          <w:p w:rsidR="00D5670E" w:rsidRPr="00244FFE" w:rsidRDefault="00D5670E" w:rsidP="004C6AF3">
            <w:pPr>
              <w:numPr>
                <w:ilvl w:val="0"/>
                <w:numId w:val="30"/>
              </w:numPr>
              <w:ind w:left="318" w:hanging="284"/>
              <w:rPr>
                <w:b/>
                <w:smallCaps/>
                <w:color w:val="000000"/>
                <w:sz w:val="20"/>
                <w:szCs w:val="20"/>
                <w:lang w:val="en-GB"/>
              </w:rPr>
            </w:pPr>
            <w:r w:rsidRPr="00244FFE">
              <w:rPr>
                <w:color w:val="000000"/>
                <w:sz w:val="20"/>
                <w:szCs w:val="20"/>
                <w:lang w:val="en-GB"/>
              </w:rPr>
              <w:t xml:space="preserve">The pronunciation of </w:t>
            </w:r>
            <w:r w:rsidRPr="00244FFE">
              <w:rPr>
                <w:i/>
                <w:color w:val="000000"/>
                <w:sz w:val="20"/>
                <w:szCs w:val="20"/>
                <w:lang w:val="en-GB"/>
              </w:rPr>
              <w:t xml:space="preserve">would have </w:t>
            </w:r>
            <w:r w:rsidRPr="00244FFE">
              <w:rPr>
                <w:color w:val="000000"/>
                <w:sz w:val="20"/>
                <w:szCs w:val="20"/>
                <w:lang w:val="en-GB"/>
              </w:rPr>
              <w:t xml:space="preserve">and </w:t>
            </w:r>
            <w:r w:rsidRPr="00244FFE">
              <w:rPr>
                <w:i/>
                <w:color w:val="000000"/>
                <w:sz w:val="20"/>
                <w:szCs w:val="20"/>
                <w:lang w:val="en-GB"/>
              </w:rPr>
              <w:t>wouldn’t have</w:t>
            </w:r>
          </w:p>
          <w:p w:rsidR="00D5670E" w:rsidRPr="00244FFE" w:rsidRDefault="00D5670E" w:rsidP="00D5670E">
            <w:pPr>
              <w:ind w:left="318"/>
              <w:rPr>
                <w:b/>
                <w:smallCaps/>
                <w:color w:val="000000"/>
                <w:sz w:val="20"/>
                <w:szCs w:val="20"/>
                <w:lang w:val="en-GB"/>
              </w:rPr>
            </w:pPr>
          </w:p>
        </w:tc>
      </w:tr>
      <w:tr w:rsidR="00D5670E" w:rsidRPr="009765E9" w:rsidTr="00D5670E">
        <w:tc>
          <w:tcPr>
            <w:tcW w:w="14283" w:type="dxa"/>
            <w:gridSpan w:val="15"/>
            <w:shd w:val="clear" w:color="auto" w:fill="FABF8F"/>
          </w:tcPr>
          <w:p w:rsidR="00D5670E" w:rsidRPr="009765E9" w:rsidRDefault="00D5670E" w:rsidP="00D5670E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</w:pPr>
            <w:r w:rsidRPr="009765E9">
              <w:rPr>
                <w:rFonts w:ascii="Calibri" w:hAnsi="Calibri" w:cs="Calibri"/>
                <w:b/>
                <w:smallCaps/>
                <w:color w:val="000000"/>
                <w:sz w:val="22"/>
                <w:szCs w:val="22"/>
              </w:rPr>
              <w:t>prova esperta relativa all’unità formativa:</w:t>
            </w:r>
          </w:p>
        </w:tc>
      </w:tr>
      <w:tr w:rsidR="00D5670E" w:rsidRPr="00C24FC3" w:rsidTr="00D5670E">
        <w:tc>
          <w:tcPr>
            <w:tcW w:w="14283" w:type="dxa"/>
            <w:gridSpan w:val="15"/>
            <w:shd w:val="clear" w:color="auto" w:fill="auto"/>
          </w:tcPr>
          <w:p w:rsidR="00D5670E" w:rsidRPr="00C24FC3" w:rsidRDefault="00D5670E" w:rsidP="00D5670E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4"/>
                <w:szCs w:val="24"/>
                <w:lang w:val="en-GB" w:eastAsia="it-IT"/>
              </w:rPr>
            </w:pPr>
            <w:r w:rsidRPr="002D124F">
              <w:rPr>
                <w:color w:val="000000"/>
                <w:sz w:val="24"/>
                <w:szCs w:val="24"/>
                <w:lang w:val="en-GB"/>
              </w:rPr>
              <w:t>Write about an imaginary interview to an artist</w:t>
            </w:r>
          </w:p>
        </w:tc>
      </w:tr>
    </w:tbl>
    <w:p w:rsidR="00D5670E" w:rsidRPr="00C24FC3" w:rsidRDefault="00D5670E" w:rsidP="00D5670E">
      <w:pPr>
        <w:rPr>
          <w:b/>
          <w:sz w:val="22"/>
          <w:szCs w:val="22"/>
          <w:lang w:val="en-GB"/>
        </w:rPr>
      </w:pPr>
    </w:p>
    <w:p w:rsidR="00D5670E" w:rsidRPr="00C24FC3" w:rsidRDefault="00D5670E" w:rsidP="000C0C9E">
      <w:pPr>
        <w:rPr>
          <w:b/>
          <w:sz w:val="24"/>
          <w:lang w:val="en-GB"/>
        </w:rPr>
      </w:pPr>
    </w:p>
    <w:p w:rsidR="00742DCA" w:rsidRPr="00C24FC3" w:rsidRDefault="00742DCA" w:rsidP="000C0C9E">
      <w:pPr>
        <w:rPr>
          <w:b/>
          <w:sz w:val="24"/>
          <w:lang w:val="en-GB"/>
        </w:rPr>
      </w:pPr>
    </w:p>
    <w:p w:rsidR="00742DCA" w:rsidRPr="00C24FC3" w:rsidRDefault="00742DCA" w:rsidP="000C0C9E">
      <w:pPr>
        <w:rPr>
          <w:b/>
          <w:sz w:val="24"/>
          <w:lang w:val="en-GB"/>
        </w:rPr>
      </w:pPr>
    </w:p>
    <w:p w:rsidR="00742DCA" w:rsidRPr="00C24FC3" w:rsidRDefault="00742DCA" w:rsidP="000C0C9E">
      <w:pPr>
        <w:rPr>
          <w:b/>
          <w:sz w:val="24"/>
          <w:lang w:val="en-GB"/>
        </w:rPr>
      </w:pPr>
    </w:p>
    <w:p w:rsidR="000C0C9E" w:rsidRPr="00C24FC3" w:rsidRDefault="000C0C9E" w:rsidP="000C0C9E">
      <w:pPr>
        <w:spacing w:after="160" w:line="259" w:lineRule="auto"/>
        <w:jc w:val="left"/>
        <w:rPr>
          <w:rFonts w:ascii="Calibri" w:eastAsia="Calibri" w:hAnsi="Calibri"/>
          <w:kern w:val="2"/>
          <w:sz w:val="22"/>
          <w:szCs w:val="22"/>
          <w:lang w:val="en-GB" w:eastAsia="en-US"/>
        </w:rPr>
      </w:pPr>
    </w:p>
    <w:p w:rsidR="00742DCA" w:rsidRPr="00C24FC3" w:rsidRDefault="00742DCA" w:rsidP="000C0C9E">
      <w:pPr>
        <w:spacing w:after="160" w:line="259" w:lineRule="auto"/>
        <w:jc w:val="left"/>
        <w:rPr>
          <w:rFonts w:ascii="Calibri" w:eastAsia="Calibri" w:hAnsi="Calibri"/>
          <w:kern w:val="2"/>
          <w:sz w:val="22"/>
          <w:szCs w:val="22"/>
          <w:lang w:val="en-GB" w:eastAsia="en-US"/>
        </w:rPr>
      </w:pPr>
    </w:p>
    <w:p w:rsidR="003F18D9" w:rsidRPr="00C24FC3" w:rsidRDefault="003F18D9" w:rsidP="00235A51">
      <w:pPr>
        <w:widowControl w:val="0"/>
        <w:autoSpaceDE w:val="0"/>
        <w:autoSpaceDN w:val="0"/>
        <w:adjustRightInd w:val="0"/>
        <w:jc w:val="left"/>
        <w:rPr>
          <w:color w:val="000000"/>
          <w:sz w:val="20"/>
          <w:szCs w:val="20"/>
          <w:lang w:val="en-GB"/>
        </w:rPr>
      </w:pPr>
    </w:p>
    <w:sectPr w:rsidR="003F18D9" w:rsidRPr="00C24FC3" w:rsidSect="002E2301">
      <w:headerReference w:type="default" r:id="rId10"/>
      <w:pgSz w:w="16838" w:h="11906" w:orient="landscape"/>
      <w:pgMar w:top="1134" w:right="1417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8F6" w:rsidRDefault="00C478F6">
      <w:r>
        <w:separator/>
      </w:r>
    </w:p>
  </w:endnote>
  <w:endnote w:type="continuationSeparator" w:id="0">
    <w:p w:rsidR="00C478F6" w:rsidRDefault="00C47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8F6" w:rsidRDefault="00C478F6">
      <w:r>
        <w:separator/>
      </w:r>
    </w:p>
  </w:footnote>
  <w:footnote w:type="continuationSeparator" w:id="0">
    <w:p w:rsidR="00C478F6" w:rsidRDefault="00C478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69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8"/>
      <w:gridCol w:w="9882"/>
      <w:gridCol w:w="2408"/>
    </w:tblGrid>
    <w:tr w:rsidR="00D5670E" w:rsidRPr="00D62A7B" w:rsidTr="00CC40E9">
      <w:trPr>
        <w:trHeight w:val="989"/>
        <w:jc w:val="center"/>
      </w:trPr>
      <w:tc>
        <w:tcPr>
          <w:tcW w:w="2408" w:type="dxa"/>
          <w:tcBorders>
            <w:top w:val="single" w:sz="4" w:space="0" w:color="002060"/>
            <w:left w:val="single" w:sz="4" w:space="0" w:color="002060"/>
            <w:bottom w:val="single" w:sz="4" w:space="0" w:color="002060"/>
            <w:right w:val="single" w:sz="4" w:space="0" w:color="002060"/>
          </w:tcBorders>
          <w:vAlign w:val="center"/>
        </w:tcPr>
        <w:p w:rsidR="00D5670E" w:rsidRPr="00F75A65" w:rsidRDefault="00D5670E" w:rsidP="00EA6404">
          <w:pPr>
            <w:pStyle w:val="Intestazione"/>
            <w:jc w:val="center"/>
            <w:rPr>
              <w:rFonts w:ascii="Calibri" w:hAnsi="Calibri" w:cs="Calibri"/>
              <w:smallCaps/>
              <w:color w:val="002060"/>
              <w:sz w:val="24"/>
            </w:rPr>
          </w:pPr>
          <w:r w:rsidRPr="00F75A65">
            <w:rPr>
              <w:rFonts w:ascii="Calibri" w:hAnsi="Calibri" w:cs="Calibri"/>
              <w:smallCaps/>
              <w:color w:val="002060"/>
              <w:sz w:val="24"/>
            </w:rPr>
            <w:t>I.S.I.S.S</w:t>
          </w:r>
        </w:p>
        <w:p w:rsidR="00D5670E" w:rsidRPr="00F75A65" w:rsidRDefault="00D5670E" w:rsidP="00EA6404">
          <w:pPr>
            <w:pStyle w:val="Intestazione"/>
            <w:jc w:val="center"/>
            <w:rPr>
              <w:rFonts w:ascii="Calibri" w:hAnsi="Calibri" w:cs="Calibri"/>
              <w:smallCaps/>
              <w:color w:val="002060"/>
              <w:sz w:val="24"/>
            </w:rPr>
          </w:pPr>
          <w:r w:rsidRPr="00F75A65">
            <w:rPr>
              <w:rFonts w:ascii="Calibri" w:hAnsi="Calibri" w:cs="Calibri"/>
              <w:smallCaps/>
              <w:color w:val="002060"/>
              <w:sz w:val="24"/>
            </w:rPr>
            <w:t>G.B.NOVELLI</w:t>
          </w:r>
        </w:p>
        <w:p w:rsidR="00D5670E" w:rsidRPr="00F75A65" w:rsidRDefault="00D5670E" w:rsidP="00EA6404">
          <w:pPr>
            <w:pStyle w:val="Intestazione"/>
            <w:jc w:val="center"/>
            <w:rPr>
              <w:rFonts w:ascii="Calibri" w:hAnsi="Calibri" w:cs="Calibri"/>
              <w:color w:val="002060"/>
              <w:sz w:val="24"/>
            </w:rPr>
          </w:pPr>
          <w:r w:rsidRPr="00F75A65">
            <w:rPr>
              <w:rFonts w:ascii="Calibri" w:hAnsi="Calibri" w:cs="Calibri"/>
              <w:smallCaps/>
              <w:color w:val="002060"/>
              <w:sz w:val="24"/>
            </w:rPr>
            <w:t>- marcianise -</w:t>
          </w:r>
        </w:p>
      </w:tc>
      <w:tc>
        <w:tcPr>
          <w:tcW w:w="9882" w:type="dxa"/>
          <w:tcBorders>
            <w:top w:val="single" w:sz="4" w:space="0" w:color="002060"/>
            <w:left w:val="single" w:sz="4" w:space="0" w:color="002060"/>
            <w:bottom w:val="single" w:sz="4" w:space="0" w:color="002060"/>
            <w:right w:val="single" w:sz="4" w:space="0" w:color="002060"/>
          </w:tcBorders>
          <w:vAlign w:val="center"/>
        </w:tcPr>
        <w:p w:rsidR="00D5670E" w:rsidRDefault="00D5670E" w:rsidP="00EA6404">
          <w:pPr>
            <w:pStyle w:val="Intestazione"/>
            <w:jc w:val="center"/>
            <w:rPr>
              <w:rFonts w:ascii="Calibri" w:hAnsi="Calibri" w:cs="Calibri"/>
              <w:b/>
              <w:color w:val="002060"/>
              <w:sz w:val="28"/>
            </w:rPr>
          </w:pPr>
          <w:r w:rsidRPr="00F75A65">
            <w:rPr>
              <w:rFonts w:ascii="Calibri" w:hAnsi="Calibri" w:cs="Calibri"/>
              <w:b/>
              <w:color w:val="002060"/>
              <w:sz w:val="28"/>
            </w:rPr>
            <w:t>PROGR</w:t>
          </w:r>
          <w:r>
            <w:rPr>
              <w:rFonts w:ascii="Calibri" w:hAnsi="Calibri" w:cs="Calibri"/>
              <w:b/>
              <w:color w:val="002060"/>
              <w:sz w:val="28"/>
            </w:rPr>
            <w:t xml:space="preserve">AMMAZIONE DIPARTIMENTO </w:t>
          </w:r>
        </w:p>
        <w:p w:rsidR="00D5670E" w:rsidRPr="00F75A65" w:rsidRDefault="00D5670E" w:rsidP="005074B5">
          <w:pPr>
            <w:pStyle w:val="Intestazione"/>
            <w:jc w:val="center"/>
            <w:rPr>
              <w:rFonts w:ascii="Calibri" w:hAnsi="Calibri" w:cs="Calibri"/>
              <w:b/>
              <w:i/>
              <w:color w:val="002060"/>
              <w:sz w:val="24"/>
            </w:rPr>
          </w:pPr>
          <w:r>
            <w:rPr>
              <w:rFonts w:ascii="Calibri" w:hAnsi="Calibri" w:cs="Calibri"/>
              <w:b/>
              <w:color w:val="002060"/>
              <w:sz w:val="28"/>
            </w:rPr>
            <w:t>ASSE  DEI LINGUAGGI - PROFESSIONALI</w:t>
          </w:r>
        </w:p>
      </w:tc>
      <w:tc>
        <w:tcPr>
          <w:tcW w:w="2408" w:type="dxa"/>
          <w:tcBorders>
            <w:top w:val="single" w:sz="4" w:space="0" w:color="002060"/>
            <w:left w:val="single" w:sz="4" w:space="0" w:color="002060"/>
            <w:bottom w:val="single" w:sz="4" w:space="0" w:color="002060"/>
            <w:right w:val="single" w:sz="4" w:space="0" w:color="002060"/>
          </w:tcBorders>
        </w:tcPr>
        <w:p w:rsidR="00D5670E" w:rsidRDefault="00D5670E" w:rsidP="003B1AC8">
          <w:pPr>
            <w:pStyle w:val="Intestazione"/>
            <w:rPr>
              <w:rFonts w:ascii="Calibri" w:hAnsi="Calibri" w:cs="Calibri"/>
              <w:color w:val="002060"/>
              <w:sz w:val="24"/>
            </w:rPr>
          </w:pPr>
          <w:r>
            <w:rPr>
              <w:rFonts w:ascii="Calibri" w:hAnsi="Calibri" w:cs="Calibri"/>
              <w:color w:val="002060"/>
              <w:sz w:val="24"/>
            </w:rPr>
            <w:t xml:space="preserve">Data: </w:t>
          </w:r>
        </w:p>
        <w:p w:rsidR="00D5670E" w:rsidRPr="00F75A65" w:rsidRDefault="00D5670E" w:rsidP="003B1AC8">
          <w:pPr>
            <w:pStyle w:val="Intestazione"/>
            <w:rPr>
              <w:rFonts w:ascii="Calibri" w:hAnsi="Calibri" w:cs="Calibri"/>
              <w:color w:val="002060"/>
              <w:sz w:val="24"/>
            </w:rPr>
          </w:pPr>
        </w:p>
        <w:p w:rsidR="00D5670E" w:rsidRPr="00F75A65" w:rsidRDefault="00D5670E" w:rsidP="00D611FE">
          <w:pPr>
            <w:pStyle w:val="Intestazione"/>
            <w:rPr>
              <w:rFonts w:ascii="Calibri" w:hAnsi="Calibri" w:cs="Calibri"/>
              <w:color w:val="002060"/>
              <w:sz w:val="24"/>
            </w:rPr>
          </w:pPr>
          <w:r w:rsidRPr="00F75A65">
            <w:rPr>
              <w:rFonts w:ascii="Calibri" w:hAnsi="Calibri" w:cs="Calibri"/>
              <w:color w:val="002060"/>
              <w:sz w:val="24"/>
            </w:rPr>
            <w:t xml:space="preserve">Pag. </w:t>
          </w:r>
          <w:r w:rsidRPr="00F75A65">
            <w:rPr>
              <w:rStyle w:val="Numeropagina"/>
              <w:rFonts w:ascii="Calibri" w:hAnsi="Calibri" w:cs="Calibri"/>
              <w:color w:val="002060"/>
              <w:sz w:val="24"/>
            </w:rPr>
            <w:fldChar w:fldCharType="begin"/>
          </w:r>
          <w:r w:rsidRPr="00F75A65">
            <w:rPr>
              <w:rStyle w:val="Numeropagina"/>
              <w:rFonts w:ascii="Calibri" w:hAnsi="Calibri" w:cs="Calibri"/>
              <w:color w:val="002060"/>
              <w:sz w:val="24"/>
            </w:rPr>
            <w:instrText xml:space="preserve"> PAGE </w:instrText>
          </w:r>
          <w:r w:rsidRPr="00F75A65">
            <w:rPr>
              <w:rStyle w:val="Numeropagina"/>
              <w:rFonts w:ascii="Calibri" w:hAnsi="Calibri" w:cs="Calibri"/>
              <w:color w:val="002060"/>
              <w:sz w:val="24"/>
            </w:rPr>
            <w:fldChar w:fldCharType="separate"/>
          </w:r>
          <w:r w:rsidR="00CC62AF">
            <w:rPr>
              <w:rStyle w:val="Numeropagina"/>
              <w:rFonts w:ascii="Calibri" w:hAnsi="Calibri" w:cs="Calibri"/>
              <w:noProof/>
              <w:color w:val="002060"/>
              <w:sz w:val="24"/>
            </w:rPr>
            <w:t>2</w:t>
          </w:r>
          <w:r w:rsidRPr="00F75A65">
            <w:rPr>
              <w:rStyle w:val="Numeropagina"/>
              <w:rFonts w:ascii="Calibri" w:hAnsi="Calibri" w:cs="Calibri"/>
              <w:color w:val="002060"/>
              <w:sz w:val="24"/>
            </w:rPr>
            <w:fldChar w:fldCharType="end"/>
          </w:r>
        </w:p>
      </w:tc>
    </w:tr>
  </w:tbl>
  <w:p w:rsidR="00D5670E" w:rsidRDefault="00D5670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515D8"/>
    <w:multiLevelType w:val="hybridMultilevel"/>
    <w:tmpl w:val="69ECD9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14626"/>
    <w:multiLevelType w:val="hybridMultilevel"/>
    <w:tmpl w:val="D8165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3C1D52"/>
    <w:multiLevelType w:val="hybridMultilevel"/>
    <w:tmpl w:val="C43EF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E66E4F"/>
    <w:multiLevelType w:val="hybridMultilevel"/>
    <w:tmpl w:val="4074110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2F13A9"/>
    <w:multiLevelType w:val="hybridMultilevel"/>
    <w:tmpl w:val="6EA417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6D6F7B"/>
    <w:multiLevelType w:val="hybridMultilevel"/>
    <w:tmpl w:val="8C0893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027997"/>
    <w:multiLevelType w:val="hybridMultilevel"/>
    <w:tmpl w:val="9860290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937918"/>
    <w:multiLevelType w:val="hybridMultilevel"/>
    <w:tmpl w:val="A6DA7A6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AF0500"/>
    <w:multiLevelType w:val="hybridMultilevel"/>
    <w:tmpl w:val="6554A7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F15F89"/>
    <w:multiLevelType w:val="hybridMultilevel"/>
    <w:tmpl w:val="9870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F3640B"/>
    <w:multiLevelType w:val="hybridMultilevel"/>
    <w:tmpl w:val="84CAB2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132597"/>
    <w:multiLevelType w:val="hybridMultilevel"/>
    <w:tmpl w:val="FC6A1212"/>
    <w:lvl w:ilvl="0" w:tplc="0410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2">
    <w:nsid w:val="2C3E0054"/>
    <w:multiLevelType w:val="hybridMultilevel"/>
    <w:tmpl w:val="0DAC059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AB5DB0"/>
    <w:multiLevelType w:val="hybridMultilevel"/>
    <w:tmpl w:val="9860290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FA497C"/>
    <w:multiLevelType w:val="hybridMultilevel"/>
    <w:tmpl w:val="CF56CED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196F59"/>
    <w:multiLevelType w:val="hybridMultilevel"/>
    <w:tmpl w:val="D43C791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46720E"/>
    <w:multiLevelType w:val="hybridMultilevel"/>
    <w:tmpl w:val="A4FAAC0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297738"/>
    <w:multiLevelType w:val="hybridMultilevel"/>
    <w:tmpl w:val="3DE03FF2"/>
    <w:lvl w:ilvl="0" w:tplc="04100001">
      <w:start w:val="1"/>
      <w:numFmt w:val="bullet"/>
      <w:lvlText w:val=""/>
      <w:lvlJc w:val="left"/>
      <w:pPr>
        <w:ind w:left="96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26" w:hanging="360"/>
      </w:pPr>
      <w:rPr>
        <w:rFonts w:ascii="Wingdings" w:hAnsi="Wingdings" w:hint="default"/>
      </w:rPr>
    </w:lvl>
  </w:abstractNum>
  <w:abstractNum w:abstractNumId="18">
    <w:nsid w:val="3C52660E"/>
    <w:multiLevelType w:val="hybridMultilevel"/>
    <w:tmpl w:val="D08E72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547AFD"/>
    <w:multiLevelType w:val="hybridMultilevel"/>
    <w:tmpl w:val="525278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732A2B"/>
    <w:multiLevelType w:val="hybridMultilevel"/>
    <w:tmpl w:val="DB8054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C7197C"/>
    <w:multiLevelType w:val="hybridMultilevel"/>
    <w:tmpl w:val="9860290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75C5DC2"/>
    <w:multiLevelType w:val="hybridMultilevel"/>
    <w:tmpl w:val="642C7C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BD2A3D"/>
    <w:multiLevelType w:val="hybridMultilevel"/>
    <w:tmpl w:val="AF585E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C07C48"/>
    <w:multiLevelType w:val="hybridMultilevel"/>
    <w:tmpl w:val="213C5FC2"/>
    <w:lvl w:ilvl="0" w:tplc="493E504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665E8F"/>
    <w:multiLevelType w:val="hybridMultilevel"/>
    <w:tmpl w:val="DAF810F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A73F51"/>
    <w:multiLevelType w:val="hybridMultilevel"/>
    <w:tmpl w:val="7008783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0539A5"/>
    <w:multiLevelType w:val="hybridMultilevel"/>
    <w:tmpl w:val="377CD7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6E229E"/>
    <w:multiLevelType w:val="hybridMultilevel"/>
    <w:tmpl w:val="6656673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4A07ED"/>
    <w:multiLevelType w:val="hybridMultilevel"/>
    <w:tmpl w:val="914C78E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926EE7"/>
    <w:multiLevelType w:val="hybridMultilevel"/>
    <w:tmpl w:val="D3A04F3C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6726644"/>
    <w:multiLevelType w:val="hybridMultilevel"/>
    <w:tmpl w:val="FB3256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361A5E"/>
    <w:multiLevelType w:val="hybridMultilevel"/>
    <w:tmpl w:val="6D6E6D52"/>
    <w:lvl w:ilvl="0" w:tplc="D71A80DA">
      <w:numFmt w:val="bullet"/>
      <w:lvlText w:val="-"/>
      <w:lvlJc w:val="left"/>
      <w:pPr>
        <w:ind w:left="829" w:hanging="360"/>
      </w:pPr>
      <w:rPr>
        <w:rFonts w:hint="default"/>
        <w:spacing w:val="-18"/>
        <w:w w:val="77"/>
        <w:lang w:val="it-IT" w:eastAsia="it-IT" w:bidi="it-IT"/>
      </w:rPr>
    </w:lvl>
    <w:lvl w:ilvl="1" w:tplc="97286C76">
      <w:numFmt w:val="bullet"/>
      <w:lvlText w:val="•"/>
      <w:lvlJc w:val="left"/>
      <w:pPr>
        <w:ind w:left="1227" w:hanging="360"/>
      </w:pPr>
      <w:rPr>
        <w:rFonts w:hint="default"/>
        <w:lang w:val="it-IT" w:eastAsia="it-IT" w:bidi="it-IT"/>
      </w:rPr>
    </w:lvl>
    <w:lvl w:ilvl="2" w:tplc="5B7E6B88">
      <w:numFmt w:val="bullet"/>
      <w:lvlText w:val="•"/>
      <w:lvlJc w:val="left"/>
      <w:pPr>
        <w:ind w:left="1634" w:hanging="360"/>
      </w:pPr>
      <w:rPr>
        <w:rFonts w:hint="default"/>
        <w:lang w:val="it-IT" w:eastAsia="it-IT" w:bidi="it-IT"/>
      </w:rPr>
    </w:lvl>
    <w:lvl w:ilvl="3" w:tplc="A768CA92">
      <w:numFmt w:val="bullet"/>
      <w:lvlText w:val="•"/>
      <w:lvlJc w:val="left"/>
      <w:pPr>
        <w:ind w:left="2041" w:hanging="360"/>
      </w:pPr>
      <w:rPr>
        <w:rFonts w:hint="default"/>
        <w:lang w:val="it-IT" w:eastAsia="it-IT" w:bidi="it-IT"/>
      </w:rPr>
    </w:lvl>
    <w:lvl w:ilvl="4" w:tplc="EA5447CE">
      <w:numFmt w:val="bullet"/>
      <w:lvlText w:val="•"/>
      <w:lvlJc w:val="left"/>
      <w:pPr>
        <w:ind w:left="2449" w:hanging="360"/>
      </w:pPr>
      <w:rPr>
        <w:rFonts w:hint="default"/>
        <w:lang w:val="it-IT" w:eastAsia="it-IT" w:bidi="it-IT"/>
      </w:rPr>
    </w:lvl>
    <w:lvl w:ilvl="5" w:tplc="396C6DA6">
      <w:numFmt w:val="bullet"/>
      <w:lvlText w:val="•"/>
      <w:lvlJc w:val="left"/>
      <w:pPr>
        <w:ind w:left="2856" w:hanging="360"/>
      </w:pPr>
      <w:rPr>
        <w:rFonts w:hint="default"/>
        <w:lang w:val="it-IT" w:eastAsia="it-IT" w:bidi="it-IT"/>
      </w:rPr>
    </w:lvl>
    <w:lvl w:ilvl="6" w:tplc="0A92C668">
      <w:numFmt w:val="bullet"/>
      <w:lvlText w:val="•"/>
      <w:lvlJc w:val="left"/>
      <w:pPr>
        <w:ind w:left="3263" w:hanging="360"/>
      </w:pPr>
      <w:rPr>
        <w:rFonts w:hint="default"/>
        <w:lang w:val="it-IT" w:eastAsia="it-IT" w:bidi="it-IT"/>
      </w:rPr>
    </w:lvl>
    <w:lvl w:ilvl="7" w:tplc="2734687C">
      <w:numFmt w:val="bullet"/>
      <w:lvlText w:val="•"/>
      <w:lvlJc w:val="left"/>
      <w:pPr>
        <w:ind w:left="3671" w:hanging="360"/>
      </w:pPr>
      <w:rPr>
        <w:rFonts w:hint="default"/>
        <w:lang w:val="it-IT" w:eastAsia="it-IT" w:bidi="it-IT"/>
      </w:rPr>
    </w:lvl>
    <w:lvl w:ilvl="8" w:tplc="D826EA48">
      <w:numFmt w:val="bullet"/>
      <w:lvlText w:val="•"/>
      <w:lvlJc w:val="left"/>
      <w:pPr>
        <w:ind w:left="4078" w:hanging="360"/>
      </w:pPr>
      <w:rPr>
        <w:rFonts w:hint="default"/>
        <w:lang w:val="it-IT" w:eastAsia="it-IT" w:bidi="it-IT"/>
      </w:rPr>
    </w:lvl>
  </w:abstractNum>
  <w:abstractNum w:abstractNumId="33">
    <w:nsid w:val="69FB1CD0"/>
    <w:multiLevelType w:val="hybridMultilevel"/>
    <w:tmpl w:val="2A6CCE3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EE2714"/>
    <w:multiLevelType w:val="hybridMultilevel"/>
    <w:tmpl w:val="7B3ABD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A348F0"/>
    <w:multiLevelType w:val="hybridMultilevel"/>
    <w:tmpl w:val="D472CAA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6A0713"/>
    <w:multiLevelType w:val="hybridMultilevel"/>
    <w:tmpl w:val="354C167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694BFD"/>
    <w:multiLevelType w:val="hybridMultilevel"/>
    <w:tmpl w:val="877284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14"/>
  </w:num>
  <w:num w:numId="6">
    <w:abstractNumId w:val="3"/>
  </w:num>
  <w:num w:numId="7">
    <w:abstractNumId w:val="29"/>
  </w:num>
  <w:num w:numId="8">
    <w:abstractNumId w:val="15"/>
  </w:num>
  <w:num w:numId="9">
    <w:abstractNumId w:val="30"/>
  </w:num>
  <w:num w:numId="10">
    <w:abstractNumId w:val="35"/>
  </w:num>
  <w:num w:numId="11">
    <w:abstractNumId w:val="34"/>
  </w:num>
  <w:num w:numId="12">
    <w:abstractNumId w:val="25"/>
  </w:num>
  <w:num w:numId="13">
    <w:abstractNumId w:val="28"/>
  </w:num>
  <w:num w:numId="14">
    <w:abstractNumId w:val="7"/>
  </w:num>
  <w:num w:numId="15">
    <w:abstractNumId w:val="31"/>
  </w:num>
  <w:num w:numId="16">
    <w:abstractNumId w:val="12"/>
  </w:num>
  <w:num w:numId="17">
    <w:abstractNumId w:val="33"/>
  </w:num>
  <w:num w:numId="18">
    <w:abstractNumId w:val="36"/>
  </w:num>
  <w:num w:numId="19">
    <w:abstractNumId w:val="26"/>
  </w:num>
  <w:num w:numId="20">
    <w:abstractNumId w:val="16"/>
  </w:num>
  <w:num w:numId="21">
    <w:abstractNumId w:val="20"/>
  </w:num>
  <w:num w:numId="22">
    <w:abstractNumId w:val="27"/>
  </w:num>
  <w:num w:numId="23">
    <w:abstractNumId w:val="32"/>
  </w:num>
  <w:num w:numId="24">
    <w:abstractNumId w:val="2"/>
  </w:num>
  <w:num w:numId="25">
    <w:abstractNumId w:val="4"/>
  </w:num>
  <w:num w:numId="26">
    <w:abstractNumId w:val="18"/>
  </w:num>
  <w:num w:numId="27">
    <w:abstractNumId w:val="9"/>
  </w:num>
  <w:num w:numId="28">
    <w:abstractNumId w:val="5"/>
  </w:num>
  <w:num w:numId="29">
    <w:abstractNumId w:val="19"/>
  </w:num>
  <w:num w:numId="30">
    <w:abstractNumId w:val="23"/>
  </w:num>
  <w:num w:numId="31">
    <w:abstractNumId w:val="1"/>
  </w:num>
  <w:num w:numId="32">
    <w:abstractNumId w:val="17"/>
  </w:num>
  <w:num w:numId="33">
    <w:abstractNumId w:val="37"/>
  </w:num>
  <w:num w:numId="34">
    <w:abstractNumId w:val="8"/>
  </w:num>
  <w:num w:numId="35">
    <w:abstractNumId w:val="0"/>
  </w:num>
  <w:num w:numId="36">
    <w:abstractNumId w:val="10"/>
  </w:num>
  <w:num w:numId="37">
    <w:abstractNumId w:val="11"/>
  </w:num>
  <w:num w:numId="38">
    <w:abstractNumId w:val="22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4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A25"/>
    <w:rsid w:val="00001EEA"/>
    <w:rsid w:val="000027F6"/>
    <w:rsid w:val="00003B7E"/>
    <w:rsid w:val="00010DD0"/>
    <w:rsid w:val="00016CDF"/>
    <w:rsid w:val="00020F17"/>
    <w:rsid w:val="000266B7"/>
    <w:rsid w:val="00026C00"/>
    <w:rsid w:val="000272B3"/>
    <w:rsid w:val="000507A8"/>
    <w:rsid w:val="000514F9"/>
    <w:rsid w:val="000528EE"/>
    <w:rsid w:val="000559B4"/>
    <w:rsid w:val="00060E4F"/>
    <w:rsid w:val="00064BBC"/>
    <w:rsid w:val="0006516E"/>
    <w:rsid w:val="000829E3"/>
    <w:rsid w:val="00086349"/>
    <w:rsid w:val="00091649"/>
    <w:rsid w:val="00091D5D"/>
    <w:rsid w:val="000924DE"/>
    <w:rsid w:val="000A6FC1"/>
    <w:rsid w:val="000B5357"/>
    <w:rsid w:val="000B64F8"/>
    <w:rsid w:val="000B6512"/>
    <w:rsid w:val="000C0C9E"/>
    <w:rsid w:val="000D10BD"/>
    <w:rsid w:val="000E523C"/>
    <w:rsid w:val="000E7380"/>
    <w:rsid w:val="000E7E7E"/>
    <w:rsid w:val="001051AE"/>
    <w:rsid w:val="00124C31"/>
    <w:rsid w:val="00140DDC"/>
    <w:rsid w:val="00141403"/>
    <w:rsid w:val="001427D1"/>
    <w:rsid w:val="0014588E"/>
    <w:rsid w:val="00147F8E"/>
    <w:rsid w:val="00150309"/>
    <w:rsid w:val="0015302C"/>
    <w:rsid w:val="0016270A"/>
    <w:rsid w:val="00162BA2"/>
    <w:rsid w:val="00162EA6"/>
    <w:rsid w:val="00162EF9"/>
    <w:rsid w:val="00171D62"/>
    <w:rsid w:val="00172F22"/>
    <w:rsid w:val="00173A5B"/>
    <w:rsid w:val="001826A7"/>
    <w:rsid w:val="00184E72"/>
    <w:rsid w:val="00185032"/>
    <w:rsid w:val="001942B2"/>
    <w:rsid w:val="00197158"/>
    <w:rsid w:val="001A0908"/>
    <w:rsid w:val="001B056A"/>
    <w:rsid w:val="001B1A56"/>
    <w:rsid w:val="001B3023"/>
    <w:rsid w:val="001C44FA"/>
    <w:rsid w:val="001D07CE"/>
    <w:rsid w:val="001D1AC8"/>
    <w:rsid w:val="001D27D6"/>
    <w:rsid w:val="001D352A"/>
    <w:rsid w:val="001D612F"/>
    <w:rsid w:val="001F11AB"/>
    <w:rsid w:val="001F1BB6"/>
    <w:rsid w:val="001F2101"/>
    <w:rsid w:val="00201486"/>
    <w:rsid w:val="0021036E"/>
    <w:rsid w:val="00212720"/>
    <w:rsid w:val="002157E8"/>
    <w:rsid w:val="00223ECF"/>
    <w:rsid w:val="002339C2"/>
    <w:rsid w:val="00235A51"/>
    <w:rsid w:val="00237C5E"/>
    <w:rsid w:val="00244B23"/>
    <w:rsid w:val="002468EB"/>
    <w:rsid w:val="0025138D"/>
    <w:rsid w:val="00251D1D"/>
    <w:rsid w:val="0025255E"/>
    <w:rsid w:val="0028713C"/>
    <w:rsid w:val="00291C40"/>
    <w:rsid w:val="00297C7C"/>
    <w:rsid w:val="002A080D"/>
    <w:rsid w:val="002A3AAD"/>
    <w:rsid w:val="002B2451"/>
    <w:rsid w:val="002B6118"/>
    <w:rsid w:val="002C26B5"/>
    <w:rsid w:val="002D69FB"/>
    <w:rsid w:val="002E1858"/>
    <w:rsid w:val="002E2301"/>
    <w:rsid w:val="003129B7"/>
    <w:rsid w:val="0032345B"/>
    <w:rsid w:val="0034656E"/>
    <w:rsid w:val="00347718"/>
    <w:rsid w:val="00350C78"/>
    <w:rsid w:val="00350DB8"/>
    <w:rsid w:val="00351637"/>
    <w:rsid w:val="00352D0D"/>
    <w:rsid w:val="00355293"/>
    <w:rsid w:val="003642C1"/>
    <w:rsid w:val="00367652"/>
    <w:rsid w:val="00370724"/>
    <w:rsid w:val="00371F42"/>
    <w:rsid w:val="003761C4"/>
    <w:rsid w:val="00394C88"/>
    <w:rsid w:val="003B1AC8"/>
    <w:rsid w:val="003B3B7D"/>
    <w:rsid w:val="003C21FE"/>
    <w:rsid w:val="003D6D01"/>
    <w:rsid w:val="003D7F07"/>
    <w:rsid w:val="003E087F"/>
    <w:rsid w:val="003F0082"/>
    <w:rsid w:val="003F04A7"/>
    <w:rsid w:val="003F0B97"/>
    <w:rsid w:val="003F18D9"/>
    <w:rsid w:val="003F219A"/>
    <w:rsid w:val="003F2BAC"/>
    <w:rsid w:val="003F2ED9"/>
    <w:rsid w:val="003F7C41"/>
    <w:rsid w:val="00400870"/>
    <w:rsid w:val="004044B9"/>
    <w:rsid w:val="00431E14"/>
    <w:rsid w:val="00434A17"/>
    <w:rsid w:val="004416E3"/>
    <w:rsid w:val="00445A14"/>
    <w:rsid w:val="00447C36"/>
    <w:rsid w:val="00467513"/>
    <w:rsid w:val="0047070F"/>
    <w:rsid w:val="0047104A"/>
    <w:rsid w:val="004725DB"/>
    <w:rsid w:val="00482A1A"/>
    <w:rsid w:val="004836B1"/>
    <w:rsid w:val="004862D4"/>
    <w:rsid w:val="00494F6B"/>
    <w:rsid w:val="00495F94"/>
    <w:rsid w:val="0049633D"/>
    <w:rsid w:val="004A6C9B"/>
    <w:rsid w:val="004B3471"/>
    <w:rsid w:val="004B3D09"/>
    <w:rsid w:val="004C2853"/>
    <w:rsid w:val="004C6AF3"/>
    <w:rsid w:val="004E0B70"/>
    <w:rsid w:val="004E2111"/>
    <w:rsid w:val="004E2387"/>
    <w:rsid w:val="004F2D6B"/>
    <w:rsid w:val="004F314E"/>
    <w:rsid w:val="00501105"/>
    <w:rsid w:val="00503E23"/>
    <w:rsid w:val="005074B5"/>
    <w:rsid w:val="005075DC"/>
    <w:rsid w:val="005079EB"/>
    <w:rsid w:val="005139B7"/>
    <w:rsid w:val="00513D0C"/>
    <w:rsid w:val="00516437"/>
    <w:rsid w:val="0051700E"/>
    <w:rsid w:val="0051737F"/>
    <w:rsid w:val="00523E2F"/>
    <w:rsid w:val="00527D43"/>
    <w:rsid w:val="005359FF"/>
    <w:rsid w:val="005362B2"/>
    <w:rsid w:val="005459B7"/>
    <w:rsid w:val="00552138"/>
    <w:rsid w:val="00557F1A"/>
    <w:rsid w:val="00561838"/>
    <w:rsid w:val="00564327"/>
    <w:rsid w:val="005656DE"/>
    <w:rsid w:val="00566430"/>
    <w:rsid w:val="00566CF7"/>
    <w:rsid w:val="005672ED"/>
    <w:rsid w:val="00567AB2"/>
    <w:rsid w:val="00571388"/>
    <w:rsid w:val="00592AB0"/>
    <w:rsid w:val="00595A30"/>
    <w:rsid w:val="0059601A"/>
    <w:rsid w:val="005965E0"/>
    <w:rsid w:val="005972A5"/>
    <w:rsid w:val="005A6D6B"/>
    <w:rsid w:val="005B0B9E"/>
    <w:rsid w:val="005B5581"/>
    <w:rsid w:val="005B59FD"/>
    <w:rsid w:val="005C61E2"/>
    <w:rsid w:val="005C7BA7"/>
    <w:rsid w:val="005D1F14"/>
    <w:rsid w:val="005D3EC3"/>
    <w:rsid w:val="005E5168"/>
    <w:rsid w:val="005F04FC"/>
    <w:rsid w:val="005F7B1D"/>
    <w:rsid w:val="005F7DA2"/>
    <w:rsid w:val="00602AE9"/>
    <w:rsid w:val="00606C2B"/>
    <w:rsid w:val="0061074F"/>
    <w:rsid w:val="00617248"/>
    <w:rsid w:val="00623FA9"/>
    <w:rsid w:val="0063116B"/>
    <w:rsid w:val="00653B11"/>
    <w:rsid w:val="006626A6"/>
    <w:rsid w:val="00665B3A"/>
    <w:rsid w:val="00670859"/>
    <w:rsid w:val="00670F58"/>
    <w:rsid w:val="006730B4"/>
    <w:rsid w:val="006735E1"/>
    <w:rsid w:val="00690152"/>
    <w:rsid w:val="0069292E"/>
    <w:rsid w:val="006A4DF5"/>
    <w:rsid w:val="006A5455"/>
    <w:rsid w:val="006B6A5A"/>
    <w:rsid w:val="006C0316"/>
    <w:rsid w:val="006C080F"/>
    <w:rsid w:val="006C79C9"/>
    <w:rsid w:val="006D24B1"/>
    <w:rsid w:val="006D7CFE"/>
    <w:rsid w:val="006E30CB"/>
    <w:rsid w:val="00700357"/>
    <w:rsid w:val="00711BAA"/>
    <w:rsid w:val="00714263"/>
    <w:rsid w:val="007153F8"/>
    <w:rsid w:val="0071763C"/>
    <w:rsid w:val="007273A4"/>
    <w:rsid w:val="00732C9C"/>
    <w:rsid w:val="00735BBC"/>
    <w:rsid w:val="007421BB"/>
    <w:rsid w:val="00742D8D"/>
    <w:rsid w:val="00742DCA"/>
    <w:rsid w:val="007452DE"/>
    <w:rsid w:val="007546CE"/>
    <w:rsid w:val="00765047"/>
    <w:rsid w:val="00771FC3"/>
    <w:rsid w:val="00783BA3"/>
    <w:rsid w:val="00784B09"/>
    <w:rsid w:val="007908B1"/>
    <w:rsid w:val="00790B59"/>
    <w:rsid w:val="00791845"/>
    <w:rsid w:val="00793707"/>
    <w:rsid w:val="007B0AEE"/>
    <w:rsid w:val="007C2C21"/>
    <w:rsid w:val="007C63B9"/>
    <w:rsid w:val="007D1AEB"/>
    <w:rsid w:val="007D2F25"/>
    <w:rsid w:val="007D4926"/>
    <w:rsid w:val="007D4E57"/>
    <w:rsid w:val="007E66B9"/>
    <w:rsid w:val="007E7F8B"/>
    <w:rsid w:val="007F088E"/>
    <w:rsid w:val="007F0FD9"/>
    <w:rsid w:val="007F44D2"/>
    <w:rsid w:val="008055B3"/>
    <w:rsid w:val="00807602"/>
    <w:rsid w:val="008109A8"/>
    <w:rsid w:val="00817456"/>
    <w:rsid w:val="00823F81"/>
    <w:rsid w:val="00842182"/>
    <w:rsid w:val="00845534"/>
    <w:rsid w:val="0085591D"/>
    <w:rsid w:val="0085600E"/>
    <w:rsid w:val="008611D4"/>
    <w:rsid w:val="008643D4"/>
    <w:rsid w:val="00876F6F"/>
    <w:rsid w:val="00880481"/>
    <w:rsid w:val="00881D1D"/>
    <w:rsid w:val="00883431"/>
    <w:rsid w:val="008869EA"/>
    <w:rsid w:val="00890CC7"/>
    <w:rsid w:val="00892E61"/>
    <w:rsid w:val="00893486"/>
    <w:rsid w:val="008941E8"/>
    <w:rsid w:val="00897783"/>
    <w:rsid w:val="008B111C"/>
    <w:rsid w:val="008B58CE"/>
    <w:rsid w:val="008B7F87"/>
    <w:rsid w:val="008C25E3"/>
    <w:rsid w:val="008C6134"/>
    <w:rsid w:val="008D085A"/>
    <w:rsid w:val="008D18B4"/>
    <w:rsid w:val="008D5901"/>
    <w:rsid w:val="008F071B"/>
    <w:rsid w:val="008F30C6"/>
    <w:rsid w:val="008F67BE"/>
    <w:rsid w:val="00903A8C"/>
    <w:rsid w:val="00904345"/>
    <w:rsid w:val="00905EF2"/>
    <w:rsid w:val="00910E37"/>
    <w:rsid w:val="00912C5D"/>
    <w:rsid w:val="00916528"/>
    <w:rsid w:val="00917A79"/>
    <w:rsid w:val="00933D46"/>
    <w:rsid w:val="00940976"/>
    <w:rsid w:val="009526AA"/>
    <w:rsid w:val="00957E67"/>
    <w:rsid w:val="00961386"/>
    <w:rsid w:val="00970C4E"/>
    <w:rsid w:val="00976CD4"/>
    <w:rsid w:val="00977E86"/>
    <w:rsid w:val="00987074"/>
    <w:rsid w:val="009A4844"/>
    <w:rsid w:val="009C3BB4"/>
    <w:rsid w:val="009C7C37"/>
    <w:rsid w:val="009D2E71"/>
    <w:rsid w:val="009F620D"/>
    <w:rsid w:val="00A12D72"/>
    <w:rsid w:val="00A13152"/>
    <w:rsid w:val="00A137DE"/>
    <w:rsid w:val="00A14D3B"/>
    <w:rsid w:val="00A15362"/>
    <w:rsid w:val="00A16ED8"/>
    <w:rsid w:val="00A21BC6"/>
    <w:rsid w:val="00A233DA"/>
    <w:rsid w:val="00A275A6"/>
    <w:rsid w:val="00A35A25"/>
    <w:rsid w:val="00A40958"/>
    <w:rsid w:val="00A45876"/>
    <w:rsid w:val="00A471AB"/>
    <w:rsid w:val="00A51F0F"/>
    <w:rsid w:val="00A579E4"/>
    <w:rsid w:val="00A57DBF"/>
    <w:rsid w:val="00A668C2"/>
    <w:rsid w:val="00A66E79"/>
    <w:rsid w:val="00A70635"/>
    <w:rsid w:val="00A74241"/>
    <w:rsid w:val="00A74796"/>
    <w:rsid w:val="00A765CE"/>
    <w:rsid w:val="00A77F6B"/>
    <w:rsid w:val="00A90287"/>
    <w:rsid w:val="00A91709"/>
    <w:rsid w:val="00A91B49"/>
    <w:rsid w:val="00AA3039"/>
    <w:rsid w:val="00AA44FB"/>
    <w:rsid w:val="00AA5ADB"/>
    <w:rsid w:val="00AA75C7"/>
    <w:rsid w:val="00AB0D74"/>
    <w:rsid w:val="00AB3C66"/>
    <w:rsid w:val="00AC079A"/>
    <w:rsid w:val="00AC12E9"/>
    <w:rsid w:val="00AC3719"/>
    <w:rsid w:val="00AC4ADC"/>
    <w:rsid w:val="00AC5A9A"/>
    <w:rsid w:val="00AD2F5C"/>
    <w:rsid w:val="00AE20A1"/>
    <w:rsid w:val="00AE50D5"/>
    <w:rsid w:val="00AE6292"/>
    <w:rsid w:val="00AF0D93"/>
    <w:rsid w:val="00AF3850"/>
    <w:rsid w:val="00AF3ED3"/>
    <w:rsid w:val="00AF4190"/>
    <w:rsid w:val="00B03574"/>
    <w:rsid w:val="00B03A7B"/>
    <w:rsid w:val="00B12D22"/>
    <w:rsid w:val="00B13F29"/>
    <w:rsid w:val="00B2101F"/>
    <w:rsid w:val="00B220DE"/>
    <w:rsid w:val="00B242A6"/>
    <w:rsid w:val="00B4486C"/>
    <w:rsid w:val="00B47E9B"/>
    <w:rsid w:val="00B505C0"/>
    <w:rsid w:val="00B7027D"/>
    <w:rsid w:val="00B7158E"/>
    <w:rsid w:val="00B72708"/>
    <w:rsid w:val="00B75D34"/>
    <w:rsid w:val="00B812A3"/>
    <w:rsid w:val="00B816A3"/>
    <w:rsid w:val="00B87AC4"/>
    <w:rsid w:val="00B949F3"/>
    <w:rsid w:val="00BA1B98"/>
    <w:rsid w:val="00BA2B8C"/>
    <w:rsid w:val="00BB098D"/>
    <w:rsid w:val="00BB18F1"/>
    <w:rsid w:val="00BC0AB2"/>
    <w:rsid w:val="00BC45AE"/>
    <w:rsid w:val="00BD061F"/>
    <w:rsid w:val="00BD19E9"/>
    <w:rsid w:val="00BD4191"/>
    <w:rsid w:val="00BD41C9"/>
    <w:rsid w:val="00BD695E"/>
    <w:rsid w:val="00BE15A2"/>
    <w:rsid w:val="00BE63D2"/>
    <w:rsid w:val="00BE7CE2"/>
    <w:rsid w:val="00BF272F"/>
    <w:rsid w:val="00C071FF"/>
    <w:rsid w:val="00C079AE"/>
    <w:rsid w:val="00C1103D"/>
    <w:rsid w:val="00C1447F"/>
    <w:rsid w:val="00C17E83"/>
    <w:rsid w:val="00C214E2"/>
    <w:rsid w:val="00C24FC3"/>
    <w:rsid w:val="00C37FD6"/>
    <w:rsid w:val="00C420D9"/>
    <w:rsid w:val="00C43766"/>
    <w:rsid w:val="00C4492E"/>
    <w:rsid w:val="00C45AAA"/>
    <w:rsid w:val="00C478F6"/>
    <w:rsid w:val="00C51A5C"/>
    <w:rsid w:val="00C560F1"/>
    <w:rsid w:val="00C65A93"/>
    <w:rsid w:val="00C70AED"/>
    <w:rsid w:val="00C72BAE"/>
    <w:rsid w:val="00C72E5A"/>
    <w:rsid w:val="00C731CA"/>
    <w:rsid w:val="00C7434F"/>
    <w:rsid w:val="00C74AC5"/>
    <w:rsid w:val="00C76B2F"/>
    <w:rsid w:val="00C80FC9"/>
    <w:rsid w:val="00C815D3"/>
    <w:rsid w:val="00C86795"/>
    <w:rsid w:val="00CA05AD"/>
    <w:rsid w:val="00CA247C"/>
    <w:rsid w:val="00CA49F1"/>
    <w:rsid w:val="00CA4EDE"/>
    <w:rsid w:val="00CA5326"/>
    <w:rsid w:val="00CA5FA3"/>
    <w:rsid w:val="00CA644E"/>
    <w:rsid w:val="00CA6970"/>
    <w:rsid w:val="00CB2C4A"/>
    <w:rsid w:val="00CB51BA"/>
    <w:rsid w:val="00CB7E30"/>
    <w:rsid w:val="00CC40E9"/>
    <w:rsid w:val="00CC43F3"/>
    <w:rsid w:val="00CC62AF"/>
    <w:rsid w:val="00CD21AF"/>
    <w:rsid w:val="00CD4623"/>
    <w:rsid w:val="00CE2B56"/>
    <w:rsid w:val="00CF1773"/>
    <w:rsid w:val="00CF44C9"/>
    <w:rsid w:val="00CF5B6F"/>
    <w:rsid w:val="00D06AFE"/>
    <w:rsid w:val="00D076B4"/>
    <w:rsid w:val="00D1228D"/>
    <w:rsid w:val="00D20984"/>
    <w:rsid w:val="00D269CC"/>
    <w:rsid w:val="00D47F9F"/>
    <w:rsid w:val="00D5365D"/>
    <w:rsid w:val="00D5670E"/>
    <w:rsid w:val="00D611FE"/>
    <w:rsid w:val="00D61802"/>
    <w:rsid w:val="00D62A7B"/>
    <w:rsid w:val="00D67DFA"/>
    <w:rsid w:val="00D73FE3"/>
    <w:rsid w:val="00D760FE"/>
    <w:rsid w:val="00D876F4"/>
    <w:rsid w:val="00D911BA"/>
    <w:rsid w:val="00D937BC"/>
    <w:rsid w:val="00DA0285"/>
    <w:rsid w:val="00DA14FF"/>
    <w:rsid w:val="00DB145E"/>
    <w:rsid w:val="00DB403E"/>
    <w:rsid w:val="00DC036D"/>
    <w:rsid w:val="00DC7433"/>
    <w:rsid w:val="00DC7CE3"/>
    <w:rsid w:val="00DD62FF"/>
    <w:rsid w:val="00DD7C25"/>
    <w:rsid w:val="00E04570"/>
    <w:rsid w:val="00E04B97"/>
    <w:rsid w:val="00E07514"/>
    <w:rsid w:val="00E11BCF"/>
    <w:rsid w:val="00E16128"/>
    <w:rsid w:val="00E178CF"/>
    <w:rsid w:val="00E21E5D"/>
    <w:rsid w:val="00E24E07"/>
    <w:rsid w:val="00E309C9"/>
    <w:rsid w:val="00E41D48"/>
    <w:rsid w:val="00E41F65"/>
    <w:rsid w:val="00E42FEB"/>
    <w:rsid w:val="00E45C49"/>
    <w:rsid w:val="00E504BF"/>
    <w:rsid w:val="00E61628"/>
    <w:rsid w:val="00E67CBC"/>
    <w:rsid w:val="00E70248"/>
    <w:rsid w:val="00E8418B"/>
    <w:rsid w:val="00E86953"/>
    <w:rsid w:val="00E87DE0"/>
    <w:rsid w:val="00E97267"/>
    <w:rsid w:val="00E97DAE"/>
    <w:rsid w:val="00E97EDB"/>
    <w:rsid w:val="00EA06FA"/>
    <w:rsid w:val="00EA0AC3"/>
    <w:rsid w:val="00EA498B"/>
    <w:rsid w:val="00EA6404"/>
    <w:rsid w:val="00EB2FA4"/>
    <w:rsid w:val="00EC32F6"/>
    <w:rsid w:val="00EC33B3"/>
    <w:rsid w:val="00EC490A"/>
    <w:rsid w:val="00EC6EF2"/>
    <w:rsid w:val="00ED2228"/>
    <w:rsid w:val="00EE1B30"/>
    <w:rsid w:val="00EE31C0"/>
    <w:rsid w:val="00EF31F1"/>
    <w:rsid w:val="00EF468A"/>
    <w:rsid w:val="00F00142"/>
    <w:rsid w:val="00F00CD4"/>
    <w:rsid w:val="00F00D94"/>
    <w:rsid w:val="00F01313"/>
    <w:rsid w:val="00F07F85"/>
    <w:rsid w:val="00F101F9"/>
    <w:rsid w:val="00F33FB7"/>
    <w:rsid w:val="00F34082"/>
    <w:rsid w:val="00F341F1"/>
    <w:rsid w:val="00F366EB"/>
    <w:rsid w:val="00F378E9"/>
    <w:rsid w:val="00F45140"/>
    <w:rsid w:val="00F502E1"/>
    <w:rsid w:val="00F51833"/>
    <w:rsid w:val="00F52839"/>
    <w:rsid w:val="00F62C2D"/>
    <w:rsid w:val="00F62C70"/>
    <w:rsid w:val="00F65A06"/>
    <w:rsid w:val="00F75A65"/>
    <w:rsid w:val="00FC0B51"/>
    <w:rsid w:val="00FD2EB9"/>
    <w:rsid w:val="00FD745A"/>
    <w:rsid w:val="00FE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F1BB6"/>
    <w:pPr>
      <w:jc w:val="both"/>
    </w:pPr>
    <w:rPr>
      <w:sz w:val="28"/>
      <w:szCs w:val="24"/>
    </w:rPr>
  </w:style>
  <w:style w:type="paragraph" w:styleId="Titolo2">
    <w:name w:val="heading 2"/>
    <w:basedOn w:val="Normale"/>
    <w:next w:val="Normale"/>
    <w:link w:val="Titolo2Carattere"/>
    <w:qFormat/>
    <w:rsid w:val="003129B7"/>
    <w:pPr>
      <w:keepNext/>
      <w:widowControl w:val="0"/>
      <w:autoSpaceDE w:val="0"/>
      <w:autoSpaceDN w:val="0"/>
      <w:adjustRightInd w:val="0"/>
      <w:jc w:val="center"/>
      <w:outlineLvl w:val="1"/>
    </w:pPr>
    <w:rPr>
      <w:b/>
      <w:bCs/>
      <w:lang w:val="x-none" w:eastAsia="x-none"/>
    </w:rPr>
  </w:style>
  <w:style w:type="paragraph" w:styleId="Titolo3">
    <w:name w:val="heading 3"/>
    <w:basedOn w:val="Normale"/>
    <w:next w:val="Normale"/>
    <w:link w:val="Titolo3Carattere"/>
    <w:qFormat/>
    <w:rsid w:val="003129B7"/>
    <w:pPr>
      <w:keepNext/>
      <w:widowControl w:val="0"/>
      <w:autoSpaceDE w:val="0"/>
      <w:autoSpaceDN w:val="0"/>
      <w:adjustRightInd w:val="0"/>
      <w:outlineLvl w:val="2"/>
    </w:pPr>
    <w:rPr>
      <w:b/>
      <w:bCs/>
      <w:lang w:val="x-none" w:eastAsia="x-none"/>
    </w:rPr>
  </w:style>
  <w:style w:type="paragraph" w:styleId="Titolo4">
    <w:name w:val="heading 4"/>
    <w:basedOn w:val="Normale"/>
    <w:next w:val="Normale"/>
    <w:link w:val="Titolo4Carattere"/>
    <w:qFormat/>
    <w:rsid w:val="003129B7"/>
    <w:pPr>
      <w:keepNext/>
      <w:widowControl w:val="0"/>
      <w:autoSpaceDE w:val="0"/>
      <w:autoSpaceDN w:val="0"/>
      <w:adjustRightInd w:val="0"/>
      <w:jc w:val="center"/>
      <w:outlineLvl w:val="3"/>
    </w:pPr>
    <w:rPr>
      <w:b/>
    </w:rPr>
  </w:style>
  <w:style w:type="paragraph" w:styleId="Titolo5">
    <w:name w:val="heading 5"/>
    <w:basedOn w:val="Normale"/>
    <w:next w:val="Normale"/>
    <w:link w:val="Titolo5Carattere"/>
    <w:qFormat/>
    <w:rsid w:val="003129B7"/>
    <w:pPr>
      <w:keepNext/>
      <w:widowControl w:val="0"/>
      <w:autoSpaceDE w:val="0"/>
      <w:autoSpaceDN w:val="0"/>
      <w:adjustRightInd w:val="0"/>
      <w:jc w:val="center"/>
      <w:outlineLvl w:val="4"/>
    </w:pPr>
    <w:rPr>
      <w:b/>
      <w:sz w:val="24"/>
    </w:rPr>
  </w:style>
  <w:style w:type="paragraph" w:styleId="Titolo6">
    <w:name w:val="heading 6"/>
    <w:basedOn w:val="Normale"/>
    <w:next w:val="Normale"/>
    <w:link w:val="Titolo6Carattere"/>
    <w:qFormat/>
    <w:rsid w:val="003129B7"/>
    <w:pPr>
      <w:keepNext/>
      <w:widowControl w:val="0"/>
      <w:autoSpaceDE w:val="0"/>
      <w:autoSpaceDN w:val="0"/>
      <w:adjustRightInd w:val="0"/>
      <w:outlineLvl w:val="5"/>
    </w:pPr>
    <w:rPr>
      <w:b/>
      <w:bCs/>
      <w:sz w:val="24"/>
    </w:rPr>
  </w:style>
  <w:style w:type="paragraph" w:styleId="Titolo7">
    <w:name w:val="heading 7"/>
    <w:basedOn w:val="Normale"/>
    <w:next w:val="Normale"/>
    <w:link w:val="Titolo7Carattere"/>
    <w:qFormat/>
    <w:rsid w:val="003129B7"/>
    <w:pPr>
      <w:keepNext/>
      <w:widowControl w:val="0"/>
      <w:autoSpaceDE w:val="0"/>
      <w:autoSpaceDN w:val="0"/>
      <w:adjustRightInd w:val="0"/>
      <w:jc w:val="center"/>
      <w:outlineLvl w:val="6"/>
    </w:pPr>
    <w:rPr>
      <w:b/>
      <w:bC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qFormat/>
    <w:rsid w:val="003129B7"/>
    <w:pPr>
      <w:widowControl w:val="0"/>
      <w:autoSpaceDE w:val="0"/>
      <w:autoSpaceDN w:val="0"/>
      <w:adjustRightInd w:val="0"/>
      <w:jc w:val="center"/>
    </w:pPr>
    <w:rPr>
      <w:b/>
      <w:bCs/>
    </w:rPr>
  </w:style>
  <w:style w:type="paragraph" w:styleId="Testonotaapidipagina">
    <w:name w:val="footnote text"/>
    <w:basedOn w:val="Normale"/>
    <w:link w:val="TestonotaapidipaginaCarattere"/>
    <w:rsid w:val="003129B7"/>
    <w:pPr>
      <w:widowControl w:val="0"/>
      <w:autoSpaceDE w:val="0"/>
      <w:autoSpaceDN w:val="0"/>
      <w:adjustRightInd w:val="0"/>
    </w:pPr>
    <w:rPr>
      <w:sz w:val="24"/>
      <w:szCs w:val="20"/>
    </w:rPr>
  </w:style>
  <w:style w:type="paragraph" w:styleId="Corpodeltesto2">
    <w:name w:val="Body Text 2"/>
    <w:basedOn w:val="Normale"/>
    <w:link w:val="Corpodeltesto2Carattere"/>
    <w:rsid w:val="003129B7"/>
    <w:pPr>
      <w:widowControl w:val="0"/>
      <w:autoSpaceDE w:val="0"/>
      <w:autoSpaceDN w:val="0"/>
      <w:adjustRightInd w:val="0"/>
      <w:jc w:val="left"/>
    </w:pPr>
  </w:style>
  <w:style w:type="character" w:styleId="Numeropagina">
    <w:name w:val="page number"/>
    <w:basedOn w:val="Carpredefinitoparagrafo"/>
    <w:rsid w:val="003129B7"/>
  </w:style>
  <w:style w:type="paragraph" w:styleId="Intestazione">
    <w:name w:val="header"/>
    <w:basedOn w:val="Normale"/>
    <w:link w:val="IntestazioneCarattere"/>
    <w:rsid w:val="003129B7"/>
    <w:pPr>
      <w:tabs>
        <w:tab w:val="center" w:pos="4819"/>
        <w:tab w:val="right" w:pos="9638"/>
      </w:tabs>
      <w:jc w:val="left"/>
    </w:pPr>
    <w:rPr>
      <w:sz w:val="20"/>
    </w:rPr>
  </w:style>
  <w:style w:type="paragraph" w:styleId="Pidipagina">
    <w:name w:val="footer"/>
    <w:basedOn w:val="Normale"/>
    <w:link w:val="PidipaginaCarattere"/>
    <w:rsid w:val="003129B7"/>
    <w:pPr>
      <w:tabs>
        <w:tab w:val="center" w:pos="4819"/>
        <w:tab w:val="right" w:pos="9638"/>
      </w:tabs>
    </w:pPr>
  </w:style>
  <w:style w:type="character" w:customStyle="1" w:styleId="Titolo2Carattere">
    <w:name w:val="Titolo 2 Carattere"/>
    <w:link w:val="Titolo2"/>
    <w:rsid w:val="003D7F07"/>
    <w:rPr>
      <w:b/>
      <w:bCs/>
      <w:sz w:val="28"/>
      <w:szCs w:val="24"/>
    </w:rPr>
  </w:style>
  <w:style w:type="character" w:customStyle="1" w:styleId="Titolo3Carattere">
    <w:name w:val="Titolo 3 Carattere"/>
    <w:link w:val="Titolo3"/>
    <w:rsid w:val="003D7F07"/>
    <w:rPr>
      <w:b/>
      <w:bCs/>
      <w:sz w:val="28"/>
      <w:szCs w:val="24"/>
    </w:rPr>
  </w:style>
  <w:style w:type="paragraph" w:styleId="Corpotesto">
    <w:name w:val="Body Text"/>
    <w:aliases w:val="Corpo del testo"/>
    <w:basedOn w:val="Normale"/>
    <w:link w:val="CorpotestoCarattere"/>
    <w:uiPriority w:val="99"/>
    <w:unhideWhenUsed/>
    <w:rsid w:val="00B949F3"/>
    <w:pPr>
      <w:spacing w:after="120"/>
    </w:pPr>
    <w:rPr>
      <w:lang w:val="x-none" w:eastAsia="x-none"/>
    </w:rPr>
  </w:style>
  <w:style w:type="character" w:customStyle="1" w:styleId="CorpotestoCarattere">
    <w:name w:val="Corpo testo Carattere"/>
    <w:aliases w:val="Corpo del testo Carattere2"/>
    <w:link w:val="Corpotesto"/>
    <w:uiPriority w:val="99"/>
    <w:rsid w:val="00B949F3"/>
    <w:rPr>
      <w:sz w:val="28"/>
      <w:szCs w:val="24"/>
    </w:rPr>
  </w:style>
  <w:style w:type="paragraph" w:styleId="Corpodeltesto3">
    <w:name w:val="Body Text 3"/>
    <w:basedOn w:val="Normale"/>
    <w:link w:val="Corpodeltesto3Carattere"/>
    <w:unhideWhenUsed/>
    <w:rsid w:val="00B949F3"/>
    <w:pPr>
      <w:spacing w:after="120"/>
    </w:pPr>
    <w:rPr>
      <w:sz w:val="16"/>
      <w:szCs w:val="16"/>
      <w:lang w:val="x-none" w:eastAsia="x-none"/>
    </w:rPr>
  </w:style>
  <w:style w:type="character" w:customStyle="1" w:styleId="Corpodeltesto3Carattere">
    <w:name w:val="Corpo del testo 3 Carattere"/>
    <w:link w:val="Corpodeltesto3"/>
    <w:rsid w:val="00B949F3"/>
    <w:rPr>
      <w:sz w:val="16"/>
      <w:szCs w:val="16"/>
    </w:rPr>
  </w:style>
  <w:style w:type="table" w:styleId="Grigliatabella">
    <w:name w:val="Table Grid"/>
    <w:basedOn w:val="Tabellanormale"/>
    <w:uiPriority w:val="59"/>
    <w:rsid w:val="00CC40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lencoacolori-Colore11">
    <w:name w:val="Elenco a colori - Colore 11"/>
    <w:basedOn w:val="Normale"/>
    <w:uiPriority w:val="34"/>
    <w:qFormat/>
    <w:rsid w:val="00D1228D"/>
    <w:pPr>
      <w:ind w:left="720"/>
      <w:contextualSpacing/>
    </w:pPr>
  </w:style>
  <w:style w:type="paragraph" w:customStyle="1" w:styleId="Corpodeltesto1">
    <w:name w:val="Corpo del testo1"/>
    <w:basedOn w:val="Normale"/>
    <w:link w:val="CorpodeltestoCarattere"/>
    <w:uiPriority w:val="99"/>
    <w:rsid w:val="00732C9C"/>
    <w:pPr>
      <w:widowControl w:val="0"/>
      <w:autoSpaceDE w:val="0"/>
      <w:autoSpaceDN w:val="0"/>
      <w:adjustRightInd w:val="0"/>
      <w:jc w:val="left"/>
    </w:pPr>
    <w:rPr>
      <w:b/>
      <w:bCs/>
      <w:lang w:val="x-none" w:eastAsia="x-none"/>
    </w:rPr>
  </w:style>
  <w:style w:type="character" w:customStyle="1" w:styleId="CorpodeltestoCarattere">
    <w:name w:val="Corpo del testo Carattere"/>
    <w:link w:val="Corpodeltesto1"/>
    <w:uiPriority w:val="99"/>
    <w:rsid w:val="00732C9C"/>
    <w:rPr>
      <w:b/>
      <w:bCs/>
      <w:sz w:val="28"/>
      <w:szCs w:val="24"/>
    </w:rPr>
  </w:style>
  <w:style w:type="paragraph" w:customStyle="1" w:styleId="small">
    <w:name w:val="small"/>
    <w:basedOn w:val="Normale"/>
    <w:rsid w:val="004B3471"/>
    <w:pPr>
      <w:spacing w:before="100" w:beforeAutospacing="1" w:after="100" w:afterAutospacing="1"/>
      <w:jc w:val="left"/>
    </w:pPr>
    <w:rPr>
      <w:color w:val="000000"/>
      <w:sz w:val="24"/>
      <w:lang w:bidi="he-IL"/>
    </w:rPr>
  </w:style>
  <w:style w:type="paragraph" w:customStyle="1" w:styleId="Default">
    <w:name w:val="Default"/>
    <w:rsid w:val="0047070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rpodeltestoCarattere1">
    <w:name w:val="Corpo del testo Carattere1"/>
    <w:aliases w:val="Corpo testo Carattere1"/>
    <w:link w:val="Corpotesto1"/>
    <w:uiPriority w:val="99"/>
    <w:rsid w:val="00823F81"/>
    <w:rPr>
      <w:sz w:val="28"/>
      <w:szCs w:val="24"/>
    </w:rPr>
  </w:style>
  <w:style w:type="paragraph" w:customStyle="1" w:styleId="a">
    <w:next w:val="Titolo"/>
    <w:uiPriority w:val="99"/>
    <w:unhideWhenUsed/>
    <w:rsid w:val="00617248"/>
    <w:pPr>
      <w:spacing w:after="120"/>
      <w:jc w:val="both"/>
    </w:pPr>
    <w:rPr>
      <w:sz w:val="28"/>
      <w:szCs w:val="24"/>
    </w:rPr>
  </w:style>
  <w:style w:type="character" w:customStyle="1" w:styleId="TestonotaapidipaginaCarattere">
    <w:name w:val="Testo nota a piè di pagina Carattere"/>
    <w:link w:val="Testonotaapidipagina"/>
    <w:rsid w:val="000514F9"/>
    <w:rPr>
      <w:sz w:val="24"/>
    </w:rPr>
  </w:style>
  <w:style w:type="paragraph" w:customStyle="1" w:styleId="TableParagraph">
    <w:name w:val="Table Paragraph"/>
    <w:basedOn w:val="Normale"/>
    <w:uiPriority w:val="1"/>
    <w:qFormat/>
    <w:rsid w:val="000514F9"/>
    <w:pPr>
      <w:widowControl w:val="0"/>
      <w:autoSpaceDE w:val="0"/>
      <w:autoSpaceDN w:val="0"/>
      <w:ind w:left="97"/>
      <w:jc w:val="left"/>
    </w:pPr>
    <w:rPr>
      <w:rFonts w:ascii="Arial Narrow" w:eastAsia="Arial Narrow" w:hAnsi="Arial Narrow" w:cs="Arial Narrow"/>
      <w:sz w:val="22"/>
      <w:szCs w:val="22"/>
      <w:lang w:val="en-US" w:eastAsia="en-US"/>
    </w:rPr>
  </w:style>
  <w:style w:type="paragraph" w:styleId="Paragrafoelenco">
    <w:name w:val="List Paragraph"/>
    <w:basedOn w:val="Normale"/>
    <w:uiPriority w:val="34"/>
    <w:qFormat/>
    <w:rsid w:val="000507A8"/>
    <w:pPr>
      <w:ind w:left="720"/>
      <w:contextualSpacing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63116B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SottotitoloCarattere">
    <w:name w:val="Sottotitolo Carattere"/>
    <w:link w:val="Sottotitolo"/>
    <w:uiPriority w:val="11"/>
    <w:rsid w:val="0063116B"/>
    <w:rPr>
      <w:rFonts w:ascii="Cambria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D24B1"/>
    <w:pPr>
      <w:spacing w:before="100" w:beforeAutospacing="1" w:after="100" w:afterAutospacing="1"/>
      <w:jc w:val="left"/>
    </w:pPr>
    <w:rPr>
      <w:sz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1536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A15362"/>
    <w:rPr>
      <w:rFonts w:ascii="Tahoma" w:hAnsi="Tahoma" w:cs="Tahoma"/>
      <w:sz w:val="16"/>
      <w:szCs w:val="16"/>
    </w:rPr>
  </w:style>
  <w:style w:type="character" w:customStyle="1" w:styleId="Titolo4Carattere">
    <w:name w:val="Titolo 4 Carattere"/>
    <w:link w:val="Titolo4"/>
    <w:rsid w:val="00A15362"/>
    <w:rPr>
      <w:b/>
      <w:sz w:val="28"/>
      <w:szCs w:val="24"/>
    </w:rPr>
  </w:style>
  <w:style w:type="character" w:customStyle="1" w:styleId="Titolo5Carattere">
    <w:name w:val="Titolo 5 Carattere"/>
    <w:link w:val="Titolo5"/>
    <w:rsid w:val="00A15362"/>
    <w:rPr>
      <w:b/>
      <w:sz w:val="24"/>
      <w:szCs w:val="24"/>
    </w:rPr>
  </w:style>
  <w:style w:type="character" w:customStyle="1" w:styleId="Titolo6Carattere">
    <w:name w:val="Titolo 6 Carattere"/>
    <w:link w:val="Titolo6"/>
    <w:rsid w:val="00A15362"/>
    <w:rPr>
      <w:b/>
      <w:bCs/>
      <w:sz w:val="24"/>
      <w:szCs w:val="24"/>
    </w:rPr>
  </w:style>
  <w:style w:type="character" w:customStyle="1" w:styleId="Titolo7Carattere">
    <w:name w:val="Titolo 7 Carattere"/>
    <w:link w:val="Titolo7"/>
    <w:rsid w:val="00A15362"/>
    <w:rPr>
      <w:b/>
      <w:bCs/>
      <w:sz w:val="24"/>
      <w:szCs w:val="24"/>
    </w:rPr>
  </w:style>
  <w:style w:type="character" w:customStyle="1" w:styleId="TitoloCarattere">
    <w:name w:val="Titolo Carattere"/>
    <w:link w:val="Titolo"/>
    <w:rsid w:val="00A15362"/>
    <w:rPr>
      <w:b/>
      <w:bCs/>
      <w:sz w:val="28"/>
      <w:szCs w:val="24"/>
    </w:rPr>
  </w:style>
  <w:style w:type="character" w:customStyle="1" w:styleId="Corpodeltesto2Carattere">
    <w:name w:val="Corpo del testo 2 Carattere"/>
    <w:link w:val="Corpodeltesto2"/>
    <w:rsid w:val="00A15362"/>
    <w:rPr>
      <w:sz w:val="28"/>
      <w:szCs w:val="24"/>
    </w:rPr>
  </w:style>
  <w:style w:type="character" w:customStyle="1" w:styleId="IntestazioneCarattere">
    <w:name w:val="Intestazione Carattere"/>
    <w:link w:val="Intestazione"/>
    <w:rsid w:val="00A15362"/>
    <w:rPr>
      <w:szCs w:val="24"/>
    </w:rPr>
  </w:style>
  <w:style w:type="character" w:customStyle="1" w:styleId="PidipaginaCarattere">
    <w:name w:val="Piè di pagina Carattere"/>
    <w:link w:val="Pidipagina"/>
    <w:rsid w:val="00A15362"/>
    <w:rPr>
      <w:sz w:val="28"/>
      <w:szCs w:val="24"/>
    </w:rPr>
  </w:style>
  <w:style w:type="paragraph" w:styleId="Nessunaspaziatura">
    <w:name w:val="No Spacing"/>
    <w:link w:val="NessunaspaziaturaCarattere"/>
    <w:uiPriority w:val="1"/>
    <w:qFormat/>
    <w:rsid w:val="00A15362"/>
    <w:rPr>
      <w:rFonts w:ascii="Calibri" w:hAnsi="Calibri"/>
      <w:sz w:val="22"/>
      <w:szCs w:val="22"/>
    </w:rPr>
  </w:style>
  <w:style w:type="character" w:customStyle="1" w:styleId="NessunaspaziaturaCarattere">
    <w:name w:val="Nessuna spaziatura Carattere"/>
    <w:link w:val="Nessunaspaziatura"/>
    <w:uiPriority w:val="1"/>
    <w:rsid w:val="00A15362"/>
    <w:rPr>
      <w:rFonts w:ascii="Calibri" w:hAnsi="Calibri"/>
      <w:sz w:val="22"/>
      <w:szCs w:val="22"/>
    </w:rPr>
  </w:style>
  <w:style w:type="paragraph" w:customStyle="1" w:styleId="Corpotesto1">
    <w:name w:val="Corpo testo1"/>
    <w:basedOn w:val="Normale"/>
    <w:next w:val="Corpotesto"/>
    <w:link w:val="CorpodeltestoCarattere1"/>
    <w:uiPriority w:val="99"/>
    <w:unhideWhenUsed/>
    <w:rsid w:val="00A15362"/>
    <w:pPr>
      <w:spacing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F1BB6"/>
    <w:pPr>
      <w:jc w:val="both"/>
    </w:pPr>
    <w:rPr>
      <w:sz w:val="28"/>
      <w:szCs w:val="24"/>
    </w:rPr>
  </w:style>
  <w:style w:type="paragraph" w:styleId="Titolo2">
    <w:name w:val="heading 2"/>
    <w:basedOn w:val="Normale"/>
    <w:next w:val="Normale"/>
    <w:link w:val="Titolo2Carattere"/>
    <w:qFormat/>
    <w:rsid w:val="003129B7"/>
    <w:pPr>
      <w:keepNext/>
      <w:widowControl w:val="0"/>
      <w:autoSpaceDE w:val="0"/>
      <w:autoSpaceDN w:val="0"/>
      <w:adjustRightInd w:val="0"/>
      <w:jc w:val="center"/>
      <w:outlineLvl w:val="1"/>
    </w:pPr>
    <w:rPr>
      <w:b/>
      <w:bCs/>
      <w:lang w:val="x-none" w:eastAsia="x-none"/>
    </w:rPr>
  </w:style>
  <w:style w:type="paragraph" w:styleId="Titolo3">
    <w:name w:val="heading 3"/>
    <w:basedOn w:val="Normale"/>
    <w:next w:val="Normale"/>
    <w:link w:val="Titolo3Carattere"/>
    <w:qFormat/>
    <w:rsid w:val="003129B7"/>
    <w:pPr>
      <w:keepNext/>
      <w:widowControl w:val="0"/>
      <w:autoSpaceDE w:val="0"/>
      <w:autoSpaceDN w:val="0"/>
      <w:adjustRightInd w:val="0"/>
      <w:outlineLvl w:val="2"/>
    </w:pPr>
    <w:rPr>
      <w:b/>
      <w:bCs/>
      <w:lang w:val="x-none" w:eastAsia="x-none"/>
    </w:rPr>
  </w:style>
  <w:style w:type="paragraph" w:styleId="Titolo4">
    <w:name w:val="heading 4"/>
    <w:basedOn w:val="Normale"/>
    <w:next w:val="Normale"/>
    <w:link w:val="Titolo4Carattere"/>
    <w:qFormat/>
    <w:rsid w:val="003129B7"/>
    <w:pPr>
      <w:keepNext/>
      <w:widowControl w:val="0"/>
      <w:autoSpaceDE w:val="0"/>
      <w:autoSpaceDN w:val="0"/>
      <w:adjustRightInd w:val="0"/>
      <w:jc w:val="center"/>
      <w:outlineLvl w:val="3"/>
    </w:pPr>
    <w:rPr>
      <w:b/>
    </w:rPr>
  </w:style>
  <w:style w:type="paragraph" w:styleId="Titolo5">
    <w:name w:val="heading 5"/>
    <w:basedOn w:val="Normale"/>
    <w:next w:val="Normale"/>
    <w:link w:val="Titolo5Carattere"/>
    <w:qFormat/>
    <w:rsid w:val="003129B7"/>
    <w:pPr>
      <w:keepNext/>
      <w:widowControl w:val="0"/>
      <w:autoSpaceDE w:val="0"/>
      <w:autoSpaceDN w:val="0"/>
      <w:adjustRightInd w:val="0"/>
      <w:jc w:val="center"/>
      <w:outlineLvl w:val="4"/>
    </w:pPr>
    <w:rPr>
      <w:b/>
      <w:sz w:val="24"/>
    </w:rPr>
  </w:style>
  <w:style w:type="paragraph" w:styleId="Titolo6">
    <w:name w:val="heading 6"/>
    <w:basedOn w:val="Normale"/>
    <w:next w:val="Normale"/>
    <w:link w:val="Titolo6Carattere"/>
    <w:qFormat/>
    <w:rsid w:val="003129B7"/>
    <w:pPr>
      <w:keepNext/>
      <w:widowControl w:val="0"/>
      <w:autoSpaceDE w:val="0"/>
      <w:autoSpaceDN w:val="0"/>
      <w:adjustRightInd w:val="0"/>
      <w:outlineLvl w:val="5"/>
    </w:pPr>
    <w:rPr>
      <w:b/>
      <w:bCs/>
      <w:sz w:val="24"/>
    </w:rPr>
  </w:style>
  <w:style w:type="paragraph" w:styleId="Titolo7">
    <w:name w:val="heading 7"/>
    <w:basedOn w:val="Normale"/>
    <w:next w:val="Normale"/>
    <w:link w:val="Titolo7Carattere"/>
    <w:qFormat/>
    <w:rsid w:val="003129B7"/>
    <w:pPr>
      <w:keepNext/>
      <w:widowControl w:val="0"/>
      <w:autoSpaceDE w:val="0"/>
      <w:autoSpaceDN w:val="0"/>
      <w:adjustRightInd w:val="0"/>
      <w:jc w:val="center"/>
      <w:outlineLvl w:val="6"/>
    </w:pPr>
    <w:rPr>
      <w:b/>
      <w:bC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qFormat/>
    <w:rsid w:val="003129B7"/>
    <w:pPr>
      <w:widowControl w:val="0"/>
      <w:autoSpaceDE w:val="0"/>
      <w:autoSpaceDN w:val="0"/>
      <w:adjustRightInd w:val="0"/>
      <w:jc w:val="center"/>
    </w:pPr>
    <w:rPr>
      <w:b/>
      <w:bCs/>
    </w:rPr>
  </w:style>
  <w:style w:type="paragraph" w:styleId="Testonotaapidipagina">
    <w:name w:val="footnote text"/>
    <w:basedOn w:val="Normale"/>
    <w:link w:val="TestonotaapidipaginaCarattere"/>
    <w:rsid w:val="003129B7"/>
    <w:pPr>
      <w:widowControl w:val="0"/>
      <w:autoSpaceDE w:val="0"/>
      <w:autoSpaceDN w:val="0"/>
      <w:adjustRightInd w:val="0"/>
    </w:pPr>
    <w:rPr>
      <w:sz w:val="24"/>
      <w:szCs w:val="20"/>
    </w:rPr>
  </w:style>
  <w:style w:type="paragraph" w:styleId="Corpodeltesto2">
    <w:name w:val="Body Text 2"/>
    <w:basedOn w:val="Normale"/>
    <w:link w:val="Corpodeltesto2Carattere"/>
    <w:rsid w:val="003129B7"/>
    <w:pPr>
      <w:widowControl w:val="0"/>
      <w:autoSpaceDE w:val="0"/>
      <w:autoSpaceDN w:val="0"/>
      <w:adjustRightInd w:val="0"/>
      <w:jc w:val="left"/>
    </w:pPr>
  </w:style>
  <w:style w:type="character" w:styleId="Numeropagina">
    <w:name w:val="page number"/>
    <w:basedOn w:val="Carpredefinitoparagrafo"/>
    <w:rsid w:val="003129B7"/>
  </w:style>
  <w:style w:type="paragraph" w:styleId="Intestazione">
    <w:name w:val="header"/>
    <w:basedOn w:val="Normale"/>
    <w:link w:val="IntestazioneCarattere"/>
    <w:rsid w:val="003129B7"/>
    <w:pPr>
      <w:tabs>
        <w:tab w:val="center" w:pos="4819"/>
        <w:tab w:val="right" w:pos="9638"/>
      </w:tabs>
      <w:jc w:val="left"/>
    </w:pPr>
    <w:rPr>
      <w:sz w:val="20"/>
    </w:rPr>
  </w:style>
  <w:style w:type="paragraph" w:styleId="Pidipagina">
    <w:name w:val="footer"/>
    <w:basedOn w:val="Normale"/>
    <w:link w:val="PidipaginaCarattere"/>
    <w:rsid w:val="003129B7"/>
    <w:pPr>
      <w:tabs>
        <w:tab w:val="center" w:pos="4819"/>
        <w:tab w:val="right" w:pos="9638"/>
      </w:tabs>
    </w:pPr>
  </w:style>
  <w:style w:type="character" w:customStyle="1" w:styleId="Titolo2Carattere">
    <w:name w:val="Titolo 2 Carattere"/>
    <w:link w:val="Titolo2"/>
    <w:rsid w:val="003D7F07"/>
    <w:rPr>
      <w:b/>
      <w:bCs/>
      <w:sz w:val="28"/>
      <w:szCs w:val="24"/>
    </w:rPr>
  </w:style>
  <w:style w:type="character" w:customStyle="1" w:styleId="Titolo3Carattere">
    <w:name w:val="Titolo 3 Carattere"/>
    <w:link w:val="Titolo3"/>
    <w:rsid w:val="003D7F07"/>
    <w:rPr>
      <w:b/>
      <w:bCs/>
      <w:sz w:val="28"/>
      <w:szCs w:val="24"/>
    </w:rPr>
  </w:style>
  <w:style w:type="paragraph" w:styleId="Corpotesto">
    <w:name w:val="Body Text"/>
    <w:aliases w:val="Corpo del testo"/>
    <w:basedOn w:val="Normale"/>
    <w:link w:val="CorpotestoCarattere"/>
    <w:uiPriority w:val="99"/>
    <w:unhideWhenUsed/>
    <w:rsid w:val="00B949F3"/>
    <w:pPr>
      <w:spacing w:after="120"/>
    </w:pPr>
    <w:rPr>
      <w:lang w:val="x-none" w:eastAsia="x-none"/>
    </w:rPr>
  </w:style>
  <w:style w:type="character" w:customStyle="1" w:styleId="CorpotestoCarattere">
    <w:name w:val="Corpo testo Carattere"/>
    <w:aliases w:val="Corpo del testo Carattere2"/>
    <w:link w:val="Corpotesto"/>
    <w:uiPriority w:val="99"/>
    <w:rsid w:val="00B949F3"/>
    <w:rPr>
      <w:sz w:val="28"/>
      <w:szCs w:val="24"/>
    </w:rPr>
  </w:style>
  <w:style w:type="paragraph" w:styleId="Corpodeltesto3">
    <w:name w:val="Body Text 3"/>
    <w:basedOn w:val="Normale"/>
    <w:link w:val="Corpodeltesto3Carattere"/>
    <w:unhideWhenUsed/>
    <w:rsid w:val="00B949F3"/>
    <w:pPr>
      <w:spacing w:after="120"/>
    </w:pPr>
    <w:rPr>
      <w:sz w:val="16"/>
      <w:szCs w:val="16"/>
      <w:lang w:val="x-none" w:eastAsia="x-none"/>
    </w:rPr>
  </w:style>
  <w:style w:type="character" w:customStyle="1" w:styleId="Corpodeltesto3Carattere">
    <w:name w:val="Corpo del testo 3 Carattere"/>
    <w:link w:val="Corpodeltesto3"/>
    <w:rsid w:val="00B949F3"/>
    <w:rPr>
      <w:sz w:val="16"/>
      <w:szCs w:val="16"/>
    </w:rPr>
  </w:style>
  <w:style w:type="table" w:styleId="Grigliatabella">
    <w:name w:val="Table Grid"/>
    <w:basedOn w:val="Tabellanormale"/>
    <w:uiPriority w:val="59"/>
    <w:rsid w:val="00CC40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lencoacolori-Colore11">
    <w:name w:val="Elenco a colori - Colore 11"/>
    <w:basedOn w:val="Normale"/>
    <w:uiPriority w:val="34"/>
    <w:qFormat/>
    <w:rsid w:val="00D1228D"/>
    <w:pPr>
      <w:ind w:left="720"/>
      <w:contextualSpacing/>
    </w:pPr>
  </w:style>
  <w:style w:type="paragraph" w:customStyle="1" w:styleId="Corpodeltesto1">
    <w:name w:val="Corpo del testo1"/>
    <w:basedOn w:val="Normale"/>
    <w:link w:val="CorpodeltestoCarattere"/>
    <w:uiPriority w:val="99"/>
    <w:rsid w:val="00732C9C"/>
    <w:pPr>
      <w:widowControl w:val="0"/>
      <w:autoSpaceDE w:val="0"/>
      <w:autoSpaceDN w:val="0"/>
      <w:adjustRightInd w:val="0"/>
      <w:jc w:val="left"/>
    </w:pPr>
    <w:rPr>
      <w:b/>
      <w:bCs/>
      <w:lang w:val="x-none" w:eastAsia="x-none"/>
    </w:rPr>
  </w:style>
  <w:style w:type="character" w:customStyle="1" w:styleId="CorpodeltestoCarattere">
    <w:name w:val="Corpo del testo Carattere"/>
    <w:link w:val="Corpodeltesto1"/>
    <w:uiPriority w:val="99"/>
    <w:rsid w:val="00732C9C"/>
    <w:rPr>
      <w:b/>
      <w:bCs/>
      <w:sz w:val="28"/>
      <w:szCs w:val="24"/>
    </w:rPr>
  </w:style>
  <w:style w:type="paragraph" w:customStyle="1" w:styleId="small">
    <w:name w:val="small"/>
    <w:basedOn w:val="Normale"/>
    <w:rsid w:val="004B3471"/>
    <w:pPr>
      <w:spacing w:before="100" w:beforeAutospacing="1" w:after="100" w:afterAutospacing="1"/>
      <w:jc w:val="left"/>
    </w:pPr>
    <w:rPr>
      <w:color w:val="000000"/>
      <w:sz w:val="24"/>
      <w:lang w:bidi="he-IL"/>
    </w:rPr>
  </w:style>
  <w:style w:type="paragraph" w:customStyle="1" w:styleId="Default">
    <w:name w:val="Default"/>
    <w:rsid w:val="0047070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rpodeltestoCarattere1">
    <w:name w:val="Corpo del testo Carattere1"/>
    <w:aliases w:val="Corpo testo Carattere1"/>
    <w:link w:val="Corpotesto1"/>
    <w:uiPriority w:val="99"/>
    <w:rsid w:val="00823F81"/>
    <w:rPr>
      <w:sz w:val="28"/>
      <w:szCs w:val="24"/>
    </w:rPr>
  </w:style>
  <w:style w:type="paragraph" w:customStyle="1" w:styleId="a">
    <w:next w:val="Titolo"/>
    <w:uiPriority w:val="99"/>
    <w:unhideWhenUsed/>
    <w:rsid w:val="00617248"/>
    <w:pPr>
      <w:spacing w:after="120"/>
      <w:jc w:val="both"/>
    </w:pPr>
    <w:rPr>
      <w:sz w:val="28"/>
      <w:szCs w:val="24"/>
    </w:rPr>
  </w:style>
  <w:style w:type="character" w:customStyle="1" w:styleId="TestonotaapidipaginaCarattere">
    <w:name w:val="Testo nota a piè di pagina Carattere"/>
    <w:link w:val="Testonotaapidipagina"/>
    <w:rsid w:val="000514F9"/>
    <w:rPr>
      <w:sz w:val="24"/>
    </w:rPr>
  </w:style>
  <w:style w:type="paragraph" w:customStyle="1" w:styleId="TableParagraph">
    <w:name w:val="Table Paragraph"/>
    <w:basedOn w:val="Normale"/>
    <w:uiPriority w:val="1"/>
    <w:qFormat/>
    <w:rsid w:val="000514F9"/>
    <w:pPr>
      <w:widowControl w:val="0"/>
      <w:autoSpaceDE w:val="0"/>
      <w:autoSpaceDN w:val="0"/>
      <w:ind w:left="97"/>
      <w:jc w:val="left"/>
    </w:pPr>
    <w:rPr>
      <w:rFonts w:ascii="Arial Narrow" w:eastAsia="Arial Narrow" w:hAnsi="Arial Narrow" w:cs="Arial Narrow"/>
      <w:sz w:val="22"/>
      <w:szCs w:val="22"/>
      <w:lang w:val="en-US" w:eastAsia="en-US"/>
    </w:rPr>
  </w:style>
  <w:style w:type="paragraph" w:styleId="Paragrafoelenco">
    <w:name w:val="List Paragraph"/>
    <w:basedOn w:val="Normale"/>
    <w:uiPriority w:val="34"/>
    <w:qFormat/>
    <w:rsid w:val="000507A8"/>
    <w:pPr>
      <w:ind w:left="720"/>
      <w:contextualSpacing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63116B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SottotitoloCarattere">
    <w:name w:val="Sottotitolo Carattere"/>
    <w:link w:val="Sottotitolo"/>
    <w:uiPriority w:val="11"/>
    <w:rsid w:val="0063116B"/>
    <w:rPr>
      <w:rFonts w:ascii="Cambria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D24B1"/>
    <w:pPr>
      <w:spacing w:before="100" w:beforeAutospacing="1" w:after="100" w:afterAutospacing="1"/>
      <w:jc w:val="left"/>
    </w:pPr>
    <w:rPr>
      <w:sz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1536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A15362"/>
    <w:rPr>
      <w:rFonts w:ascii="Tahoma" w:hAnsi="Tahoma" w:cs="Tahoma"/>
      <w:sz w:val="16"/>
      <w:szCs w:val="16"/>
    </w:rPr>
  </w:style>
  <w:style w:type="character" w:customStyle="1" w:styleId="Titolo4Carattere">
    <w:name w:val="Titolo 4 Carattere"/>
    <w:link w:val="Titolo4"/>
    <w:rsid w:val="00A15362"/>
    <w:rPr>
      <w:b/>
      <w:sz w:val="28"/>
      <w:szCs w:val="24"/>
    </w:rPr>
  </w:style>
  <w:style w:type="character" w:customStyle="1" w:styleId="Titolo5Carattere">
    <w:name w:val="Titolo 5 Carattere"/>
    <w:link w:val="Titolo5"/>
    <w:rsid w:val="00A15362"/>
    <w:rPr>
      <w:b/>
      <w:sz w:val="24"/>
      <w:szCs w:val="24"/>
    </w:rPr>
  </w:style>
  <w:style w:type="character" w:customStyle="1" w:styleId="Titolo6Carattere">
    <w:name w:val="Titolo 6 Carattere"/>
    <w:link w:val="Titolo6"/>
    <w:rsid w:val="00A15362"/>
    <w:rPr>
      <w:b/>
      <w:bCs/>
      <w:sz w:val="24"/>
      <w:szCs w:val="24"/>
    </w:rPr>
  </w:style>
  <w:style w:type="character" w:customStyle="1" w:styleId="Titolo7Carattere">
    <w:name w:val="Titolo 7 Carattere"/>
    <w:link w:val="Titolo7"/>
    <w:rsid w:val="00A15362"/>
    <w:rPr>
      <w:b/>
      <w:bCs/>
      <w:sz w:val="24"/>
      <w:szCs w:val="24"/>
    </w:rPr>
  </w:style>
  <w:style w:type="character" w:customStyle="1" w:styleId="TitoloCarattere">
    <w:name w:val="Titolo Carattere"/>
    <w:link w:val="Titolo"/>
    <w:rsid w:val="00A15362"/>
    <w:rPr>
      <w:b/>
      <w:bCs/>
      <w:sz w:val="28"/>
      <w:szCs w:val="24"/>
    </w:rPr>
  </w:style>
  <w:style w:type="character" w:customStyle="1" w:styleId="Corpodeltesto2Carattere">
    <w:name w:val="Corpo del testo 2 Carattere"/>
    <w:link w:val="Corpodeltesto2"/>
    <w:rsid w:val="00A15362"/>
    <w:rPr>
      <w:sz w:val="28"/>
      <w:szCs w:val="24"/>
    </w:rPr>
  </w:style>
  <w:style w:type="character" w:customStyle="1" w:styleId="IntestazioneCarattere">
    <w:name w:val="Intestazione Carattere"/>
    <w:link w:val="Intestazione"/>
    <w:rsid w:val="00A15362"/>
    <w:rPr>
      <w:szCs w:val="24"/>
    </w:rPr>
  </w:style>
  <w:style w:type="character" w:customStyle="1" w:styleId="PidipaginaCarattere">
    <w:name w:val="Piè di pagina Carattere"/>
    <w:link w:val="Pidipagina"/>
    <w:rsid w:val="00A15362"/>
    <w:rPr>
      <w:sz w:val="28"/>
      <w:szCs w:val="24"/>
    </w:rPr>
  </w:style>
  <w:style w:type="paragraph" w:styleId="Nessunaspaziatura">
    <w:name w:val="No Spacing"/>
    <w:link w:val="NessunaspaziaturaCarattere"/>
    <w:uiPriority w:val="1"/>
    <w:qFormat/>
    <w:rsid w:val="00A15362"/>
    <w:rPr>
      <w:rFonts w:ascii="Calibri" w:hAnsi="Calibri"/>
      <w:sz w:val="22"/>
      <w:szCs w:val="22"/>
    </w:rPr>
  </w:style>
  <w:style w:type="character" w:customStyle="1" w:styleId="NessunaspaziaturaCarattere">
    <w:name w:val="Nessuna spaziatura Carattere"/>
    <w:link w:val="Nessunaspaziatura"/>
    <w:uiPriority w:val="1"/>
    <w:rsid w:val="00A15362"/>
    <w:rPr>
      <w:rFonts w:ascii="Calibri" w:hAnsi="Calibri"/>
      <w:sz w:val="22"/>
      <w:szCs w:val="22"/>
    </w:rPr>
  </w:style>
  <w:style w:type="paragraph" w:customStyle="1" w:styleId="Corpotesto1">
    <w:name w:val="Corpo testo1"/>
    <w:basedOn w:val="Normale"/>
    <w:next w:val="Corpotesto"/>
    <w:link w:val="CorpodeltestoCarattere1"/>
    <w:uiPriority w:val="99"/>
    <w:unhideWhenUsed/>
    <w:rsid w:val="00A15362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3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2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2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0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9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3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1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8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62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7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1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9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65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33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7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88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29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51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05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61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4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7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1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88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8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45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52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43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0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5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2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5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5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8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0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3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E4E70-BB74-4195-BC7D-DBD85C17D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2023-24 BIENNIO PROGRAMM. DIPARTIM.-ASSE DEI LINGUAGGI-  PROFESSIONALI</Template>
  <TotalTime>1</TotalTime>
  <Pages>132</Pages>
  <Words>31899</Words>
  <Characters>181828</Characters>
  <Application>Microsoft Office Word</Application>
  <DocSecurity>0</DocSecurity>
  <Lines>1515</Lines>
  <Paragraphs>426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ISISS</vt:lpstr>
    </vt:vector>
  </TitlesOfParts>
  <Company>Administrator</Company>
  <LinksUpToDate>false</LinksUpToDate>
  <CharactersWithSpaces>213301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ISISS</dc:title>
  <dc:creator>LUCA ROSELLA</dc:creator>
  <cp:lastModifiedBy>Utente-Pc</cp:lastModifiedBy>
  <cp:revision>2</cp:revision>
  <cp:lastPrinted>2003-03-29T10:10:00Z</cp:lastPrinted>
  <dcterms:created xsi:type="dcterms:W3CDTF">2023-10-23T09:50:00Z</dcterms:created>
  <dcterms:modified xsi:type="dcterms:W3CDTF">2023-10-23T09:50:00Z</dcterms:modified>
</cp:coreProperties>
</file>